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b29c" w14:paraId="b0db29c" w:rsidRDefault="00E3304D" w:rsidP="00910611" w:rsidR="00E3304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304D" w:rsidP="00910611" w:rsidR="00E3304D">
      <w:r>
        <w:rPr>
          <w:rFonts w:eastAsia="MS Mincho"/>
        </w:rPr>
        <w:t>REPUBLIKA HRVATSKA</w:t>
      </w:r>
    </w:p>
    <w:p w:rsidRDefault="00E3304D" w:rsidP="00910611" w:rsidR="00E3304D">
      <w:r>
        <w:rPr>
          <w:rFonts w:eastAsia="MS Mincho"/>
        </w:rPr>
        <w:t>TRGOVAČKI SUD U RIJECI</w:t>
      </w:r>
    </w:p>
    <w:p w:rsidRDefault="00E3304D" w:rsidR="00E3304D" w:rsidRPr="00910611">
      <w:pPr>
        <w:rPr>
          <w:rFonts w:eastAsia="MS Mincho"/>
        </w:rPr>
      </w:pPr>
      <w:r>
        <w:rPr>
          <w:rFonts w:eastAsia="MS Mincho"/>
        </w:rPr>
        <w:t xml:space="preserve">      Rijeka, Zadarska 1 i 3</w:t>
      </w:r>
    </w:p>
    <w:p w:rsidRDefault="00D24601" w:rsidP="00B64D87" w:rsidR="00D24601">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pPr>
        <w:jc w:val="center"/>
      </w:pPr>
    </w:p>
    <w:p w:rsidRDefault="00D24601" w:rsidP="00B64D87" w:rsidR="00D24601" w:rsidRPr="00364B32">
      <w:pPr>
        <w:jc w:val="center"/>
      </w:pPr>
    </w:p>
    <w:p w:rsidRDefault="00ED7F28" w:rsidP="0023578A" w:rsidR="00ED7F28" w:rsidRPr="00364B32">
      <w:pPr>
        <w:ind w:firstLine="1418"/>
        <w:jc w:val="both"/>
      </w:pPr>
      <w:r w:rsidRPr="00364B32">
        <w:t xml:space="preserve">Trgovački sud u Rijeci, po sucu Veri Jelenović, </w:t>
      </w:r>
      <w:r w:rsidR="00A11C58" w:rsidRPr="00364B32">
        <w:t xml:space="preserve">kao sucu pojedincu </w:t>
      </w:r>
      <w:r w:rsidRPr="00364B32">
        <w:t xml:space="preserve">u stečajnom </w:t>
      </w:r>
      <w:r w:rsidR="00A11C58" w:rsidRPr="00364B32">
        <w:t xml:space="preserve">predmetu </w:t>
      </w:r>
      <w:r w:rsidRPr="00364B32">
        <w:t>nad duž</w:t>
      </w:r>
      <w:r w:rsidR="00A11C58" w:rsidRPr="00364B32">
        <w:t>n</w:t>
      </w:r>
      <w:r w:rsidRPr="00364B32">
        <w:t>ikom</w:t>
      </w:r>
      <w:r w:rsidR="00A11C58" w:rsidRPr="00364B32">
        <w:t xml:space="preserve"> </w:t>
      </w:r>
      <w:r w:rsidR="008D06AE">
        <w:t>FERE d.o.o. usluge Opatija (Grad Opatija), Nova cesta 64, OIB: 83160581081, MBS: 060223669</w:t>
      </w:r>
      <w:r w:rsidRPr="00364B32">
        <w:t xml:space="preserve">, dana </w:t>
      </w:r>
      <w:r w:rsidR="00E660EC">
        <w:t>5</w:t>
      </w:r>
      <w:r w:rsidR="00CC7A13" w:rsidRPr="00364B32">
        <w:t xml:space="preserve">. svibnja </w:t>
      </w:r>
      <w:r w:rsidR="00211614" w:rsidRPr="00364B32">
        <w:t>2017</w:t>
      </w:r>
      <w:r w:rsidRPr="00364B32">
        <w:t>. godine</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8D06AE">
        <w:t>JASMINU HASANAGIĆU, OIB: 33732543991</w:t>
      </w:r>
      <w:hyperlink r:id="rId10" w:history="true">
        <w:r w:rsidR="008D06AE">
          <w:rPr>
            <w:rStyle w:val="Hiperveza"/>
          </w:rPr>
          <w:t>,</w:t>
        </w:r>
      </w:hyperlink>
      <w:r w:rsidR="008D06AE">
        <w:t xml:space="preserve"> Opatija, NOVA CESTA 64 i MEJREM HASANAGIĆ, OIB: 80228554159</w:t>
      </w:r>
      <w:hyperlink r:id="rId11" w:history="true">
        <w:r w:rsidR="008D06AE">
          <w:rPr>
            <w:rStyle w:val="Hiperveza"/>
          </w:rPr>
          <w:t>,</w:t>
        </w:r>
      </w:hyperlink>
      <w:r w:rsidR="008D06AE">
        <w:t xml:space="preserve"> Opatija, NOVA CESTA 64</w:t>
      </w:r>
      <w:r w:rsidRPr="00364B32">
        <w:t>, osob</w:t>
      </w:r>
      <w:r w:rsidR="008D06AE">
        <w:t>ama</w:t>
      </w:r>
      <w:r w:rsidRPr="00364B32">
        <w:t xml:space="preserve"> ovlašten</w:t>
      </w:r>
      <w:r w:rsidR="008D06AE">
        <w:t>im</w:t>
      </w:r>
      <w:r w:rsidRPr="00364B32">
        <w:t xml:space="preserve"> za zastupanje dužnika </w:t>
      </w:r>
      <w:r w:rsidR="008D06AE">
        <w:t>FERE d.o.o. usluge Opatija (Grad Opatija), Nova cesta 64, OIB: 83160581081, MBS: 060223669</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364B32" w:rsidRPr="00087C78">
        <w:t>92</w:t>
      </w:r>
      <w:r w:rsidR="008D06AE">
        <w:t>0</w:t>
      </w:r>
      <w:r w:rsidR="00364B32" w:rsidRPr="00087C78">
        <w:t>-2016</w:t>
      </w:r>
      <w:r w:rsidR="00ED4AC7" w:rsidRPr="00364B32">
        <w:rPr>
          <w:b/>
        </w:rPr>
        <w:t>.</w:t>
      </w:r>
      <w:r w:rsidR="00ED4AC7" w:rsidRPr="00364B32">
        <w:t xml:space="preserve"> Potvrdu o uplati dostaviti će pri tome ovom sudu uz poziv na posl. br. 14 St-</w:t>
      </w:r>
      <w:r w:rsidR="00364B32" w:rsidRPr="00364B32">
        <w:t>92</w:t>
      </w:r>
      <w:r w:rsidR="008D06AE">
        <w:t>0</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8D06AE">
        <w:t>JASMINU HASANAGIĆU, OIB: 33732543991</w:t>
      </w:r>
      <w:hyperlink r:id="rId12" w:history="true">
        <w:r w:rsidR="008D06AE">
          <w:rPr>
            <w:rStyle w:val="Hiperveza"/>
          </w:rPr>
          <w:t>,</w:t>
        </w:r>
      </w:hyperlink>
      <w:r w:rsidR="008D06AE">
        <w:t xml:space="preserve"> Opatija, NOVA CESTA 64 i MEJREM HASANAGIĆ, OIB: 80228554159</w:t>
      </w:r>
      <w:hyperlink r:id="rId13" w:history="true">
        <w:r w:rsidR="008D06AE">
          <w:rPr>
            <w:rStyle w:val="Hiperveza"/>
          </w:rPr>
          <w:t>,</w:t>
        </w:r>
      </w:hyperlink>
      <w:r w:rsidR="008D06AE">
        <w:t xml:space="preserve"> Opatija, NOVA CESTA 64</w:t>
      </w:r>
      <w:r w:rsidR="00364B32" w:rsidRPr="00364B32">
        <w:t xml:space="preserve">, </w:t>
      </w:r>
      <w:r w:rsidR="008D06AE" w:rsidRPr="00364B32">
        <w:t>osob</w:t>
      </w:r>
      <w:r w:rsidR="008D06AE">
        <w:t>ama</w:t>
      </w:r>
      <w:r w:rsidR="008D06AE" w:rsidRPr="00364B32">
        <w:t xml:space="preserve"> ovlašten</w:t>
      </w:r>
      <w:r w:rsidR="008D06AE">
        <w:t>im</w:t>
      </w:r>
      <w:r w:rsidR="008D06AE" w:rsidRPr="00364B32">
        <w:t xml:space="preserve"> za zastupanje </w:t>
      </w:r>
      <w:r w:rsidRPr="00364B32">
        <w:t xml:space="preserve">dužnika </w:t>
      </w:r>
      <w:r w:rsidR="008D06AE">
        <w:t>FERE d.o.o. usluge Opatija (Grad Opatija), Nova cesta 64, OIB: 83160581081, MBS: 060223669</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EF6F33" w:rsidRPr="00364B32">
        <w:t>92</w:t>
      </w:r>
      <w:r w:rsidR="008D06AE">
        <w:t>0</w:t>
      </w:r>
      <w:r w:rsidR="00174EFE" w:rsidRPr="00364B32">
        <w:t>-</w:t>
      </w:r>
      <w:r w:rsidR="00EF6F33" w:rsidRPr="00364B32">
        <w:t>2016</w:t>
      </w:r>
      <w:r w:rsidR="00174EFE" w:rsidRPr="00364B32">
        <w:t>. Potvrdu o uplati dostaviti će pri tome ovom sudu uz poziv na posl. br. 14 St-</w:t>
      </w:r>
      <w:r w:rsidR="00EF6F33" w:rsidRPr="00364B32">
        <w:t>92</w:t>
      </w:r>
      <w:r w:rsidR="008D06AE">
        <w:t>0</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8D06AE">
        <w:t>33732543991 i OIB: 80228554159</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Nalaže se Financijskoj agenciji izdati nalog bankama kod kojih obvezni</w:t>
      </w:r>
      <w:r w:rsidR="008D06AE">
        <w:rPr>
          <w:bCs/>
        </w:rPr>
        <w:t>ci</w:t>
      </w:r>
      <w:r w:rsidRPr="00364B32">
        <w:rPr>
          <w:bCs/>
        </w:rPr>
        <w:t xml:space="preserve"> plaćanja predujma vod</w:t>
      </w:r>
      <w:r w:rsidR="008D06AE">
        <w:rPr>
          <w:bCs/>
        </w:rPr>
        <w:t>e</w:t>
      </w:r>
      <w:r w:rsidRPr="00364B32">
        <w:rPr>
          <w:bCs/>
        </w:rPr>
        <w:t xml:space="preserve"> svoje račune ili ima</w:t>
      </w:r>
      <w:r w:rsidR="008D06AE">
        <w:rPr>
          <w:bCs/>
        </w:rPr>
        <w:t>ju</w:t>
      </w:r>
      <w:r w:rsidRPr="00364B32">
        <w:rPr>
          <w:bCs/>
        </w:rPr>
        <w:t xml:space="preserve"> oročena novčana sredstva da </w:t>
      </w:r>
      <w:r w:rsidRPr="00364B32">
        <w:rPr>
          <w:bCs/>
        </w:rPr>
        <w:lastRenderedPageBreak/>
        <w:t xml:space="preserve">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EF6F33" w:rsidRPr="00087C78">
        <w:t>92</w:t>
      </w:r>
      <w:r w:rsidR="008D06AE">
        <w:t>0</w:t>
      </w:r>
      <w:r w:rsidR="00EF6F33" w:rsidRPr="00087C78">
        <w:t>-2016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EF6F33" w:rsidRPr="00364B32">
        <w:t>92</w:t>
      </w:r>
      <w:r w:rsidR="008D06AE">
        <w:t>0</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64B32">
        <w:t>-92</w:t>
      </w:r>
      <w:r w:rsidR="008D06AE">
        <w:t>0</w:t>
      </w:r>
      <w:r w:rsidR="00364B32" w:rsidRPr="00364B32">
        <w:t>/2016-1</w:t>
      </w:r>
      <w:r w:rsidR="008D06AE">
        <w:t>1</w:t>
      </w:r>
      <w:r w:rsidRPr="00364B32">
        <w:t xml:space="preserve"> od </w:t>
      </w:r>
      <w:r w:rsidR="00E660EC">
        <w:t xml:space="preserve">5. svibnja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E660EC">
        <w:t>5</w:t>
      </w:r>
      <w:r w:rsidR="00364B32">
        <w:t>. svibnja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B64D87" w:rsidR="00D24601">
      <w:pPr>
        <w:ind w:firstLine="720"/>
        <w:jc w:val="both"/>
        <w:rPr>
          <w:bCs/>
        </w:rPr>
      </w:pPr>
    </w:p>
    <w:p w:rsidRDefault="00D24601" w:rsidP="00D24601" w:rsidR="00D24601" w:rsidRPr="00364B32">
      <w:pPr>
        <w:jc w:val="both"/>
        <w:rPr>
          <w:bCs/>
        </w:rPr>
      </w:pPr>
    </w:p>
    <w:p w:rsidRDefault="00CA0A8E" w:rsidP="00D24601" w:rsidR="00CA0A8E" w:rsidRPr="00364B32">
      <w:pPr>
        <w:jc w:val="both"/>
        <w:rPr>
          <w:bCs/>
        </w:rPr>
      </w:pPr>
      <w:r w:rsidRPr="00364B32">
        <w:rPr>
          <w:bCs/>
        </w:rPr>
        <w:t>DNA</w:t>
      </w:r>
    </w:p>
    <w:p w:rsidRDefault="00D24601" w:rsidP="00D24601" w:rsidR="00CA0A8E" w:rsidRPr="00364B32">
      <w:pPr>
        <w:jc w:val="both"/>
        <w:rPr>
          <w:bCs/>
        </w:rPr>
      </w:pPr>
      <w:r>
        <w:rPr>
          <w:bCs/>
        </w:rPr>
        <w:t xml:space="preserve">- </w:t>
      </w:r>
      <w:r w:rsidR="00CA0A8E" w:rsidRPr="00364B32">
        <w:rPr>
          <w:bCs/>
        </w:rPr>
        <w:t>osobi ovlaštenoj za zastupanje dužnika</w:t>
      </w:r>
    </w:p>
    <w:p w:rsidRDefault="00D24601" w:rsidP="00D24601" w:rsidR="00CA0A8E" w:rsidRPr="00364B32">
      <w:pPr>
        <w:jc w:val="both"/>
        <w:rPr>
          <w:bCs/>
        </w:rPr>
      </w:pPr>
      <w:r>
        <w:rPr>
          <w:bCs/>
        </w:rPr>
        <w:t xml:space="preserve">- </w:t>
      </w:r>
      <w:r w:rsidR="00CA0A8E" w:rsidRPr="00364B32">
        <w:rPr>
          <w:bCs/>
        </w:rPr>
        <w:t>e-Oglasna ploča sudova</w:t>
      </w:r>
    </w:p>
    <w:p w:rsidRDefault="00D24601" w:rsidP="00CA0A8E" w:rsidR="00D24601">
      <w:pPr>
        <w:jc w:val="both"/>
        <w:rPr>
          <w:bCs/>
        </w:rPr>
      </w:pPr>
    </w:p>
    <w:p w:rsidRDefault="00CA0A8E" w:rsidP="00CA0A8E" w:rsidR="00CA0A8E" w:rsidRPr="00364B32">
      <w:pPr>
        <w:jc w:val="both"/>
        <w:rPr>
          <w:bCs/>
        </w:rPr>
      </w:pPr>
      <w:r w:rsidRPr="00364B32">
        <w:rPr>
          <w:bCs/>
        </w:rPr>
        <w:t xml:space="preserve">Rijeka, </w:t>
      </w:r>
      <w:r w:rsidR="00E660EC">
        <w:rPr>
          <w:bCs/>
        </w:rPr>
        <w:t>5</w:t>
      </w:r>
      <w:r w:rsidR="00364B32">
        <w:rPr>
          <w:bCs/>
        </w:rPr>
        <w:t>. svibnja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4"/>
      <w:footerReference w:type="even" r:id="rId15"/>
      <w:footerReference w:type="default" r:id="rId16"/>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A52" w:rsidR="00567A52">
      <w:r>
        <w:separator/>
      </w:r>
    </w:p>
  </w:endnote>
  <w:endnote w:id="0" w:type="continuationSeparator">
    <w:p w:rsidRDefault="00567A52" w:rsidR="00567A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304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A52" w:rsidR="00567A52">
      <w:r>
        <w:separator/>
      </w:r>
    </w:p>
  </w:footnote>
  <w:footnote w:id="0" w:type="continuationSeparator">
    <w:p w:rsidRDefault="00567A52" w:rsidR="00567A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64B32">
      <w:t>92</w:t>
    </w:r>
    <w:r w:rsidR="008D06AE">
      <w:t>0</w:t>
    </w:r>
    <w:r w:rsidR="00364B32">
      <w:t>/2016-1</w:t>
    </w:r>
    <w:r w:rsidR="008D06AE">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A5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03E"/>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6AE"/>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601"/>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3304D"/>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8D06AE"/>
    <w:rPr>
      <w:color w:val="0000FF"/>
      <w:u w:val="single"/>
    </w:rPr>
  </w:style>
  <w:style w:styleId="Tekstrezerviranogmjesta" w:type="character">
    <w:name w:val="Placeholder Text"/>
    <w:basedOn w:val="Zadanifontodlomka"/>
    <w:uiPriority w:val="99"/>
    <w:semiHidden/>
    <w:rsid w:val="00E3304D"/>
    <w:rPr>
      <w:color w:val="808080"/>
      <w:bdr w:space="0" w:sz="0" w:color="auto" w:val="none"/>
      <w:shd w:fill="auto" w:color="auto" w:val="clear"/>
    </w:rPr>
  </w:style>
  <w:style w:customStyle="true" w:styleId="eSPISCCParagraphDefaultFont" w:type="character">
    <w:name w:val="eSPIS_CC_Paragraph Default Font"/>
    <w:basedOn w:val="Zadanifontodlomka"/>
    <w:rsid w:val="00E330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304D"/>
    <w:rPr>
      <w:bdr w:space="0" w:sz="0" w:color="auto" w:val="none"/>
      <w:shd w:fill="FFFFCC" w:color="auto" w:val="clear"/>
      <w:lang w:val="hr-HR"/>
    </w:rPr>
  </w:style>
  <w:style w:customStyle="true" w:styleId="PozadinaSvijetloCrvena" w:type="character">
    <w:name w:val="Pozadina_SvijetloCrvena"/>
    <w:basedOn w:val="eSPISCCParagraphDefaultFont"/>
    <w:rsid w:val="00E330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30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8D06AE"/>
    <w:rPr>
      <w:color w:val="0000FF"/>
      <w:u w:val="single"/>
    </w:rPr>
  </w:style>
  <w:style w:styleId="Tekstrezerviranogmjesta" w:type="character">
    <w:name w:val="Placeholder Text"/>
    <w:basedOn w:val="Zadanifontodlomka"/>
    <w:uiPriority w:val="99"/>
    <w:semiHidden/>
    <w:rsid w:val="00E3304D"/>
    <w:rPr>
      <w:color w:val="808080"/>
      <w:bdr w:color="auto" w:space="0" w:sz="0" w:val="none"/>
      <w:shd w:color="auto" w:fill="auto" w:val="clear"/>
    </w:rPr>
  </w:style>
  <w:style w:customStyle="1" w:styleId="eSPISCCParagraphDefaultFont" w:type="character">
    <w:name w:val="eSPIS_CC_Paragraph Default Font"/>
    <w:basedOn w:val="Zadanifontodlomka"/>
    <w:rsid w:val="00E330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304D"/>
    <w:rPr>
      <w:bdr w:color="auto" w:space="0" w:sz="0" w:val="none"/>
      <w:shd w:color="auto" w:fill="FFFFCC" w:val="clear"/>
      <w:lang w:val="hr-HR"/>
    </w:rPr>
  </w:style>
  <w:style w:customStyle="1" w:styleId="PozadinaSvijetloCrvena" w:type="character">
    <w:name w:val="Pozadina_SvijetloCrvena"/>
    <w:basedOn w:val="eSPISCCParagraphDefaultFont"/>
    <w:rsid w:val="00E330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30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dreg.pravosudje.hr/registar/f?p=150:40:0::NO:RP,40:P40_OIB,P40_TIP:80228554159,1&amp;cs=3A201744D5612B5CDDAE934156A68CE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40:0::NO:RP,40:P40_OIB,P40_TIP:33732543991,1&amp;cs=3CC8521B9B04CF81070F021BA49995A1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80228554159,1&amp;cs=3A201744D5612B5CDDAE934156A68CE5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sudreg.pravosudje.hr/registar/f?p=150:40:0::NO:RP,40:P40_OIB,P40_TIP:33732543991,1&amp;cs=3CC8521B9B04CF81070F021BA49995A1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FERE d.o.o.</izvorni_sadrzaj>
    <derivirana_varijabla naziv="DomainObject.Predmet.ProtustrankaFormated_1">  FERE d.o.o.</derivirana_varijabla>
  </DomainObject.Predmet.ProtustrankaFormated>
  <DomainObject.Predmet.ProtustrankaFormatedOIB>
    <izvorni_sadrzaj>  FERE d.o.o., OIB 83160581081</izvorni_sadrzaj>
    <derivirana_varijabla naziv="DomainObject.Predmet.ProtustrankaFormatedOIB_1">  FERE d.o.o., OIB 83160581081</derivirana_varijabla>
  </DomainObject.Predmet.ProtustrankaFormatedOIB>
  <DomainObject.Predmet.ProtustrankaFormatedWithAdress>
    <izvorni_sadrzaj> FERE d.o.o., Nova cesta 64, 51410 Opatija</izvorni_sadrzaj>
    <derivirana_varijabla naziv="DomainObject.Predmet.ProtustrankaFormatedWithAdress_1"> FERE d.o.o., Nova cesta 64, 51410 Opatija</derivirana_varijabla>
  </DomainObject.Predmet.ProtustrankaFormatedWithAdress>
  <DomainObject.Predmet.ProtustrankaFormatedWithAdressOIB>
    <izvorni_sadrzaj> FERE d.o.o., OIB 83160581081, Nova cesta 64, 51410 Opatija</izvorni_sadrzaj>
    <derivirana_varijabla naziv="DomainObject.Predmet.ProtustrankaFormatedWithAdressOIB_1"> FERE d.o.o., OIB 83160581081, Nova cesta 64, 51410 Opatija</derivirana_varijabla>
  </DomainObject.Predmet.ProtustrankaFormatedWithAdressOIB>
  <DomainObject.Predmet.ProtustrankaWithAdress>
    <izvorni_sadrzaj>FERE d.o.o. Nova cesta 64, 51410 Opatija</izvorni_sadrzaj>
    <derivirana_varijabla naziv="DomainObject.Predmet.ProtustrankaWithAdress_1">FERE d.o.o. Nova cesta 64, 51410 Opatija</derivirana_varijabla>
  </DomainObject.Predmet.ProtustrankaWithAdress>
  <DomainObject.Predmet.ProtustrankaWithAdressOIB>
    <izvorni_sadrzaj>FERE d.o.o., OIB 83160581081, Nova cesta 64, 51410 Opatija</izvorni_sadrzaj>
    <derivirana_varijabla naziv="DomainObject.Predmet.ProtustrankaWithAdressOIB_1">FERE d.o.o., OIB 83160581081, Nova cesta 64, 51410 Opatija</derivirana_varijabla>
  </DomainObject.Predmet.ProtustrankaWithAdressOIB>
  <DomainObject.Predmet.ProtustrankaNazivFormated>
    <izvorni_sadrzaj>FERE d.o.o.</izvorni_sadrzaj>
    <derivirana_varijabla naziv="DomainObject.Predmet.ProtustrankaNazivFormated_1">FERE d.o.o.</derivirana_varijabla>
  </DomainObject.Predmet.ProtustrankaNazivFormated>
  <DomainObject.Predmet.ProtustrankaNazivFormatedOIB>
    <izvorni_sadrzaj>FERE d.o.o., OIB 83160581081</izvorni_sadrzaj>
    <derivirana_varijabla naziv="DomainObject.Predmet.ProtustrankaNazivFormatedOIB_1">FERE d.o.o., OIB 83160581081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FERE d.o.o.</item>
    </izvorni_sadrzaj>
    <derivirana_varijabla naziv="DomainObject.Predmet.ProtuStrankaListFormated_1">
      <item>FERE d.o.o.</item>
    </derivirana_varijabla>
  </DomainObject.Predmet.ProtuStrankaListFormated>
  <DomainObject.Predmet.ProtuStrankaListFormatedOIB>
    <izvorni_sadrzaj>
      <item>FERE d.o.o., OIB 83160581081</item>
    </izvorni_sadrzaj>
    <derivirana_varijabla naziv="DomainObject.Predmet.ProtuStrankaListFormatedOIB_1">
      <item>FERE d.o.o., OIB 83160581081</item>
    </derivirana_varijabla>
  </DomainObject.Predmet.ProtuStrankaListFormatedOIB>
  <DomainObject.Predmet.ProtuStrankaListFormatedWithAdress>
    <izvorni_sadrzaj>
      <item>FERE d.o.o., Nova cesta 64, 51410 Opatija</item>
    </izvorni_sadrzaj>
    <derivirana_varijabla naziv="DomainObject.Predmet.ProtuStrankaListFormatedWithAdress_1">
      <item>FERE d.o.o., Nova cesta 64, 51410 Opatija</item>
    </derivirana_varijabla>
  </DomainObject.Predmet.ProtuStrankaListFormatedWithAdress>
  <DomainObject.Predmet.ProtuStrankaListFormatedWithAdressOIB>
    <izvorni_sadrzaj>
      <item>FERE d.o.o., OIB 83160581081, Nova cesta 64, 51410 Opatija</item>
    </izvorni_sadrzaj>
    <derivirana_varijabla naziv="DomainObject.Predmet.ProtuStrankaListFormatedWithAdressOIB_1">
      <item>FERE d.o.o., OIB 83160581081, Nova cesta 64, 51410 Opatija</item>
    </derivirana_varijabla>
  </DomainObject.Predmet.ProtuStrankaListFormatedWithAdressOIB>
  <DomainObject.Predmet.ProtuStrankaListNazivFormated>
    <izvorni_sadrzaj>
      <item>FERE d.o.o.</item>
    </izvorni_sadrzaj>
    <derivirana_varijabla naziv="DomainObject.Predmet.ProtuStrankaListNazivFormated_1">
      <item>FERE d.o.o.</item>
    </derivirana_varijabla>
  </DomainObject.Predmet.ProtuStrankaListNazivFormated>
  <DomainObject.Predmet.ProtuStrankaListNazivFormatedOIB>
    <izvorni_sadrzaj>
      <item>FERE d.o.o., OIB 83160581081</item>
    </izvorni_sadrzaj>
    <derivirana_varijabla naziv="DomainObject.Predmet.ProtuStrankaListNazivFormatedOIB_1">
      <item>FERE d.o.o., OIB 83160581081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FERE d.o.o.</izvorni_sadrzaj>
    <derivirana_varijabla naziv="DomainObject.Predmet.ProtustrankaIDrugi_1">FERE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FERE d.o.o., OIB 83160581081, Nova cesta 64, 51410 Opatija</izvorni_sadrzaj>
    <derivirana_varijabla naziv="DomainObject.Predmet.ProtustrankaIDrugiAdressOIB_1">FERE d.o.o., OIB 83160581081, Nova cesta 64,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FERE d.o.o.</item>
    </izvorni_sadrzaj>
    <derivirana_varijabla naziv="DomainObject.Predmet.SudioniciListNaziv_1">
      <item>FINA  Rijeka</item>
      <item>FERE d.o.o.</item>
    </derivirana_varijabla>
  </DomainObject.Predmet.SudioniciListNaziv>
  <DomainObject.Predmet.SudioniciListAdressOIB>
    <izvorni_sadrzaj>
      <item>FINA  Rijeka, OIB 85821130368, Frana Kurelca 8,51000 Rijeka</item>
      <item>FERE d.o.o., OIB 83160581081, Nova cesta 64,51410 Opatija</item>
    </izvorni_sadrzaj>
    <derivirana_varijabla naziv="DomainObject.Predmet.SudioniciListAdressOIB_1">
      <item>FINA  Rijeka, OIB 85821130368, Frana Kurelca 8,51000 Rijeka</item>
      <item>FERE d.o.o., OIB 83160581081, Nova cesta 64,51410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83160581081</item>
    </izvorni_sadrzaj>
    <derivirana_varijabla naziv="DomainObject.Predmet.SudioniciListNazivOIB_1">
      <item>, OIB 85821130368</item>
      <item>, OIB 83160581081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1060</properties:Words>
  <properties:Characters>5875</properties:Characters>
  <properties:Lines>147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2017-05-05T07:57:00Z</dcterms:created>
  <dc:creator>korlevicd</dc:creator>
  <cp:lastModifiedBy>Danijela Fumić</cp:lastModifiedBy>
  <cp:lastPrinted>2017-05-05T07:57:00Z</cp:lastPrinted>
  <dcterms:modified xmlns:xsi="http://www.w3.org/2001/XMLSchema-instance" xsi:type="dcterms:W3CDTF">2017-05-05T07:58:00Z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