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bdd4" w14:paraId="b07bdd4" w:rsidRDefault="00AE649C" w:rsidP="00FA5B5E" w:rsidR="00AE649C" w:rsidRPr="00B76F3C">
      <w:pPr>
        <w:pStyle w:val="Naslov3"/>
        <w15:collapsed w:val="false"/>
      </w:pPr>
    </w:p>
    <w:p w:rsidRDefault="001819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819E9" w:rsidP="001819E9" w:rsidR="001819E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St-606/2016-4.</w:t>
      </w: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jc w:val="both"/>
        <w:rPr>
          <w:rFonts w:cs="Arial" w:hAnsi="Arial" w:ascii="Arial"/>
          <w:b/>
        </w:rPr>
      </w:pPr>
    </w:p>
    <w:p w:rsidRDefault="001819E9" w:rsidP="001819E9" w:rsidR="001819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819E9" w:rsidP="001819E9" w:rsidR="001819E9">
      <w:pPr>
        <w:jc w:val="center"/>
        <w:rPr>
          <w:rFonts w:cs="Arial" w:hAnsi="Arial" w:ascii="Arial"/>
          <w:b/>
        </w:rPr>
      </w:pPr>
    </w:p>
    <w:p w:rsidRDefault="001819E9" w:rsidP="001819E9" w:rsidR="001819E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ZA PROMICANJE I OČUVANJE ZDRAVLJA ENDORFIN FAKTOR iz Zagreba, Trg žrtava fašizma 9, OIB 96424149500, dana 12. rujna 2016. godine  </w:t>
      </w: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I OČUVANJE ZDRAVLJA ENDORFIN FAKTOR iz Zagreba, Trg žrtava fašizma 9, OIB 96424149500.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 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I OČUVANJE ZDRAVLJA ENDORFIN FAKTOR iz Zagreba, Trg žrtava fašizma 9, OIB 96424149500.</w:t>
      </w:r>
    </w:p>
    <w:p w:rsidRDefault="001819E9" w:rsidP="001819E9" w:rsidR="001819E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08,00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1819E9" w:rsidP="001819E9" w:rsidR="001819E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819E9" w:rsidP="001819E9" w:rsidR="001819E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St-606/2016-2,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819E9" w:rsidP="001819E9" w:rsidR="001819E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819E9" w:rsidP="001819E9" w:rsidR="001819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1819E9" w:rsidP="001819E9" w:rsidR="001819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1819E9" w:rsidP="001819E9" w:rsidR="001819E9">
      <w:pPr>
        <w:rPr>
          <w:rFonts w:cs="Arial" w:hAnsi="Arial" w:ascii="Arial"/>
          <w:b/>
        </w:rPr>
      </w:pPr>
    </w:p>
    <w:p w:rsidRDefault="001819E9" w:rsidP="001819E9" w:rsidR="001819E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819E9" w:rsidP="001819E9" w:rsidR="001819E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819E9" w:rsidP="001819E9" w:rsidR="001819E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1819E9" w:rsidP="001819E9" w:rsidR="001819E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 – Udruzi- veza na Udrugu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819E9" w:rsidP="001819E9" w:rsidR="001819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1819E9" w:rsidP="001819E9" w:rsidR="001819E9">
      <w:pPr>
        <w:rPr>
          <w:rFonts w:cs="Arial" w:hAnsi="Arial" w:ascii="Arial"/>
        </w:rPr>
      </w:pPr>
    </w:p>
    <w:p w:rsidRDefault="001819E9" w:rsidP="001819E9" w:rsidR="001819E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9E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St-606/2016-4</izvorni_sadrzaj>
    <derivirana_varijabla naziv="DomainObject.Oznaka_1">St-606/2016-4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 OČUVANJE ZDRAVLJA ENDORFIN FAKTOR</izvorni_sadrzaj>
    <derivirana_varijabla naziv="DomainObject.Predmet.ProtustrankaFormated_1">  UDRUGA ZA PROMICANJE I OČUVANJE ZDRAVLJA ENDORFIN FAKTOR</derivirana_varijabla>
  </DomainObject.Predmet.ProtustrankaFormated>
  <DomainObject.Predmet.ProtustrankaFormatedOIB>
    <izvorni_sadrzaj>  UDRUGA ZA PROMICANJE I OČUVANJE ZDRAVLJA ENDORFIN FAKTOR, OIB 96424149500</izvorni_sadrzaj>
    <derivirana_varijabla naziv="DomainObject.Predmet.ProtustrankaFormatedOIB_1">  UDRUGA ZA PROMICANJE I OČUVANJE ZDRAVLJA ENDORFIN FAKTOR, OIB 96424149500</derivirana_varijabla>
  </DomainObject.Predmet.ProtustrankaFormatedOIB>
  <DomainObject.Predmet.ProtustrankaFormatedWithAdress>
    <izvorni_sadrzaj> UDRUGA ZA PROMICANJE I OČUVANJE ZDRAVLJA ENDORFIN FAKTOR, Trg žrtava fašizma 9, 10000 Zagreb</izvorni_sadrzaj>
    <derivirana_varijabla naziv="DomainObject.Predmet.ProtustrankaFormatedWithAdress_1"> UDRUGA ZA PROMICANJE I OČUVANJE ZDRAVLJA ENDORFIN FAKTOR, Trg žrtava fašizma 9, 10000 Zagreb</derivirana_varijabla>
  </DomainObject.Predmet.ProtustrankaFormatedWithAdress>
  <DomainObject.Predmet.ProtustrankaFormatedWithAdressOIB>
    <izvorni_sadrzaj> UDRUGA ZA PROMICANJE I OČUVANJE ZDRAVLJA ENDORFIN FAKTOR, OIB 96424149500, Trg žrtava fašizma 9, 10000 Zagreb</izvorni_sadrzaj>
    <derivirana_varijabla naziv="DomainObject.Predmet.ProtustrankaFormatedWithAdressOIB_1"> UDRUGA ZA PROMICANJE I OČUVANJE ZDRAVLJA ENDORFIN FAKTOR, OIB 96424149500, Trg žrtava fašizma 9, 10000 Zagreb</derivirana_varijabla>
  </DomainObject.Predmet.ProtustrankaFormatedWithAdressOIB>
  <DomainObject.Predmet.ProtustrankaWithAdress>
    <izvorni_sadrzaj>UDRUGA ZA PROMICANJE I OČUVANJE ZDRAVLJA ENDORFIN FAKTOR Trg žrtava fašizma 9, 10000 Zagreb</izvorni_sadrzaj>
    <derivirana_varijabla naziv="DomainObject.Predmet.ProtustrankaWithAdress_1">UDRUGA ZA PROMICANJE I OČUVANJE ZDRAVLJA ENDORFIN FAKTOR Trg žrtava fašizma 9, 10000 Zagreb</derivirana_varijabla>
  </DomainObject.Predmet.ProtustrankaWithAdress>
  <DomainObject.Predmet.ProtustrankaWithAdressOIB>
    <izvorni_sadrzaj>UDRUGA ZA PROMICANJE I OČUVANJE ZDRAVLJA ENDORFIN FAKTOR, OIB 96424149500, Trg žrtava fašizma 9, 10000 Zagreb</izvorni_sadrzaj>
    <derivirana_varijabla naziv="DomainObject.Predmet.ProtustrankaWithAdressOIB_1">UDRUGA ZA PROMICANJE I OČUVANJE ZDRAVLJA ENDORFIN FAKTOR, OIB 96424149500, Trg žrtava fašizma 9, 10000 Zagreb</derivirana_varijabla>
  </DomainObject.Predmet.ProtustrankaWithAdressOIB>
  <DomainObject.Predmet.ProtustrankaNazivFormated>
    <izvorni_sadrzaj>UDRUGA ZA PROMICANJE I OČUVANJE ZDRAVLJA ENDORFIN FAKTOR</izvorni_sadrzaj>
    <derivirana_varijabla naziv="DomainObject.Predmet.ProtustrankaNazivFormated_1">UDRUGA ZA PROMICANJE I OČUVANJE ZDRAVLJA ENDORFIN FAKTOR</derivirana_varijabla>
  </DomainObject.Predmet.ProtustrankaNazivFormated>
  <DomainObject.Predmet.ProtustrankaNazivFormatedOIB>
    <izvorni_sadrzaj>UDRUGA ZA PROMICANJE I OČUVANJE ZDRAVLJA ENDORFIN FAKTOR, OIB 96424149500</izvorni_sadrzaj>
    <derivirana_varijabla naziv="DomainObject.Predmet.ProtustrankaNazivFormatedOIB_1">UDRUGA ZA PROMICANJE I OČUVANJE ZDRAVLJA ENDORFIN FAKTOR, OIB 96424149500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 OČUVANJE ZDRAVLJA ENDORFIN FAKTOR</item>
    </izvorni_sadrzaj>
    <derivirana_varijabla naziv="DomainObject.Predmet.ProtuStrankaListFormated_1">
      <item>UDRUGA ZA PROMICANJE I OČUVANJE ZDRAVLJA ENDORFIN FAKTOR</item>
    </derivirana_varijabla>
  </DomainObject.Predmet.ProtuStrankaListFormated>
  <DomainObject.Predmet.ProtuStrankaListFormatedOIB>
    <izvorni_sadrzaj>
      <item>UDRUGA ZA PROMICANJE I OČUVANJE ZDRAVLJA ENDORFIN FAKTOR, OIB 96424149500</item>
    </izvorni_sadrzaj>
    <derivirana_varijabla naziv="DomainObject.Predmet.ProtuStrankaListFormatedOIB_1">
      <item>UDRUGA ZA PROMICANJE I OČUVANJE ZDRAVLJA ENDORFIN FAKTOR, OIB 96424149500</item>
    </derivirana_varijabla>
  </DomainObject.Predmet.ProtuStrankaListFormatedOIB>
  <DomainObject.Predmet.ProtuStrankaListFormatedWithAdress>
    <izvorni_sadrzaj>
      <item>UDRUGA ZA PROMICANJE I OČUVANJE ZDRAVLJA ENDORFIN FAKTOR, Trg žrtava fašizma 9, 10000 Zagreb</item>
    </izvorni_sadrzaj>
    <derivirana_varijabla naziv="DomainObject.Predmet.ProtuStrankaListFormatedWithAdress_1">
      <item>UDRUGA ZA PROMICANJE I OČUVANJE ZDRAVLJA ENDORFIN FAKTOR, Trg žrtava fašizma 9, 10000 Zagreb</item>
    </derivirana_varijabla>
  </DomainObject.Predmet.ProtuStrankaListFormatedWithAdress>
  <DomainObject.Predmet.ProtuStrankaListFormatedWithAdressOIB>
    <izvorni_sadrzaj>
      <item>UDRUGA ZA PROMICANJE I OČUVANJE ZDRAVLJA ENDORFIN FAKTOR, OIB 96424149500, Trg žrtava fašizma 9, 10000 Zagreb</item>
    </izvorni_sadrzaj>
    <derivirana_varijabla naziv="DomainObject.Predmet.ProtuStrankaListFormatedWithAdressOIB_1">
      <item>UDRUGA ZA PROMICANJE I OČUVANJE ZDRAVLJA ENDORFIN FAKTOR, OIB 96424149500, Trg žrtava fašizma 9, 10000 Zagreb</item>
    </derivirana_varijabla>
  </DomainObject.Predmet.ProtuStrankaListFormatedWithAdressOIB>
  <DomainObject.Predmet.ProtuStrankaListNazivFormated>
    <izvorni_sadrzaj>
      <item>UDRUGA ZA PROMICANJE I OČUVANJE ZDRAVLJA ENDORFIN FAKTOR</item>
    </izvorni_sadrzaj>
    <derivirana_varijabla naziv="DomainObject.Predmet.ProtuStrankaListNazivFormated_1">
      <item>UDRUGA ZA PROMICANJE I OČUVANJE ZDRAVLJA ENDORFIN FAKTOR</item>
    </derivirana_varijabla>
  </DomainObject.Predmet.ProtuStrankaListNazivFormated>
  <DomainObject.Predmet.ProtuStrankaListNazivFormatedOIB>
    <izvorni_sadrzaj>
      <item>UDRUGA ZA PROMICANJE I OČUVANJE ZDRAVLJA ENDORFIN FAKTOR, OIB 96424149500</item>
    </izvorni_sadrzaj>
    <derivirana_varijabla naziv="DomainObject.Predmet.ProtuStrankaListNazivFormatedOIB_1">
      <item>UDRUGA ZA PROMICANJE I OČUVANJE ZDRAVLJA ENDORFIN FAKTOR, OIB 96424149500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St-606/2016-4</izvorni_sadrzaj>
    <derivirana_varijabla naziv="DomainObject.PoslovniBrojDokumenta_1">St-606/2016-4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 OČUVANJE ZDRAVLJA ENDORFIN FAKTOR</izvorni_sadrzaj>
    <derivirana_varijabla naziv="DomainObject.Predmet.ProtustrankaIDrugi_1">UDRUGA ZA PROMICANJE I OČUVANJE ZDRAVLJA ENDORFIN FAKTOR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I OČUVANJE ZDRAVLJA ENDORFIN FAKTOR, OIB 96424149500, Trg žrtava fašizma 9, 10000 Zagreb</izvorni_sadrzaj>
    <derivirana_varijabla naziv="DomainObject.Predmet.ProtustrankaIDrugiAdressOIB_1">UDRUGA ZA PROMICANJE I OČUVANJE ZDRAVLJA ENDORFIN FAKTOR, OIB 96424149500, Trg žrtava fašizma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I OČUVANJE ZDRAVLJA ENDORFIN FAKTOR</item>
      <item>FINA Regionalni centar Zagreb</item>
    </izvorni_sadrzaj>
    <derivirana_varijabla naziv="DomainObject.Predmet.SudioniciListNaziv_1">
      <item>UDRUGA ZA PROMICANJE I OČUVANJE ZDRAVLJA ENDORFIN FAKTOR</item>
      <item>FINA Regionalni centar Zagreb</item>
    </derivirana_varijabla>
  </DomainObject.Predmet.SudioniciListNaziv>
  <DomainObject.Predmet.SudioniciListAdressOIB>
    <izvorni_sadrzaj>
      <item>UDRUGA ZA PROMICANJE I OČUVANJE ZDRAVLJA ENDORFIN FAKTOR, OIB 96424149500, Trg žrtava fašizma 9,10000 Zagreb</item>
      <item>FINA Regionalni centar Zagreb, OIB 85821130368, Trg svibanjskih žrtava 1995. br. 1,10000 Zagreb</item>
    </izvorni_sadrzaj>
    <derivirana_varijabla naziv="DomainObject.Predmet.SudioniciListAdressOIB_1">
      <item>UDRUGA ZA PROMICANJE I OČUVANJE ZDRAVLJA ENDORFIN FAKTOR, OIB 96424149500, Trg žrtava fašizma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2E7C6-CCAB-44CC-A42D-1F8BE99FA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3694</properties:Characters>
  <properties:Lines>95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