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77c4" w14:paraId="c3277c4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7023BC">
        <w:rPr>
          <w:b/>
        </w:rPr>
        <w:t>767</w:t>
      </w:r>
      <w:r w:rsidR="008D1B0D" w:rsidRPr="008D1B0D">
        <w:rPr>
          <w:b/>
        </w:rPr>
        <w:t>/2016-</w:t>
      </w:r>
      <w:r w:rsidR="006D7CD4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7023BC" w:rsidRPr="007023BC">
        <w:t>MONITOR PLUS d.o.o. za izdavaštvo, trgovinu i usluge, skraćena tvrtka: MONITOR PLUS d.o.o., Zagreb, Fra Filipa Grabovca 14, OIB: 98379511951</w:t>
      </w:r>
      <w:r w:rsidR="00B16504" w:rsidRPr="00B16504">
        <w:t xml:space="preserve"> </w:t>
      </w:r>
      <w:r w:rsidR="00AA7765">
        <w:t xml:space="preserve">dana </w:t>
      </w:r>
      <w:r w:rsidR="007023BC">
        <w:t>06</w:t>
      </w:r>
      <w:r w:rsidR="00CA613B">
        <w:t xml:space="preserve">. </w:t>
      </w:r>
      <w:r w:rsidR="007023BC">
        <w:t>travnja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7023BC" w:rsidRPr="007023BC">
        <w:t>MONITOR PLUS d.o.o. za izdavaštvo, trgovinu i usluge, skraćena tvrtka: MONITOR PLUS d.o.o., Zagreb, Fra Filipa Grabovca 14, OIB: 98379511951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D95E10">
        <w:t>Nada Reljić iz Slavonskog Broda</w:t>
      </w:r>
      <w:r w:rsidR="00CA613B" w:rsidRPr="00CA613B">
        <w:t>,</w:t>
      </w:r>
      <w:r w:rsidR="00857F3B">
        <w:t xml:space="preserve"> Naselje </w:t>
      </w:r>
      <w:r w:rsidR="00D95E10">
        <w:t>A.Hebranga 7/9</w:t>
      </w:r>
      <w:r w:rsidR="00857F3B">
        <w:t xml:space="preserve">, </w:t>
      </w:r>
      <w:r w:rsidR="00CA613B" w:rsidRPr="00CA613B">
        <w:t xml:space="preserve">OIB: </w:t>
      </w:r>
      <w:r w:rsidR="00D95E10">
        <w:t>63776354688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7023BC" w:rsidRPr="007023BC">
        <w:t>MONITOR PLUS d.o.o. za izdavaštvo, trgovinu i usluge, skraćena tvrtka: MONITOR PLUS d.o.o., Zagreb, Fra Filipa Grabovca 14, OIB: 98379511951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1F3CC8" w:rsidP="00F74270" w:rsidR="001F3CC8">
      <w:pPr>
        <w:ind w:firstLine="1440"/>
        <w:jc w:val="both"/>
      </w:pPr>
    </w:p>
    <w:p w:rsidRDefault="001F3CC8" w:rsidP="00F74270" w:rsidR="001F3CC8">
      <w:pPr>
        <w:ind w:firstLine="1440"/>
        <w:jc w:val="both"/>
      </w:pPr>
    </w:p>
    <w:p w:rsidRDefault="001F3CC8" w:rsidP="00D8004C" w:rsidR="001F3CC8">
      <w:pPr>
        <w:ind w:firstLine="1440"/>
        <w:jc w:val="right"/>
      </w:pPr>
      <w:r w:rsidRPr="001F3CC8">
        <w:rPr>
          <w:b/>
        </w:rPr>
        <w:lastRenderedPageBreak/>
        <w:t>Broj: 7/St-27</w:t>
      </w:r>
      <w:r w:rsidR="007023BC">
        <w:rPr>
          <w:b/>
        </w:rPr>
        <w:t>67</w:t>
      </w:r>
      <w:r w:rsidRPr="001F3CC8">
        <w:rPr>
          <w:b/>
        </w:rPr>
        <w:t>/2016-5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7023BC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7023BC" w:rsidRPr="007023BC">
        <w:t>MONITOR PLUS d.o.o. za izdavaštvo, trgovinu i usluge, skraćena tvrtka: MONITOR PLUS d.o.o., Zagreb, Fra Filipa Grabovca 14, OIB: 98379511951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7023BC">
        <w:t>82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57F3B" w:rsidRPr="00857F3B">
        <w:t>2</w:t>
      </w:r>
      <w:r w:rsidR="007023BC">
        <w:t>9</w:t>
      </w:r>
      <w:r w:rsidR="00654824" w:rsidRPr="00857F3B">
        <w:t xml:space="preserve">. </w:t>
      </w:r>
      <w:r w:rsidR="00857F3B" w:rsidRPr="00857F3B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7023BC">
        <w:t>06</w:t>
      </w:r>
      <w:r w:rsidR="00CA613B">
        <w:t xml:space="preserve">. </w:t>
      </w:r>
      <w:r w:rsidR="007023BC">
        <w:t>travnja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   </w:t>
      </w: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05" w:rsidR="00A40B05">
      <w:r>
        <w:separator/>
      </w:r>
    </w:p>
  </w:endnote>
  <w:endnote w:id="0" w:type="continuationSeparator">
    <w:p w:rsidRDefault="00A40B05" w:rsidR="00A40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05" w:rsidR="00A40B05">
      <w:r>
        <w:separator/>
      </w:r>
    </w:p>
  </w:footnote>
  <w:footnote w:id="0" w:type="continuationSeparator">
    <w:p w:rsidRDefault="00A40B05" w:rsidR="00A40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0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7AFE"/>
    <w:rsid w:val="001E1715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0CC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23BC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12410"/>
    <w:rsid w:val="00A12D69"/>
    <w:rsid w:val="00A30584"/>
    <w:rsid w:val="00A35289"/>
    <w:rsid w:val="00A374CF"/>
    <w:rsid w:val="00A40B05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A613B"/>
    <w:rsid w:val="00CA7D00"/>
    <w:rsid w:val="00CB2040"/>
    <w:rsid w:val="00CD1276"/>
    <w:rsid w:val="00CD466F"/>
    <w:rsid w:val="00D17283"/>
    <w:rsid w:val="00D22AF4"/>
    <w:rsid w:val="00D24F05"/>
    <w:rsid w:val="00D25023"/>
    <w:rsid w:val="00D25655"/>
    <w:rsid w:val="00D66FB6"/>
    <w:rsid w:val="00D8004C"/>
    <w:rsid w:val="00D80405"/>
    <w:rsid w:val="00D95E10"/>
    <w:rsid w:val="00DA3704"/>
    <w:rsid w:val="00DB52D3"/>
    <w:rsid w:val="00DC4082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74270"/>
    <w:rsid w:val="00F91028"/>
    <w:rsid w:val="00F911E6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0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0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0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0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0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0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0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0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2767</izvorni_sadrzaj>
    <derivirana_varijabla naziv="DomainObject.Predmet.Broj_1">2767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St-2767/2016</izvorni_sadrzaj>
    <derivirana_varijabla naziv="DomainObject.Predmet.OznakaBroj_1">St-2767/2016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Su259/2016-31</izvorni_sadrzaj>
    <derivirana_varijabla naziv="DomainObject.Predmet.PrimjedbaSuca_1">5 Su259/2016-31</derivirana_varijabla>
  </DomainObject.Predmet.PrimjedbaSuca>
  <DomainObject.Predmet.ProtustrankaFormated>
    <izvorni_sadrzaj>  MONITOR PLUS d.o.o.</izvorni_sadrzaj>
    <derivirana_varijabla naziv="DomainObject.Predmet.ProtustrankaFormated_1">  MONITOR PLUS d.o.o.</derivirana_varijabla>
  </DomainObject.Predmet.ProtustrankaFormated>
  <DomainObject.Predmet.ProtustrankaFormatedOIB>
    <izvorni_sadrzaj>  MONITOR PLUS d.o.o., OIB 98379511951</izvorni_sadrzaj>
    <derivirana_varijabla naziv="DomainObject.Predmet.ProtustrankaFormatedOIB_1">  MONITOR PLUS d.o.o., OIB 98379511951</derivirana_varijabla>
  </DomainObject.Predmet.ProtustrankaFormatedOIB>
  <DomainObject.Predmet.ProtustrankaFormatedWithAdress>
    <izvorni_sadrzaj> MONITOR PLUS d.o.o., Fra Filipa Grabovca 14, 10000 Zagreb</izvorni_sadrzaj>
    <derivirana_varijabla naziv="DomainObject.Predmet.ProtustrankaFormatedWithAdress_1"> MONITOR PLUS d.o.o., Fra Filipa Grabovca 14, 10000 Zagreb</derivirana_varijabla>
  </DomainObject.Predmet.ProtustrankaFormatedWithAdress>
  <DomainObject.Predmet.ProtustrankaFormatedWithAdressOIB>
    <izvorni_sadrzaj> MONITOR PLUS d.o.o., OIB 98379511951, Fra Filipa Grabovca 14, 10000 Zagreb</izvorni_sadrzaj>
    <derivirana_varijabla naziv="DomainObject.Predmet.ProtustrankaFormatedWithAdressOIB_1"> MONITOR PLUS d.o.o., OIB 98379511951, Fra Filipa Grabovca 14, 10000 Zagreb</derivirana_varijabla>
  </DomainObject.Predmet.ProtustrankaFormatedWithAdressOIB>
  <DomainObject.Predmet.ProtustrankaWithAdress>
    <izvorni_sadrzaj>MONITOR PLUS d.o.o. Fra Filipa Grabovca 14, 10000 Zagreb</izvorni_sadrzaj>
    <derivirana_varijabla naziv="DomainObject.Predmet.ProtustrankaWithAdress_1">MONITOR PLUS d.o.o. Fra Filipa Grabovca 14, 10000 Zagreb</derivirana_varijabla>
  </DomainObject.Predmet.ProtustrankaWithAdress>
  <DomainObject.Predmet.ProtustrankaWithAdressOIB>
    <izvorni_sadrzaj>MONITOR PLUS d.o.o., OIB 98379511951, Fra Filipa Grabovca 14, 10000 Zagreb</izvorni_sadrzaj>
    <derivirana_varijabla naziv="DomainObject.Predmet.ProtustrankaWithAdressOIB_1">MONITOR PLUS d.o.o., OIB 98379511951, Fra Filipa Grabovca 14, 10000 Zagreb</derivirana_varijabla>
  </DomainObject.Predmet.ProtustrankaWithAdressOIB>
  <DomainObject.Predmet.ProtustrankaNazivFormated>
    <izvorni_sadrzaj>MONITOR PLUS d.o.o.</izvorni_sadrzaj>
    <derivirana_varijabla naziv="DomainObject.Predmet.ProtustrankaNazivFormated_1">MONITOR PLUS d.o.o.</derivirana_varijabla>
  </DomainObject.Predmet.ProtustrankaNazivFormated>
  <DomainObject.Predmet.ProtustrankaNazivFormatedOIB>
    <izvorni_sadrzaj>MONITOR PLUS d.o.o., OIB 98379511951</izvorni_sadrzaj>
    <derivirana_varijabla naziv="DomainObject.Predmet.ProtustrankaNazivFormatedOIB_1">MONITOR PLUS d.o.o., OIB 98379511951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8109.01</izvorni_sadrzaj>
    <derivirana_varijabla naziv="DomainObject.Predmet.TrenutnaVrijednost_1">8109.01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MONITOR PLUS d.o.o.</item>
    </izvorni_sadrzaj>
    <derivirana_varijabla naziv="DomainObject.Predmet.ProtuStrankaListFormated_1">
      <item>MONITOR PLUS d.o.o.</item>
    </derivirana_varijabla>
  </DomainObject.Predmet.ProtuStrankaListFormated>
  <DomainObject.Predmet.ProtuStrankaListFormatedOIB>
    <izvorni_sadrzaj>
      <item>MONITOR PLUS d.o.o., OIB 98379511951</item>
    </izvorni_sadrzaj>
    <derivirana_varijabla naziv="DomainObject.Predmet.ProtuStrankaListFormatedOIB_1">
      <item>MONITOR PLUS d.o.o., OIB 98379511951</item>
    </derivirana_varijabla>
  </DomainObject.Predmet.ProtuStrankaListFormatedOIB>
  <DomainObject.Predmet.ProtuStrankaListFormatedWithAdress>
    <izvorni_sadrzaj>
      <item>MONITOR PLUS d.o.o., Fra Filipa Grabovca 14, 10000 Zagreb</item>
    </izvorni_sadrzaj>
    <derivirana_varijabla naziv="DomainObject.Predmet.ProtuStrankaListFormatedWithAdress_1">
      <item>MONITOR PLUS d.o.o., Fra Filipa Grabovca 14, 10000 Zagreb</item>
    </derivirana_varijabla>
  </DomainObject.Predmet.ProtuStrankaListFormatedWithAdress>
  <DomainObject.Predmet.ProtuStrankaListFormatedWithAdressOIB>
    <izvorni_sadrzaj>
      <item>MONITOR PLUS d.o.o., OIB 98379511951, Fra Filipa Grabovca 14, 10000 Zagreb</item>
    </izvorni_sadrzaj>
    <derivirana_varijabla naziv="DomainObject.Predmet.ProtuStrankaListFormatedWithAdressOIB_1">
      <item>MONITOR PLUS d.o.o., OIB 98379511951, Fra Filipa Grabovca 14, 10000 Zagreb</item>
    </derivirana_varijabla>
  </DomainObject.Predmet.ProtuStrankaListFormatedWithAdressOIB>
  <DomainObject.Predmet.ProtuStrankaListNazivFormated>
    <izvorni_sadrzaj>
      <item>MONITOR PLUS d.o.o.</item>
    </izvorni_sadrzaj>
    <derivirana_varijabla naziv="DomainObject.Predmet.ProtuStrankaListNazivFormated_1">
      <item>MONITOR PLUS d.o.o.</item>
    </derivirana_varijabla>
  </DomainObject.Predmet.ProtuStrankaListNazivFormated>
  <DomainObject.Predmet.ProtuStrankaListNazivFormatedOIB>
    <izvorni_sadrzaj>
      <item>MONITOR PLUS d.o.o., OIB 98379511951</item>
    </izvorni_sadrzaj>
    <derivirana_varijabla naziv="DomainObject.Predmet.ProtuStrankaListNazivFormatedOIB_1">
      <item>MONITOR PLUS d.o.o., OIB 98379511951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MONITOR PLUS d.o.o.</izvorni_sadrzaj>
    <derivirana_varijabla naziv="DomainObject.Predmet.ProtustrankaIDrugi_1">MONITOR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MONITOR PLUS d.o.o., OIB 98379511951, Fra Filipa Grabovca 14, 10000 Zagreb</izvorni_sadrzaj>
    <derivirana_varijabla naziv="DomainObject.Predmet.ProtustrankaIDrugiAdressOIB_1">MONITOR PLUS d.o.o., OIB 98379511951, Fra Filipa Grabovca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MONITOR PLUS d.o.o.</item>
      <item>FINA Regionalni centar Zagreb</item>
    </izvorni_sadrzaj>
    <derivirana_varijabla naziv="DomainObject.Predmet.SudioniciListNaziv_1">
      <item>MONITOR PLUS d.o.o.</item>
      <item>FINA Regionalni centar Zagreb</item>
    </derivirana_varijabla>
  </DomainObject.Predmet.SudioniciListNaziv>
  <DomainObject.Predmet.SudioniciListAdressOIB>
    <izvorni_sadrzaj>
      <item>MONITOR PLUS d.o.o., OIB 98379511951, Fra Filipa Grabovca 14,10000 Zagreb</item>
      <item>FINA Regionalni centar Zagreb, OIB 85821130368, Trg svibanjskih žrtava 1995. br. 1,10000 Zagreb</item>
    </izvorni_sadrzaj>
    <derivirana_varijabla naziv="DomainObject.Predmet.SudioniciListAdressOIB_1">
      <item>MONITOR PLUS d.o.o., OIB 98379511951, Fra Filipa Grabovca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98379511951</item>
      <item>, OIB 85821130368</item>
    </izvorni_sadrzaj>
    <derivirana_varijabla naziv="DomainObject.Predmet.SudioniciListNazivOIB_1">
      <item>, OIB 98379511951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2FF7D2-391E-4239-ACD0-E202A11FF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819</properties:Words>
  <properties:Characters>4600</properties:Characters>
  <properties:Lines>113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2017-04-06T11:47:00Z</dcterms:created>
  <dc:creator>alet</dc:creator>
  <cp:lastModifiedBy>wsadmin</cp:lastModifiedBy>
  <cp:lastPrinted>2017-03-14T11:00:00Z</cp:lastPrinted>
  <dcterms:modified xmlns:xsi="http://www.w3.org/2001/XMLSchema-instance" xsi:type="dcterms:W3CDTF">2017-04-06T12:12:00Z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