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579f" w14:paraId="d29579f" w:rsidRDefault="00B76279" w:rsidP="00B76279" w:rsidR="00B76279">
      <w:pPr>
        <w:spacing w:after="0"/>
        <w15:collapsed w:val="false"/>
        <w:rPr>
          <w:rFonts w:eastAsia="Calibri"/>
        </w:rPr>
      </w:pPr>
      <w:r>
        <w:rPr>
          <w:rFonts w:eastAsia="Calibri"/>
        </w:rPr>
        <w:t xml:space="preserve">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6279" w:rsidP="00B76279" w:rsidR="00B76279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B76279" w:rsidP="00B76279" w:rsidR="00B76279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B76279" w:rsidP="00B76279" w:rsidR="00B76279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B76279" w:rsidP="00B76279" w:rsidR="00B76279">
      <w:pPr>
        <w:spacing w:after="0"/>
        <w:rPr>
          <w:rFonts w:eastAsia="Calibri"/>
        </w:rPr>
      </w:pPr>
    </w:p>
    <w:p w:rsidRDefault="00B76279" w:rsidP="00B76279" w:rsidR="00B76279">
      <w:pPr>
        <w:spacing w:after="0"/>
        <w:rPr>
          <w:rFonts w:eastAsia="Times New Roman"/>
          <w:lang w:eastAsia="hr-HR"/>
        </w:rPr>
      </w:pPr>
    </w:p>
    <w:p w:rsidRDefault="00B76279" w:rsidP="00B76279" w:rsidR="00B76279">
      <w:pPr>
        <w:spacing w:after="0"/>
        <w:jc w:val="center"/>
      </w:pPr>
      <w:r>
        <w:t>U  I M E  R E P U B L I K E  H R V A T S K E</w:t>
      </w:r>
    </w:p>
    <w:p w:rsidRDefault="00B76279" w:rsidP="00B76279" w:rsidR="00B76279">
      <w:pPr>
        <w:spacing w:after="0"/>
      </w:pPr>
    </w:p>
    <w:p w:rsidRDefault="00B76279" w:rsidP="00B76279" w:rsidR="00B76279">
      <w:pPr>
        <w:spacing w:after="0"/>
        <w:jc w:val="center"/>
      </w:pPr>
      <w:r>
        <w:t>R J E Š E NJ E</w:t>
      </w:r>
    </w:p>
    <w:p w:rsidRDefault="00B76279" w:rsidP="00B76279" w:rsidR="00B76279">
      <w:pPr>
        <w:spacing w:after="0"/>
      </w:pPr>
    </w:p>
    <w:p w:rsidRDefault="00B76279" w:rsidP="00B76279" w:rsidR="00B76279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MAGNETOTER</w:t>
      </w:r>
      <w:r>
        <w:t xml:space="preserve">APIJA d.o.o., </w:t>
      </w:r>
      <w:proofErr w:type="spellStart"/>
      <w:r>
        <w:t>Bartolovec</w:t>
      </w:r>
      <w:proofErr w:type="spellEnd"/>
      <w:r>
        <w:t>, Dravsk</w:t>
      </w:r>
      <w:r>
        <w:t xml:space="preserve">a 5, OIB: 22275521222, dana </w:t>
      </w:r>
      <w:r w:rsidRPr="00B76279">
        <w:t>21. siječnja</w:t>
      </w:r>
      <w:r w:rsidRPr="00B76279">
        <w:t xml:space="preserve"> </w:t>
      </w:r>
      <w:r w:rsidRPr="00B76279">
        <w:t>2016</w:t>
      </w:r>
      <w:r>
        <w:t xml:space="preserve">. </w:t>
      </w:r>
    </w:p>
    <w:p w:rsidRDefault="00B76279" w:rsidP="00B76279" w:rsidR="00B76279">
      <w:pPr>
        <w:spacing w:after="0"/>
        <w:jc w:val="both"/>
      </w:pPr>
    </w:p>
    <w:p w:rsidRDefault="00B76279" w:rsidP="00B76279" w:rsidR="00B76279">
      <w:pPr>
        <w:spacing w:after="0"/>
        <w:jc w:val="center"/>
      </w:pPr>
      <w:r>
        <w:t>r i j e š i o  j e</w:t>
      </w:r>
    </w:p>
    <w:p w:rsidRDefault="00B76279" w:rsidP="00B76279" w:rsidR="00B76279">
      <w:pPr>
        <w:spacing w:after="0"/>
      </w:pPr>
    </w:p>
    <w:p w:rsidRDefault="00B76279" w:rsidP="00B76279" w:rsidR="00B76279">
      <w:pPr>
        <w:spacing w:after="0"/>
        <w:ind w:firstLine="708"/>
        <w:jc w:val="both"/>
      </w:pPr>
      <w:r>
        <w:t>I/ Otvara se stečajni postupak nad stečajnim dužnikom MAGNETOTE</w:t>
      </w:r>
      <w:r>
        <w:t xml:space="preserve">RAPIJA d.o.o., </w:t>
      </w:r>
      <w:proofErr w:type="spellStart"/>
      <w:r>
        <w:t>Bartolovec</w:t>
      </w:r>
      <w:proofErr w:type="spellEnd"/>
      <w:r>
        <w:t>, Drav</w:t>
      </w:r>
      <w:r>
        <w:t>s</w:t>
      </w:r>
      <w:r>
        <w:t>k</w:t>
      </w:r>
      <w:r>
        <w:t xml:space="preserve">a 5, OIB: 22275521222, s </w:t>
      </w:r>
      <w:r w:rsidRPr="00B76279">
        <w:t xml:space="preserve">danom </w:t>
      </w:r>
      <w:r w:rsidRPr="00B76279">
        <w:t>21. siječnja</w:t>
      </w:r>
      <w:r w:rsidRPr="00B76279">
        <w:t xml:space="preserve"> </w:t>
      </w:r>
      <w:r w:rsidRPr="00B76279">
        <w:t>2016</w:t>
      </w:r>
      <w:r w:rsidRPr="00B76279">
        <w:t xml:space="preserve">. u </w:t>
      </w:r>
      <w:r>
        <w:t>15,00 sati.</w:t>
      </w:r>
    </w:p>
    <w:p w:rsidRDefault="00B76279" w:rsidP="00B76279" w:rsidR="00B76279">
      <w:pPr>
        <w:spacing w:after="0"/>
        <w:jc w:val="both"/>
      </w:pPr>
    </w:p>
    <w:p w:rsidRDefault="00B76279" w:rsidP="00B76279" w:rsidR="00B76279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MAGNETOTERAPIJA d.o.o., </w:t>
      </w:r>
      <w:proofErr w:type="spellStart"/>
      <w:r>
        <w:t>Bartolovec</w:t>
      </w:r>
      <w:proofErr w:type="spellEnd"/>
      <w:r>
        <w:t>, Drav</w:t>
      </w:r>
      <w:r>
        <w:t>ska</w:t>
      </w:r>
      <w:r>
        <w:t xml:space="preserve"> 5, OIB: 22275521222.</w:t>
      </w:r>
    </w:p>
    <w:p w:rsidRDefault="00B76279" w:rsidP="00B76279" w:rsidR="00B76279">
      <w:pPr>
        <w:spacing w:after="0"/>
        <w:jc w:val="both"/>
      </w:pPr>
    </w:p>
    <w:p w:rsidRDefault="00B76279" w:rsidP="00B76279" w:rsidR="00B76279" w:rsidRPr="00B76279">
      <w:pPr>
        <w:spacing w:after="0"/>
        <w:ind w:firstLine="708"/>
        <w:jc w:val="both"/>
      </w:pPr>
      <w:r>
        <w:t xml:space="preserve">III/ Za stečajnog upravitelja imenuje se </w:t>
      </w:r>
      <w:r w:rsidRPr="00B76279">
        <w:t>Zdenko Krstić, Osijek, Županijska 2, OIB: 13827089798</w:t>
      </w:r>
      <w:r w:rsidRPr="00B76279">
        <w:t>.</w:t>
      </w:r>
    </w:p>
    <w:p w:rsidRDefault="00B76279" w:rsidP="00B76279" w:rsidR="00B76279" w:rsidRPr="00B76279">
      <w:pPr>
        <w:spacing w:after="0"/>
        <w:jc w:val="both"/>
      </w:pPr>
    </w:p>
    <w:p w:rsidRDefault="00B76279" w:rsidP="00B76279" w:rsidR="00B76279">
      <w:pPr>
        <w:spacing w:after="0"/>
        <w:ind w:firstLine="708"/>
        <w:jc w:val="both"/>
      </w:pPr>
      <w:r>
        <w:t>IV/ Ovo rješenje objavit će se na e-oglasnoj ploči suda.</w:t>
      </w:r>
    </w:p>
    <w:p w:rsidRDefault="00B76279" w:rsidP="00B76279" w:rsidR="00B76279">
      <w:pPr>
        <w:spacing w:after="0"/>
        <w:jc w:val="both"/>
      </w:pPr>
    </w:p>
    <w:p w:rsidRDefault="00B76279" w:rsidP="00B76279" w:rsidR="00B76279">
      <w:pPr>
        <w:spacing w:after="0"/>
        <w:ind w:firstLine="708"/>
        <w:jc w:val="both"/>
      </w:pPr>
      <w:r>
        <w:t xml:space="preserve">V/ Po pravomoćnosti ovoga rješenja stečajni dužnik MAGNETOTERAPIJA d.o.o., </w:t>
      </w:r>
      <w:proofErr w:type="spellStart"/>
      <w:r>
        <w:t>Bartolovec</w:t>
      </w:r>
      <w:proofErr w:type="spellEnd"/>
      <w:r>
        <w:t>, Drav</w:t>
      </w:r>
      <w:r>
        <w:t>ska</w:t>
      </w:r>
      <w:bookmarkStart w:name="_GoBack" w:id="0"/>
      <w:bookmarkEnd w:id="0"/>
      <w:r>
        <w:t xml:space="preserve"> 5, OIB: 22275521222, biti će brisan iz sudskog registra.</w:t>
      </w:r>
    </w:p>
    <w:p w:rsidRDefault="00B76279" w:rsidP="00B76279" w:rsidR="00B76279">
      <w:pPr>
        <w:spacing w:after="0"/>
      </w:pPr>
    </w:p>
    <w:p w:rsidRDefault="00B76279" w:rsidP="00B76279" w:rsidR="00B76279">
      <w:pPr>
        <w:spacing w:after="0"/>
      </w:pPr>
    </w:p>
    <w:p w:rsidRDefault="00B76279" w:rsidP="00B76279" w:rsidR="00B76279">
      <w:pPr>
        <w:spacing w:after="0"/>
        <w:jc w:val="center"/>
      </w:pPr>
      <w:r>
        <w:t>Obrazloženje</w:t>
      </w:r>
    </w:p>
    <w:p w:rsidRDefault="00B76279" w:rsidP="00B76279" w:rsidR="00B76279">
      <w:pPr>
        <w:spacing w:after="0"/>
      </w:pPr>
    </w:p>
    <w:p w:rsidRDefault="00B76279" w:rsidP="00B76279" w:rsidR="00B76279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B76279" w:rsidP="00B76279" w:rsidR="00B76279">
      <w:pPr>
        <w:spacing w:after="0"/>
      </w:pPr>
    </w:p>
    <w:p w:rsidRDefault="00B76279" w:rsidP="00B76279" w:rsidR="00B76279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B76279" w:rsidP="00B76279" w:rsidR="00B76279">
      <w:pPr>
        <w:spacing w:after="0"/>
      </w:pPr>
    </w:p>
    <w:p w:rsidRDefault="00B76279" w:rsidP="00B76279" w:rsidR="00B76279">
      <w:pPr>
        <w:spacing w:after="0"/>
      </w:pPr>
    </w:p>
    <w:p w:rsidRDefault="00B76279" w:rsidP="00B76279" w:rsidR="00B76279">
      <w:pPr>
        <w:spacing w:after="0"/>
        <w:jc w:val="center"/>
      </w:pPr>
      <w:r>
        <w:t xml:space="preserve">U Varaždinu, </w:t>
      </w:r>
      <w:r w:rsidRPr="00B76279">
        <w:t>21. siječnja</w:t>
      </w:r>
      <w:r w:rsidRPr="00B76279">
        <w:t xml:space="preserve"> </w:t>
      </w:r>
      <w:r>
        <w:t>2016</w:t>
      </w:r>
      <w:r>
        <w:t>.</w:t>
      </w:r>
    </w:p>
    <w:p w:rsidRDefault="00B76279" w:rsidP="00B76279" w:rsidR="00B76279">
      <w:pPr>
        <w:spacing w:after="0"/>
        <w:jc w:val="center"/>
      </w:pPr>
    </w:p>
    <w:p w:rsidRDefault="00B76279" w:rsidP="00B76279" w:rsidR="00B76279">
      <w:pPr>
        <w:spacing w:after="0"/>
        <w:jc w:val="center"/>
      </w:pPr>
    </w:p>
    <w:p w:rsidRDefault="00B76279" w:rsidP="00B76279" w:rsidR="00B76279">
      <w:pPr>
        <w:spacing w:after="0"/>
        <w:ind w:left="4956"/>
        <w:jc w:val="center"/>
      </w:pPr>
      <w:r>
        <w:t>Sutkinja</w:t>
      </w:r>
    </w:p>
    <w:p w:rsidRDefault="00B76279" w:rsidP="00B76279" w:rsidR="00B76279">
      <w:pPr>
        <w:spacing w:after="0"/>
        <w:ind w:left="4956"/>
        <w:jc w:val="center"/>
      </w:pPr>
    </w:p>
    <w:p w:rsidRDefault="00B76279" w:rsidP="00B76279" w:rsidR="00B76279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B76279" w:rsidP="00B76279" w:rsidR="00B76279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76279" w:rsidP="00B76279" w:rsidR="00B76279">
      <w:pPr>
        <w:spacing w:after="0"/>
      </w:pPr>
      <w:r>
        <w:t xml:space="preserve">                                               </w:t>
      </w:r>
    </w:p>
    <w:p w:rsidRDefault="00B76279" w:rsidP="00B76279" w:rsidR="00B76279">
      <w:pPr>
        <w:spacing w:after="0"/>
      </w:pPr>
      <w:r>
        <w:tab/>
        <w:t xml:space="preserve">UPUTA O PRAVNOM LIJEKU: </w:t>
      </w:r>
    </w:p>
    <w:p w:rsidRDefault="00B76279" w:rsidP="00B76279" w:rsidR="00B76279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B76279" w:rsidP="00B76279" w:rsidR="00B7627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76279" w:rsidP="00B76279" w:rsidR="00B76279">
      <w:pPr>
        <w:spacing w:after="0"/>
      </w:pPr>
    </w:p>
    <w:p w:rsidRDefault="00B76279" w:rsidP="00B76279" w:rsidR="00B76279">
      <w:pPr>
        <w:spacing w:after="0"/>
      </w:pPr>
    </w:p>
    <w:p w:rsidRDefault="00B76279" w:rsidP="00B76279" w:rsidR="00B76279">
      <w:pPr>
        <w:spacing w:after="0"/>
      </w:pPr>
      <w:r>
        <w:t>DNA:</w:t>
      </w:r>
    </w:p>
    <w:p w:rsidRDefault="00B76279" w:rsidP="00B76279" w:rsidR="00B7627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76279" w:rsidP="00B76279" w:rsidR="00B7627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B76279" w:rsidP="00B76279" w:rsidR="00B76279">
      <w:pPr>
        <w:numPr>
          <w:ilvl w:val="0"/>
          <w:numId w:val="47"/>
        </w:numPr>
        <w:spacing w:after="0"/>
        <w:jc w:val="both"/>
      </w:pPr>
      <w:r>
        <w:t xml:space="preserve">Dužnik MAGNETOTERAPIJA d.o.o., </w:t>
      </w:r>
      <w:proofErr w:type="spellStart"/>
      <w:r>
        <w:t>Bartolovec</w:t>
      </w:r>
      <w:proofErr w:type="spellEnd"/>
      <w:r>
        <w:t xml:space="preserve">, </w:t>
      </w:r>
      <w:r>
        <w:t>Dravsk</w:t>
      </w:r>
      <w:r>
        <w:t>a 5</w:t>
      </w:r>
    </w:p>
    <w:p w:rsidRDefault="00B76279" w:rsidP="00B76279" w:rsidR="00B76279">
      <w:pPr>
        <w:numPr>
          <w:ilvl w:val="0"/>
          <w:numId w:val="47"/>
        </w:numPr>
        <w:spacing w:after="0"/>
      </w:pPr>
      <w:r>
        <w:t xml:space="preserve">Direktor dužnika Zdenko Horvat, </w:t>
      </w:r>
      <w:proofErr w:type="spellStart"/>
      <w:r>
        <w:t>Bartolovec</w:t>
      </w:r>
      <w:proofErr w:type="spellEnd"/>
      <w:r>
        <w:t>, Dravska 5</w:t>
      </w:r>
    </w:p>
    <w:p w:rsidRDefault="00B76279" w:rsidP="00B76279" w:rsidR="00B76279">
      <w:pPr>
        <w:numPr>
          <w:ilvl w:val="0"/>
          <w:numId w:val="47"/>
        </w:numPr>
        <w:spacing w:after="0"/>
      </w:pPr>
      <w:r>
        <w:t>Sudski registar ovog suda</w:t>
      </w:r>
    </w:p>
    <w:p w:rsidRDefault="00B76279" w:rsidP="00B76279" w:rsidR="00B76279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         </w:t>
      </w:r>
    </w:p>
    <w:p w:rsidRDefault="00B76279" w:rsidP="00B76279" w:rsidR="00B76279">
      <w:pPr>
        <w:numPr>
          <w:ilvl w:val="0"/>
          <w:numId w:val="47"/>
        </w:numPr>
        <w:spacing w:after="0"/>
        <w:rPr>
          <w:color w:val="C00000"/>
        </w:rPr>
      </w:pPr>
      <w:r w:rsidRPr="00B76279">
        <w:t>Stečajni upravitelj Zdenko Krstić, Osijek, Županijska 2</w:t>
      </w:r>
    </w:p>
    <w:p w:rsidRDefault="00B76279" w:rsidP="00B76279" w:rsidR="00B76279">
      <w:pPr>
        <w:numPr>
          <w:ilvl w:val="0"/>
          <w:numId w:val="47"/>
        </w:numPr>
        <w:spacing w:after="0"/>
      </w:pPr>
      <w:r>
        <w:t>E-oglasna ploča suda</w:t>
      </w:r>
    </w:p>
    <w:p w:rsidRDefault="00B76279" w:rsidP="00B76279" w:rsidR="00B7627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B76279" w:rsidP="00B76279" w:rsidR="00B76279"/>
    <w:p w:rsidRDefault="00AE649C" w:rsidP="00B76279" w:rsidR="00AE649C" w:rsidRPr="00B76F3C">
      <w:pPr>
        <w:pStyle w:val="Naslov3"/>
        <w:numPr>
          <w:ilvl w:val="0"/>
          <w:numId w:val="0"/>
        </w:numPr>
      </w:pPr>
    </w:p>
    <w:p w:rsidRDefault="00B7627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sectPr w:rsidSect="00B76279" w:rsidR="00A21F0D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79" w:rsidP="00B76279" w:rsidR="008333A9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  <w:r>
      <w:t>Poslovni broj: 2 St-560/15-4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79" w:rsidR="00B76279">
    <w:pPr>
      <w:pStyle w:val="Zaglavlje"/>
    </w:pPr>
    <w:r>
      <w:t>Poslovni broj: 2 St-560/15-4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279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8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St-560/2015-4</izvorni_sadrzaj>
    <derivirana_varijabla naziv="DomainObject.Oznaka_1">St-560/2015-4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skraćenog st. postupka</izvorni_sadrzaj>
    <derivirana_varijabla naziv="DomainObject.Predmet.Opis_1">Prijedlog za otvaranje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St-560/2015</izvorni_sadrzaj>
    <derivirana_varijabla naziv="DomainObject.Predmet.OznakaBroj_1">St-560/2015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MAGNETOTERAPIJA društvo s ograničenom odgovornošću za posredovanje u trgovini</izvorni_sadrzaj>
    <derivirana_varijabla naziv="DomainObject.Predmet.ProtustrankaFormated_1">  MAGNETOTERAPIJA društvo s ograničenom odgovornošću za posredovanje u trgovini</derivirana_varijabla>
  </DomainObject.Predmet.ProtustrankaFormated>
  <DomainObject.Predmet.ProtustrankaFormatedOIB>
    <izvorni_sadrzaj>  MAGNETOTERAPIJA društvo s ograničenom odgovornošću za posredovanje u trgovini, OIB 22275521222</izvorni_sadrzaj>
    <derivirana_varijabla naziv="DomainObject.Predmet.ProtustrankaFormatedOIB_1">  MAGNETOTERAPIJA društvo s ograničenom odgovornošću za posredovanje u trgovini, OIB 22275521222</derivirana_varijabla>
  </DomainObject.Predmet.ProtustrankaFormatedOIB>
  <DomainObject.Predmet.ProtustrankaFormatedWithAdress>
    <izvorni_sadrzaj> MAGNETOTERAPIJA društvo s ograničenom odgovornošću za posredovanje u trgovini, Dravska 5, 42202 Bartolovec</izvorni_sadrzaj>
    <derivirana_varijabla naziv="DomainObject.Predmet.ProtustrankaFormatedWithAdress_1"> MAGNETOTERAPIJA društvo s ograničenom odgovornošću za posredovanje u trgovini, Dravska 5, 42202 Bartolovec</derivirana_varijabla>
  </DomainObject.Predmet.ProtustrankaFormatedWithAdress>
  <DomainObject.Predmet.ProtustrankaFormatedWithAdressOIB>
    <izvorni_sadrzaj> MAGNETOTERAPIJA društvo s ograničenom odgovornošću za posredovanje u trgovini, OIB 22275521222, Dravska 5, 42202 Bartolovec</izvorni_sadrzaj>
    <derivirana_varijabla naziv="DomainObject.Predmet.ProtustrankaFormatedWithAdressOIB_1"> MAGNETOTERAPIJA društvo s ograničenom odgovornošću za posredovanje u trgovini, OIB 22275521222, Dravska 5, 42202 Bartolovec</derivirana_varijabla>
  </DomainObject.Predmet.ProtustrankaFormatedWithAdressOIB>
  <DomainObject.Predmet.ProtustrankaWithAdress>
    <izvorni_sadrzaj>MAGNETOTERAPIJA društvo s ograničenom odgovornošću za posredovanje u trgovini Dravska 5, 42202 Bartolovec</izvorni_sadrzaj>
    <derivirana_varijabla naziv="DomainObject.Predmet.ProtustrankaWithAdress_1">MAGNETOTERAPIJA društvo s ograničenom odgovornošću za posredovanje u trgovini Dravska 5, 42202 Bartolovec</derivirana_varijabla>
  </DomainObject.Predmet.ProtustrankaWithAdress>
  <DomainObject.Predmet.ProtustrankaWithAdressOIB>
    <izvorni_sadrzaj>MAGNETOTERAPIJA društvo s ograničenom odgovornošću za posredovanje u trgovini, OIB 22275521222, Dravska 5, 42202 Bartolovec</izvorni_sadrzaj>
    <derivirana_varijabla naziv="DomainObject.Predmet.ProtustrankaWithAdressOIB_1">MAGNETOTERAPIJA društvo s ograničenom odgovornošću za posredovanje u trgovini, OIB 22275521222, Dravska 5, 42202 Bartolovec</derivirana_varijabla>
  </DomainObject.Predmet.ProtustrankaWithAdressOIB>
  <DomainObject.Predmet.ProtustrankaNazivFormated>
    <izvorni_sadrzaj>MAGNETOTERAPIJA društvo s ograničenom odgovornošću za posredovanje u trgovini</izvorni_sadrzaj>
    <derivirana_varijabla naziv="DomainObject.Predmet.ProtustrankaNazivFormated_1">MAGNETOTERAPIJA društvo s ograničenom odgovornošću za posredovanje u trgovini</derivirana_varijabla>
  </DomainObject.Predmet.ProtustrankaNazivFormated>
  <DomainObject.Predmet.ProtustrankaNazivFormatedOIB>
    <izvorni_sadrzaj>MAGNETOTERAPIJA društvo s ograničenom odgovornošću za posredovanje u trgovini, OIB 22275521222</izvorni_sadrzaj>
    <derivirana_varijabla naziv="DomainObject.Predmet.ProtustrankaNazivFormatedOIB_1">MAGNETOTERAPIJA društvo s ograničenom odgovornošću za posredovanje u trgovini, OIB 22275521222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20411.62</izvorni_sadrzaj>
    <derivirana_varijabla naziv="DomainObject.Predmet.TrenutnaVrijednost_1">20411.62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MAGNETOTERAPIJA društvo s ograničenom odgovornošću za posredovanje u trgovini</item>
    </izvorni_sadrzaj>
    <derivirana_varijabla naziv="DomainObject.Predmet.ProtuStrankaListFormated_1">
      <item>MAGNETOTERAPIJA društvo s ograničenom odgovornošću za posredovanje u trgovini</item>
    </derivirana_varijabla>
  </DomainObject.Predmet.ProtuStrankaListFormated>
  <DomainObject.Predmet.ProtuStrankaListFormatedOIB>
    <izvorni_sadrzaj>
      <item>MAGNETOTERAPIJA društvo s ograničenom odgovornošću za posredovanje u trgovini, OIB 22275521222</item>
    </izvorni_sadrzaj>
    <derivirana_varijabla naziv="DomainObject.Predmet.ProtuStrankaListFormatedOIB_1">
      <item>MAGNETOTERAPIJA društvo s ograničenom odgovornošću za posredovanje u trgovini, OIB 22275521222</item>
    </derivirana_varijabla>
  </DomainObject.Predmet.ProtuStrankaListFormatedOIB>
  <DomainObject.Predmet.ProtuStrankaListFormatedWithAdress>
    <izvorni_sadrzaj>
      <item>MAGNETOTERAPIJA društvo s ograničenom odgovornošću za posredovanje u trgovini, Dravska 5, 42202 Bartolovec</item>
    </izvorni_sadrzaj>
    <derivirana_varijabla naziv="DomainObject.Predmet.ProtuStrankaListFormatedWithAdress_1">
      <item>MAGNETOTERAPIJA društvo s ograničenom odgovornošću za posredovanje u trgovini, Dravska 5, 42202 Bartolovec</item>
    </derivirana_varijabla>
  </DomainObject.Predmet.ProtuStrankaListFormatedWithAdress>
  <DomainObject.Predmet.ProtuStrankaListFormatedWithAdressOIB>
    <izvorni_sadrzaj>
      <item>MAGNETOTERAPIJA društvo s ograničenom odgovornošću za posredovanje u trgovini, OIB 22275521222, Dravska 5, 42202 Bartolovec</item>
    </izvorni_sadrzaj>
    <derivirana_varijabla naziv="DomainObject.Predmet.ProtuStrankaListFormatedWithAdressOIB_1">
      <item>MAGNETOTERAPIJA društvo s ograničenom odgovornošću za posredovanje u trgovini, OIB 22275521222, Dravska 5, 42202 Bartolovec</item>
    </derivirana_varijabla>
  </DomainObject.Predmet.ProtuStrankaListFormatedWithAdressOIB>
  <DomainObject.Predmet.ProtuStrankaListNazivFormated>
    <izvorni_sadrzaj>
      <item>MAGNETOTERAPIJA društvo s ograničenom odgovornošću za posredovanje u trgovini</item>
    </izvorni_sadrzaj>
    <derivirana_varijabla naziv="DomainObject.Predmet.ProtuStrankaListNazivFormated_1">
      <item>MAGNETOTERAPIJA društvo s ograničenom odgovornošću za posredovanje u trgovini</item>
    </derivirana_varijabla>
  </DomainObject.Predmet.ProtuStrankaListNazivFormated>
  <DomainObject.Predmet.ProtuStrankaListNazivFormatedOIB>
    <izvorni_sadrzaj>
      <item>MAGNETOTERAPIJA društvo s ograničenom odgovornošću za posredovanje u trgovini, OIB 22275521222</item>
    </izvorni_sadrzaj>
    <derivirana_varijabla naziv="DomainObject.Predmet.ProtuStrankaListNazivFormatedOIB_1">
      <item>MAGNETOTERAPIJA društvo s ograničenom odgovornošću za posredovanje u trgovini, OIB 22275521222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St-560/2015-4</izvorni_sadrzaj>
    <derivirana_varijabla naziv="DomainObject.PoslovniBrojDokumenta_1">St-560/2015-4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MAGNETOTERAPIJA društvo s ograničenom odgovornošću za posredovanje u trgovini</izvorni_sadrzaj>
    <derivirana_varijabla naziv="DomainObject.Predmet.ProtustrankaIDrugi_1">MAGNETOTERAPIJA društvo s ograničenom odgovornošću za posredovanje u trgovini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MAGNETOTERAPIJA društvo s ograničenom odgovornošću za posredovanje u trgovini, OIB 22275521222, Dravska 5, 42202 Bartolovec</izvorni_sadrzaj>
    <derivirana_varijabla naziv="DomainObject.Predmet.ProtustrankaIDrugiAdressOIB_1">MAGNETOTERAPIJA društvo s ograničenom odgovornošću za posredovanje u trgovini, OIB 22275521222, Dravska 5,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MAGNETOTERAPIJA društvo s ograničenom odgovornošću za posredovanje u trgovini</item>
      <item>e-Oglasna</item>
      <item>Sudski registar</item>
    </izvorni_sadrzaj>
    <derivirana_varijabla naziv="DomainObject.Predmet.SudioniciListNaziv_1">
      <item>Financijska agencija</item>
      <item>MAGNETOTERAPIJA društvo s ograničenom odgovornošću za posredovanje u trgovini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MAGNETOTERAPIJA društvo s ograničenom odgovornošću za posredovanje u trgovini, OIB 22275521222, Dravska 5,42202 Bartolovec</item>
      <item>e-Oglasna</item>
      <item>Sudski registar</item>
    </izvorni_sadrzaj>
    <derivirana_varijabla naziv="DomainObject.Predmet.SudioniciListAdressOIB_1">
      <item>Financijska agencija, OIB 85821130368, A.Cesarca 2,42000 Varaždin</item>
      <item>MAGNETOTERAPIJA društvo s ograničenom odgovornošću za posredovanje u trgovini, OIB 22275521222, Dravska 5,42202 Bartolovec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DD18AA-FD7C-48A0-AD43-C5BD5CFBE4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2810</properties:Characters>
  <properties:Lines>87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2016-01-21T06:48:00Z</cp:lastPrinted>
  <dcterms:modified xmlns:xsi="http://www.w3.org/2001/XMLSchema-instance" xsi:type="dcterms:W3CDTF">2016-01-21T06:49:00Z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St-560/2015-4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