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a589" w14:paraId="131a589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6047F">
        <w:rPr>
          <w:noProof/>
        </w:rPr>
        <w:drawing>
          <wp:inline distR="0" distL="0" distB="0" distT="0">
            <wp:extent cy="799407" cx="701040"/>
            <wp:effectExtent b="1270" r="381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511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E73CF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E73CF">
        <w:tab/>
      </w:r>
      <w:r w:rsidRPr="00A336AC">
        <w:t>Pazin, Dršćevka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18432B">
        <w:t xml:space="preserve">radi nastavka postupka nad stečajnom masom </w:t>
      </w:r>
      <w:r w:rsidRPr="00517A02">
        <w:t>dužnik</w:t>
      </w:r>
      <w:r w:rsidR="0018432B">
        <w:t>a</w:t>
      </w:r>
      <w:r w:rsidRPr="00517A02">
        <w:t xml:space="preserve"> </w:t>
      </w:r>
      <w:r w:rsidR="0018432B" w:rsidRPr="0018432B">
        <w:t xml:space="preserve">PROJEKT FINIDA d.o.o. </w:t>
      </w:r>
      <w:r w:rsidR="0018432B">
        <w:t xml:space="preserve">u stečaju </w:t>
      </w:r>
      <w:r w:rsidR="0018432B" w:rsidRPr="0018432B">
        <w:t xml:space="preserve">Poreč, Partizanska 13, OIB 70010440908, </w:t>
      </w:r>
      <w:r w:rsidR="0018432B">
        <w:t>21</w:t>
      </w:r>
      <w:r w:rsidRPr="00517A02">
        <w:t>. listopada 2016.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2C6D33" w:rsidR="002C6D33" w:rsidRPr="002C6D33">
      <w:pPr>
        <w:jc w:val="both"/>
      </w:pPr>
      <w:r>
        <w:tab/>
      </w:r>
      <w:r w:rsidR="002C6D33">
        <w:t xml:space="preserve">Nalaže se Gordani Grubeša, odvjetnici u Odvjetničkom društvu Grubeša i partneri u Zagrebu, </w:t>
      </w:r>
      <w:r w:rsidR="0018432B">
        <w:t xml:space="preserve">da </w:t>
      </w:r>
      <w:r w:rsidR="002C6D33">
        <w:t xml:space="preserve">u roku od osam dana dostavi izvornik punomoći </w:t>
      </w:r>
      <w:r w:rsidR="0018432B">
        <w:t xml:space="preserve">ili odobrenje </w:t>
      </w:r>
      <w:r w:rsidR="002C6D33" w:rsidRPr="002C6D33">
        <w:t>Drage Radolovića, iz Grimalde, Grimalda 6</w:t>
      </w:r>
      <w:r w:rsidR="002C6D33">
        <w:t>,</w:t>
      </w:r>
      <w:r w:rsidR="0018432B">
        <w:t xml:space="preserve"> za </w:t>
      </w:r>
      <w:r w:rsidR="002C6D33">
        <w:t xml:space="preserve">podnošenje prijedloga za nastavak postupka. </w:t>
      </w:r>
      <w:r w:rsidR="002C6D33" w:rsidRPr="002C6D33">
        <w:t xml:space="preserve">U protivnom sud </w:t>
      </w:r>
      <w:r w:rsidR="00797B00">
        <w:t xml:space="preserve">će odbaciti </w:t>
      </w:r>
      <w:r w:rsidR="00797B00" w:rsidRPr="00797B00">
        <w:t>prijedlog za nastavak postupka</w:t>
      </w:r>
      <w:r w:rsidR="00797B00">
        <w:t xml:space="preserve"> nad stečajnom masom </w:t>
      </w:r>
      <w:r w:rsidR="00797B00" w:rsidRPr="00517A02">
        <w:t>dužnik</w:t>
      </w:r>
      <w:r w:rsidR="00797B00">
        <w:t>a</w:t>
      </w:r>
      <w:r w:rsidR="00797B00" w:rsidRPr="00517A02">
        <w:t xml:space="preserve"> </w:t>
      </w:r>
      <w:r w:rsidR="00797B00" w:rsidRPr="0018432B">
        <w:t xml:space="preserve">PROJEKT FINIDA d.o.o. </w:t>
      </w:r>
      <w:r w:rsidR="00797B00">
        <w:t xml:space="preserve">u stečaju </w:t>
      </w:r>
      <w:r w:rsidR="00797B00" w:rsidRPr="0018432B">
        <w:t>Poreč, Partizanska 13, OIB 70010440908</w:t>
      </w:r>
      <w:r w:rsidR="002C6D33">
        <w:t>.</w:t>
      </w:r>
      <w:r w:rsidR="002C6D33" w:rsidRPr="002C6D33">
        <w:t xml:space="preserve"> </w:t>
      </w:r>
    </w:p>
    <w:p w:rsidRDefault="0018432B" w:rsidP="002C6D33" w:rsidR="0018432B" w:rsidRPr="00A336AC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517A02" w:rsidR="002C6D33">
      <w:pPr>
        <w:jc w:val="both"/>
      </w:pPr>
      <w:r w:rsidRPr="00A336AC">
        <w:tab/>
      </w:r>
      <w:r w:rsidR="002C6D33">
        <w:t xml:space="preserve">Dana 29. rujna 2016. zaprimljen je podnesak potpisan po </w:t>
      </w:r>
      <w:r w:rsidR="002C6D33" w:rsidRPr="002C6D33">
        <w:t>Gordani Grubeša, odvjetnici u Odvjetničkom društvu Grubeša i partneri u Zagrebu</w:t>
      </w:r>
      <w:r w:rsidR="00797B00">
        <w:t>,</w:t>
      </w:r>
      <w:r w:rsidR="002C6D33">
        <w:t xml:space="preserve"> iz</w:t>
      </w:r>
      <w:r w:rsidR="00797B00">
        <w:t xml:space="preserve"> točke III.</w:t>
      </w:r>
      <w:r w:rsidR="002C6D33">
        <w:t xml:space="preserve"> kojeg </w:t>
      </w:r>
      <w:r w:rsidR="00797B00">
        <w:t xml:space="preserve">podneska </w:t>
      </w:r>
      <w:r w:rsidR="002C6D33">
        <w:t xml:space="preserve">proizlazi da </w:t>
      </w:r>
      <w:r w:rsidR="002C6D33" w:rsidRPr="002C6D33">
        <w:t>Drag</w:t>
      </w:r>
      <w:r w:rsidR="002C6D33">
        <w:t>o</w:t>
      </w:r>
      <w:r w:rsidR="002C6D33" w:rsidRPr="002C6D33">
        <w:t xml:space="preserve"> Radolović, iz Grimalde, Grimalda 6, OIB 06397787522, </w:t>
      </w:r>
      <w:r w:rsidR="002C6D33">
        <w:t xml:space="preserve">predlaže </w:t>
      </w:r>
      <w:r w:rsidR="002C6D33" w:rsidRPr="002C6D33">
        <w:t>nastavak postupka u odnosu na stečajnu masu</w:t>
      </w:r>
      <w:r w:rsidR="002C6D33">
        <w:t xml:space="preserve"> </w:t>
      </w:r>
      <w:r w:rsidR="002C6D33" w:rsidRPr="00517A02">
        <w:t>dužnik</w:t>
      </w:r>
      <w:r w:rsidR="002C6D33">
        <w:t>a</w:t>
      </w:r>
      <w:r w:rsidR="002C6D33" w:rsidRPr="00517A02">
        <w:t xml:space="preserve"> </w:t>
      </w:r>
      <w:r w:rsidR="002C6D33" w:rsidRPr="0018432B">
        <w:t xml:space="preserve">PROJEKT FINIDA d.o.o. </w:t>
      </w:r>
      <w:r w:rsidR="002C6D33">
        <w:t xml:space="preserve">u stečaju </w:t>
      </w:r>
      <w:r w:rsidR="002C6D33" w:rsidRPr="0018432B">
        <w:t>Poreč, Partizanska 13, OIB 70010440908</w:t>
      </w:r>
      <w:r w:rsidR="002C6D33">
        <w:t>.</w:t>
      </w:r>
    </w:p>
    <w:p w:rsidRDefault="002C6D33" w:rsidP="00517A02" w:rsidR="002C6D33">
      <w:pPr>
        <w:jc w:val="both"/>
      </w:pPr>
      <w:r>
        <w:tab/>
        <w:t xml:space="preserve">Tom podnesku priložena je isprava naslovljena „Punomoć“. Uvidom u tu ispravu </w:t>
      </w:r>
      <w:r w:rsidR="00797B00">
        <w:t xml:space="preserve">(na listu 35 spisa) </w:t>
      </w:r>
      <w:r>
        <w:t>utvrđeno je da se ne radi ni o izvorniku ni o presliku punomoći</w:t>
      </w:r>
      <w:r w:rsidR="00AB3722">
        <w:t xml:space="preserve"> (potpis je preslikan, a oznaka suda i poslovnog broja predmeta je dopisana kemijskom olovkom)</w:t>
      </w:r>
      <w:r>
        <w:t>.</w:t>
      </w:r>
    </w:p>
    <w:p w:rsidRDefault="002C6D33" w:rsidP="00517A02" w:rsidR="00AB3722">
      <w:pPr>
        <w:jc w:val="both"/>
      </w:pPr>
      <w:r>
        <w:tab/>
        <w:t xml:space="preserve">Stoga je, temeljem odredbi čl. </w:t>
      </w:r>
      <w:r w:rsidR="00AB3722">
        <w:t>98. Zakona o parničnom postupku vezano uz čl. 10. Stečajnog zakona (dalje: SZ), odlučeno kao u izreci.</w:t>
      </w:r>
    </w:p>
    <w:p w:rsidRDefault="00AB3722" w:rsidP="00517A02" w:rsidR="00AB3722">
      <w:pPr>
        <w:jc w:val="both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AB3722">
        <w:t>21</w:t>
      </w:r>
      <w:r w:rsidR="00A336AC">
        <w:t>.</w:t>
      </w:r>
      <w:r w:rsidR="00CB2AB2" w:rsidRPr="00A336AC">
        <w:t xml:space="preserve"> </w:t>
      </w:r>
      <w:r w:rsidR="00517A02">
        <w:t>listopada</w:t>
      </w:r>
      <w:r w:rsidR="00CB2AB2" w:rsidRPr="00A336AC">
        <w:t xml:space="preserve"> 201</w:t>
      </w:r>
      <w:r w:rsidR="00A336AC">
        <w:t>6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517A02" w:rsidR="00517A02" w:rsidRPr="00A336AC">
      <w:r w:rsidRPr="00A336AC">
        <w:t xml:space="preserve">- </w:t>
      </w:r>
      <w:r w:rsidR="00AB3722" w:rsidRPr="00AB3722">
        <w:t>Gordani Grubeša, odvjetnici u Odvjetničkom društvu Grubeša i partneri u Zagrebu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1FE" w:rsidP="0060566F" w:rsidR="006351FE">
      <w:r>
        <w:separator/>
      </w:r>
    </w:p>
  </w:endnote>
  <w:endnote w:id="0" w:type="continuationSeparator">
    <w:p w:rsidRDefault="006351FE" w:rsidP="0060566F" w:rsidR="0063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1FE" w:rsidP="0060566F" w:rsidR="006351FE">
      <w:r>
        <w:separator/>
      </w:r>
    </w:p>
  </w:footnote>
  <w:footnote w:id="0" w:type="continuationSeparator">
    <w:p w:rsidRDefault="006351FE" w:rsidP="0060566F" w:rsidR="00635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2C6D33">
      <w:t>1046</w:t>
    </w:r>
    <w:r w:rsidR="00A336AC">
      <w:t>/</w:t>
    </w:r>
    <w:r w:rsidRPr="0060566F">
      <w:t>1</w:t>
    </w:r>
    <w:r w:rsidR="002C6D33">
      <w:t>6</w:t>
    </w:r>
    <w:r w:rsidRPr="0060566F">
      <w:t>-</w:t>
    </w:r>
    <w:r w:rsidR="002C6D33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E73CF"/>
    <w:rsid w:val="00157E13"/>
    <w:rsid w:val="00176D45"/>
    <w:rsid w:val="0018432B"/>
    <w:rsid w:val="002002EE"/>
    <w:rsid w:val="00263894"/>
    <w:rsid w:val="00263BAD"/>
    <w:rsid w:val="002B6C11"/>
    <w:rsid w:val="002C6D33"/>
    <w:rsid w:val="003B058E"/>
    <w:rsid w:val="00417287"/>
    <w:rsid w:val="00422A5D"/>
    <w:rsid w:val="00477CC8"/>
    <w:rsid w:val="00491DBD"/>
    <w:rsid w:val="00517A02"/>
    <w:rsid w:val="005F67A8"/>
    <w:rsid w:val="0060566F"/>
    <w:rsid w:val="006351FE"/>
    <w:rsid w:val="00653688"/>
    <w:rsid w:val="00696D98"/>
    <w:rsid w:val="006F36D8"/>
    <w:rsid w:val="007204DF"/>
    <w:rsid w:val="00771037"/>
    <w:rsid w:val="00797B00"/>
    <w:rsid w:val="007A2FD5"/>
    <w:rsid w:val="007D4C16"/>
    <w:rsid w:val="007E59B9"/>
    <w:rsid w:val="008A7739"/>
    <w:rsid w:val="008C5F4C"/>
    <w:rsid w:val="0096292B"/>
    <w:rsid w:val="00964CD2"/>
    <w:rsid w:val="00986750"/>
    <w:rsid w:val="009F593D"/>
    <w:rsid w:val="00A02C0B"/>
    <w:rsid w:val="00A336AC"/>
    <w:rsid w:val="00AB3722"/>
    <w:rsid w:val="00AD7F99"/>
    <w:rsid w:val="00B80E74"/>
    <w:rsid w:val="00B8682D"/>
    <w:rsid w:val="00CB2AB2"/>
    <w:rsid w:val="00CC7A3F"/>
    <w:rsid w:val="00D3072D"/>
    <w:rsid w:val="00D6047F"/>
    <w:rsid w:val="00DF14A8"/>
    <w:rsid w:val="00E11B82"/>
    <w:rsid w:val="00F505D1"/>
    <w:rsid w:val="00F6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2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F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F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F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F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2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F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F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F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F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FINIDA d.o.o. POREČ</izvorni_sadrzaj>
    <derivirana_varijabla naziv="DomainObject.Predmet.ProtustrankaFormated_1">  PROJEKT FINIDA d.o.o. POREČ</derivirana_varijabla>
  </DomainObject.Predmet.ProtustrankaFormated>
  <DomainObject.Predmet.ProtustrankaFormatedOIB>
    <izvorni_sadrzaj>  PROJEKT FINIDA d.o.o. POREČ, OIB 70010440908</izvorni_sadrzaj>
    <derivirana_varijabla naziv="DomainObject.Predmet.ProtustrankaFormatedOIB_1">  PROJEKT FINIDA d.o.o. POREČ, OIB 70010440908</derivirana_varijabla>
  </DomainObject.Predmet.ProtustrankaFormatedOIB>
  <DomainObject.Predmet.ProtustrankaFormatedWithAdress>
    <izvorni_sadrzaj> PROJEKT FINIDA d.o.o. POREČ, Partizanska 13, 52440 Poreč</izvorni_sadrzaj>
    <derivirana_varijabla naziv="DomainObject.Predmet.ProtustrankaFormatedWithAdress_1"> PROJEKT FINIDA d.o.o. POREČ, Partizanska 13, 52440 Poreč</derivirana_varijabla>
  </DomainObject.Predmet.ProtustrankaFormatedWithAdress>
  <DomainObject.Predmet.ProtustrankaFormatedWithAdressOIB>
    <izvorni_sadrzaj> PROJEKT FINIDA d.o.o. POREČ, OIB 70010440908, Partizanska 13, 52440 Poreč</izvorni_sadrzaj>
    <derivirana_varijabla naziv="DomainObject.Predmet.ProtustrankaFormatedWithAdressOIB_1"> PROJEKT FINIDA d.o.o. POREČ, OIB 70010440908, Partizanska 13, 52440 Poreč</derivirana_varijabla>
  </DomainObject.Predmet.ProtustrankaFormatedWithAdressOIB>
  <DomainObject.Predmet.ProtustrankaWithAdress>
    <izvorni_sadrzaj>PROJEKT FINIDA d.o.o. POREČ Partizanska 13, 52440 Poreč</izvorni_sadrzaj>
    <derivirana_varijabla naziv="DomainObject.Predmet.ProtustrankaWithAdress_1">PROJEKT FINIDA d.o.o. POREČ Partizanska 13, 52440 Poreč</derivirana_varijabla>
  </DomainObject.Predmet.ProtustrankaWithAdress>
  <DomainObject.Predmet.ProtustrankaWithAdressOIB>
    <izvorni_sadrzaj>PROJEKT FINIDA d.o.o. POREČ, OIB 70010440908, Partizanska 13, 52440 Poreč</izvorni_sadrzaj>
    <derivirana_varijabla naziv="DomainObject.Predmet.ProtustrankaWithAdressOIB_1">PROJEKT FINIDA d.o.o. POREČ, OIB 70010440908, Partizanska 13, 52440 Poreč</derivirana_varijabla>
  </DomainObject.Predmet.ProtustrankaWithAdressOIB>
  <DomainObject.Predmet.ProtustrankaNazivFormated>
    <izvorni_sadrzaj>PROJEKT FINIDA d.o.o. POREČ</izvorni_sadrzaj>
    <derivirana_varijabla naziv="DomainObject.Predmet.ProtustrankaNazivFormated_1">PROJEKT FINIDA d.o.o. POREČ</derivirana_varijabla>
  </DomainObject.Predmet.ProtustrankaNazivFormated>
  <DomainObject.Predmet.ProtustrankaNazivFormatedOIB>
    <izvorni_sadrzaj>PROJEKT FINIDA d.o.o. POREČ, OIB 70010440908</izvorni_sadrzaj>
    <derivirana_varijabla naziv="DomainObject.Predmet.ProtustrankaNazivFormatedOIB_1">PROJEKT FINIDA d.o.o. POREČ, OIB 70010440908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RADOLOVIĆ, GRIMALDA</izvorni_sadrzaj>
    <derivirana_varijabla naziv="DomainObject.Predmet.StrankaFormated_1">  DRAGO RADOLOVIĆ, GRIMALDA</derivirana_varijabla>
  </DomainObject.Predmet.StrankaFormated>
  <DomainObject.Predmet.StrankaFormatedOIB>
    <izvorni_sadrzaj>  DRAGO RADOLOVIĆ, GRIMALDA, OIB 06397787522</izvorni_sadrzaj>
    <derivirana_varijabla naziv="DomainObject.Predmet.StrankaFormatedOIB_1">  DRAGO RADOLOVIĆ, GRIMALDA, OIB 06397787522</derivirana_varijabla>
  </DomainObject.Predmet.StrankaFormatedOIB>
  <DomainObject.Predmet.StrankaFormatedWithAdress>
    <izvorni_sadrzaj> DRAGO RADOLOVIĆ, GRIMALDA, Grimalda 6, 52402 Grimalda</izvorni_sadrzaj>
    <derivirana_varijabla naziv="DomainObject.Predmet.StrankaFormatedWithAdress_1"> DRAGO RADOLOVIĆ, GRIMALDA, Grimalda 6, 52402 Grimalda</derivirana_varijabla>
  </DomainObject.Predmet.StrankaFormatedWithAdress>
  <DomainObject.Predmet.StrankaFormatedWithAdressOIB>
    <izvorni_sadrzaj> DRAGO RADOLOVIĆ, GRIMALDA, OIB 06397787522, Grimalda 6, 52402 Grimalda</izvorni_sadrzaj>
    <derivirana_varijabla naziv="DomainObject.Predmet.StrankaFormatedWithAdressOIB_1"> DRAGO RADOLOVIĆ, GRIMALDA, OIB 06397787522, Grimalda 6, 52402 Grimalda</derivirana_varijabla>
  </DomainObject.Predmet.StrankaFormatedWithAdressOIB>
  <DomainObject.Predmet.StrankaWithAdress>
    <izvorni_sadrzaj>DRAGO RADOLOVIĆ, GRIMALDA Grimalda 6,52402 Grimalda</izvorni_sadrzaj>
    <derivirana_varijabla naziv="DomainObject.Predmet.StrankaWithAdress_1">DRAGO RADOLOVIĆ, GRIMALDA Grimalda 6,52402 Grimalda</derivirana_varijabla>
  </DomainObject.Predmet.StrankaWithAdress>
  <DomainObject.Predmet.StrankaWithAdressOIB>
    <izvorni_sadrzaj>DRAGO RADOLOVIĆ, GRIMALDA, OIB 06397787522, Grimalda 6,52402 Grimalda</izvorni_sadrzaj>
    <derivirana_varijabla naziv="DomainObject.Predmet.StrankaWithAdressOIB_1">DRAGO RADOLOVIĆ, GRIMALDA, OIB 06397787522, Grimalda 6,52402 Grimalda</derivirana_varijabla>
  </DomainObject.Predmet.StrankaWithAdressOIB>
  <DomainObject.Predmet.StrankaNazivFormated>
    <izvorni_sadrzaj>DRAGO RADOLOVIĆ, GRIMALDA</izvorni_sadrzaj>
    <derivirana_varijabla naziv="DomainObject.Predmet.StrankaNazivFormated_1">DRAGO RADOLOVIĆ, GRIMALDA</derivirana_varijabla>
  </DomainObject.Predmet.StrankaNazivFormated>
  <DomainObject.Predmet.StrankaNazivFormatedOIB>
    <izvorni_sadrzaj>DRAGO RADOLOVIĆ, GRIMALDA, OIB 06397787522</izvorni_sadrzaj>
    <derivirana_varijabla naziv="DomainObject.Predmet.StrankaNazivFormatedOIB_1">DRAGO RADOLOVIĆ, GRIMALDA, OIB 06397787522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DRAGO RADOLOVIĆ, GRIMALDA</item>
    </izvorni_sadrzaj>
    <derivirana_varijabla naziv="DomainObject.Predmet.StrankaListFormated_1">
      <item>DRAGO RADOLOVIĆ, GRIMALDA</item>
    </derivirana_varijabla>
  </DomainObject.Predmet.StrankaListFormated>
  <DomainObject.Predmet.StrankaListFormatedOIB>
    <izvorni_sadrzaj>
      <item>DRAGO RADOLOVIĆ, GRIMALDA, OIB 06397787522</item>
    </izvorni_sadrzaj>
    <derivirana_varijabla naziv="DomainObject.Predmet.StrankaListFormatedOIB_1">
      <item>DRAGO RADOLOVIĆ, GRIMALDA, OIB 06397787522</item>
    </derivirana_varijabla>
  </DomainObject.Predmet.StrankaListFormatedOIB>
  <DomainObject.Predmet.StrankaListFormatedWithAdress>
    <izvorni_sadrzaj>
      <item>DRAGO RADOLOVIĆ, GRIMALDA, Grimalda 6, 52402 Grimalda</item>
    </izvorni_sadrzaj>
    <derivirana_varijabla naziv="DomainObject.Predmet.StrankaListFormatedWithAdress_1">
      <item>DRAGO RADOLOVIĆ, GRIMALDA, Grimalda 6, 52402 Grimalda</item>
    </derivirana_varijabla>
  </DomainObject.Predmet.StrankaListFormatedWithAdress>
  <DomainObject.Predmet.StrankaListFormatedWithAdressOIB>
    <izvorni_sadrzaj>
      <item>DRAGO RADOLOVIĆ, GRIMALDA, OIB 06397787522, Grimalda 6, 52402 Grimalda</item>
    </izvorni_sadrzaj>
    <derivirana_varijabla naziv="DomainObject.Predmet.StrankaListFormatedWithAdressOIB_1">
      <item>DRAGO RADOLOVIĆ, GRIMALDA, OIB 06397787522, Grimalda 6, 52402 Grimalda</item>
    </derivirana_varijabla>
  </DomainObject.Predmet.StrankaListFormatedWithAdressOIB>
  <DomainObject.Predmet.StrankaListNazivFormated>
    <izvorni_sadrzaj>
      <item>DRAGO RADOLOVIĆ, GRIMALDA</item>
    </izvorni_sadrzaj>
    <derivirana_varijabla naziv="DomainObject.Predmet.StrankaListNazivFormated_1">
      <item>DRAGO RADOLOVIĆ, GRIMALDA</item>
    </derivirana_varijabla>
  </DomainObject.Predmet.StrankaListNazivFormated>
  <DomainObject.Predmet.StrankaListNazivFormatedOIB>
    <izvorni_sadrzaj>
      <item>DRAGO RADOLOVIĆ, GRIMALDA, OIB 06397787522</item>
    </izvorni_sadrzaj>
    <derivirana_varijabla naziv="DomainObject.Predmet.StrankaListNazivFormatedOIB_1">
      <item>DRAGO RADOLOVIĆ, GRIMALDA, OIB 06397787522</item>
    </derivirana_varijabla>
  </DomainObject.Predmet.StrankaListNazivFormatedOIB>
  <DomainObject.Predmet.ProtuStrankaListFormated>
    <izvorni_sadrzaj>
      <item>PROJEKT FINIDA d.o.o. POREČ</item>
    </izvorni_sadrzaj>
    <derivirana_varijabla naziv="DomainObject.Predmet.ProtuStrankaListFormated_1">
      <item>PROJEKT FINIDA d.o.o. POREČ</item>
    </derivirana_varijabla>
  </DomainObject.Predmet.ProtuStrankaListFormated>
  <DomainObject.Predmet.ProtuStrankaListFormatedOIB>
    <izvorni_sadrzaj>
      <item>PROJEKT FINIDA d.o.o. POREČ, OIB 70010440908</item>
    </izvorni_sadrzaj>
    <derivirana_varijabla naziv="DomainObject.Predmet.ProtuStrankaListFormatedOIB_1">
      <item>PROJEKT FINIDA d.o.o. POREČ, OIB 70010440908</item>
    </derivirana_varijabla>
  </DomainObject.Predmet.ProtuStrankaListFormatedOIB>
  <DomainObject.Predmet.ProtuStrankaListFormatedWithAdress>
    <izvorni_sadrzaj>
      <item>PROJEKT FINIDA d.o.o. POREČ, Partizanska 13, 52440 Poreč</item>
    </izvorni_sadrzaj>
    <derivirana_varijabla naziv="DomainObject.Predmet.ProtuStrankaListFormatedWithAdress_1">
      <item>PROJEKT FINIDA d.o.o. POREČ, Partizanska 13, 52440 Poreč</item>
    </derivirana_varijabla>
  </DomainObject.Predmet.ProtuStrankaListFormatedWithAdress>
  <DomainObject.Predmet.ProtuStrankaListFormatedWithAdressOIB>
    <izvorni_sadrzaj>
      <item>PROJEKT FINIDA d.o.o. POREČ, OIB 70010440908, Partizanska 13, 52440 Poreč</item>
    </izvorni_sadrzaj>
    <derivirana_varijabla naziv="DomainObject.Predmet.ProtuStrankaListFormatedWithAdressOIB_1">
      <item>PROJEKT FINIDA d.o.o. POREČ, OIB 70010440908, Partizanska 13, 52440 Poreč</item>
    </derivirana_varijabla>
  </DomainObject.Predmet.ProtuStrankaListFormatedWithAdressOIB>
  <DomainObject.Predmet.ProtuStrankaListNazivFormated>
    <izvorni_sadrzaj>
      <item>PROJEKT FINIDA d.o.o. POREČ</item>
    </izvorni_sadrzaj>
    <derivirana_varijabla naziv="DomainObject.Predmet.ProtuStrankaListNazivFormated_1">
      <item>PROJEKT FINIDA d.o.o. POREČ</item>
    </derivirana_varijabla>
  </DomainObject.Predmet.ProtuStrankaListNazivFormated>
  <DomainObject.Predmet.ProtuStrankaListNazivFormatedOIB>
    <izvorni_sadrzaj>
      <item>PROJEKT FINIDA d.o.o. POREČ, OIB 70010440908</item>
    </izvorni_sadrzaj>
    <derivirana_varijabla naziv="DomainObject.Predmet.ProtuStrankaListNazivFormatedOIB_1">
      <item>PROJEKT FINIDA d.o.o. POREČ, OIB 70010440908</item>
    </derivirana_varijabla>
  </DomainObject.Predmet.ProtuStrankaListNazivFormatedOIB>
  <DomainObject.Predmet.OstaliListFormated>
    <izvorni_sadrzaj>
      <item>ODVJETNIČKO DRUŠTVO GRUBEŠA I PARTNERI društvo s ograničenom odgovornošću</item>
    </izvorni_sadrzaj>
    <derivirana_varijabla naziv="DomainObject.Predmet.OstaliListFormated_1">
      <item>ODVJETNIČKO DRUŠTVO GRUBEŠA I PARTNERI društvo s ograničenom odgovornošću</item>
    </derivirana_varijabla>
  </DomainObject.Predmet.OstaliListFormated>
  <DomainObject.Predmet.OstaliListFormatedOIB>
    <izvorni_sadrzaj>
      <item>ODVJETNIČKO DRUŠTVO GRUBEŠA I PARTNERI društvo s ograničenom odgovornošću, OIB 33768156574</item>
    </izvorni_sadrzaj>
    <derivirana_varijabla naziv="DomainObject.Predmet.OstaliListFormatedOIB_1">
      <item>ODVJETNIČKO DRUŠTVO GRUBEŠA I PARTNERI društvo s ograničenom odgovornošću, OIB 33768156574</item>
    </derivirana_varijabla>
  </DomainObject.Predmet.OstaliListFormatedOIB>
  <DomainObject.Predmet.OstaliListFormatedWithAdress>
    <izvorni_sadrzaj>
      <item>ODVJETNIČKO DRUŠTVO GRUBEŠA I PARTNERI društvo s ograničenom odgovornošću, Iblerov trg 10/V, 10000 Zagreb</item>
    </izvorni_sadrzaj>
    <derivirana_varijabla naziv="DomainObject.Predmet.OstaliListFormatedWithAdress_1">
      <item>ODVJETNIČKO DRUŠTVO GRUBEŠA I PARTNERI društvo s ograničenom odgovornošću, Iblerov trg 10/V, 10000 Zagreb</item>
    </derivirana_varijabla>
  </DomainObject.Predmet.OstaliListFormatedWithAdress>
  <DomainObject.Predmet.OstaliListFormatedWithAdressOIB>
    <izvorni_sadrzaj>
      <item>ODVJETNIČKO DRUŠTVO GRUBEŠA I PARTNERI društvo s ograničenom odgovornošću, OIB 33768156574, Iblerov trg 10/V, 10000 Zagreb</item>
    </izvorni_sadrzaj>
    <derivirana_varijabla naziv="DomainObject.Predmet.OstaliListFormatedWithAdressOIB_1">
      <item>ODVJETNIČKO DRUŠTVO GRUBEŠA I PARTNERI društvo s ograničenom odgovornošću, OIB 33768156574, Iblerov trg 10/V, 10000 Zagreb</item>
    </derivirana_varijabla>
  </DomainObject.Predmet.OstaliListFormatedWithAdressOIB>
  <DomainObject.Predmet.OstaliListNazivFormated>
    <izvorni_sadrzaj>
      <item>ODVJETNIČKO DRUŠTVO GRUBEŠA I PARTNERI društvo s ograničenom odgovornošću</item>
    </izvorni_sadrzaj>
    <derivirana_varijabla naziv="DomainObject.Predmet.OstaliListNazivFormated_1">
      <item>ODVJETNIČKO DRUŠTVO GRUBEŠA I PARTNERI društvo s ograničenom odgovornošću</item>
    </derivirana_varijabla>
  </DomainObject.Predmet.OstaliListNazivFormated>
  <DomainObject.Predmet.OstaliListNazivFormatedOIB>
    <izvorni_sadrzaj>
      <item>ODVJETNIČKO DRUŠTVO GRUBEŠA I PARTNERI društvo s ograničenom odgovornošću, OIB 33768156574</item>
    </izvorni_sadrzaj>
    <derivirana_varijabla naziv="DomainObject.Predmet.OstaliListNazivFormatedOIB_1">
      <item>ODVJETNIČKO DRUŠTVO GRUBEŠA I PARTNERI društvo s ograničenom odgovornošću, OIB 33768156574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RADOLOVIĆ, GRIMALDA</izvorni_sadrzaj>
    <derivirana_varijabla naziv="DomainObject.Predmet.StrankaIDrugi_1">DRAGO RADOLOVIĆ, GRIMALDA</derivirana_varijabla>
  </DomainObject.Predmet.StrankaIDrugi>
  <DomainObject.Predmet.ProtustrankaIDrugi>
    <izvorni_sadrzaj>PROJEKT FINIDA d.o.o. POREČ</izvorni_sadrzaj>
    <derivirana_varijabla naziv="DomainObject.Predmet.ProtustrankaIDrugi_1">PROJEKT FINIDA d.o.o. POREČ</derivirana_varijabla>
  </DomainObject.Predmet.ProtustrankaIDrugi>
  <DomainObject.Predmet.StrankaIDrugiAdressOIB>
    <izvorni_sadrzaj>DRAGO RADOLOVIĆ, GRIMALDA, OIB 06397787522, Grimalda 6, 52402 Grimalda</izvorni_sadrzaj>
    <derivirana_varijabla naziv="DomainObject.Predmet.StrankaIDrugiAdressOIB_1">DRAGO RADOLOVIĆ, GRIMALDA, OIB 06397787522, Grimalda 6, 52402 Grimalda</derivirana_varijabla>
  </DomainObject.Predmet.StrankaIDrugiAdressOIB>
  <DomainObject.Predmet.ProtustrankaIDrugiAdressOIB>
    <izvorni_sadrzaj>PROJEKT FINIDA d.o.o. POREČ, OIB 70010440908, Partizanska 13, 52440 Poreč</izvorni_sadrzaj>
    <derivirana_varijabla naziv="DomainObject.Predmet.ProtustrankaIDrugiAdressOIB_1">PROJEKT FINIDA d.o.o. POREČ, OIB 70010440908,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FINIDA d.o.o. POREČ</item>
      <item>DRAGO RADOLOVIĆ, GRIMALDA</item>
      <item>ODVJETNIČKO DRUŠTVO GRUBEŠA I PARTNERI društvo s ograničenom odgovornošću</item>
    </izvorni_sadrzaj>
    <derivirana_varijabla naziv="DomainObject.Predmet.SudioniciListNaziv_1">
      <item>PROJEKT FINIDA d.o.o. POREČ</item>
      <item>DRAGO RADOLOVIĆ, GRIMALDA</item>
      <item>ODVJETNIČKO DRUŠTVO GRUBEŠA I PARTNERI društvo s ograničenom odgovornošću</item>
    </derivirana_varijabla>
  </DomainObject.Predmet.SudioniciListNaziv>
  <DomainObject.Predmet.SudioniciListAdressOIB>
    <izvorni_sadrzaj>
      <item>PROJEKT FINIDA d.o.o. POREČ, OIB 70010440908, Partizanska 13,52440 Poreč</item>
      <item>DRAGO RADOLOVIĆ, GRIMALDA, OIB 06397787522, Grimalda 6,52402 Grimalda</item>
      <item>ODVJETNIČKO DRUŠTVO GRUBEŠA I PARTNERI društvo s ograničenom odgovornošću, OIB 33768156574, Iblerov trg 10/V,10000 Zagreb</item>
    </izvorni_sadrzaj>
    <derivirana_varijabla naziv="DomainObject.Predmet.SudioniciListAdressOIB_1">
      <item>PROJEKT FINIDA d.o.o. POREČ, OIB 70010440908, Partizanska 13,52440 Poreč</item>
      <item>DRAGO RADOLOVIĆ, GRIMALDA, OIB 06397787522, Grimalda 6,52402 Grimalda</item>
      <item>ODVJETNIČKO DRUŠTVO GRUBEŠA I PARTNERI društvo s ograničenom odgovornošću, OIB 33768156574,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70010440908</item>
      <item>, OIB 06397787522</item>
      <item>, OIB 33768156574</item>
    </izvorni_sadrzaj>
    <derivirana_varijabla naziv="DomainObject.Predmet.SudioniciListNazivOIB_1">
      <item>, OIB 70010440908</item>
      <item>, OIB 06397787522</item>
      <item>, OIB 33768156574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1471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2016-10-24T07:13:00Z</dcterms:created>
  <dc:creator>korisnik</dc:creator>
  <cp:lastModifiedBy>Sanja Lakošeljac</cp:lastModifiedBy>
  <dcterms:modified xmlns:xsi="http://www.w3.org/2001/XMLSchema-instance" xsi:type="dcterms:W3CDTF">2016-10-24T07:15:00Z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