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a007" w14:paraId="d6da007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C639D4">
        <w:t>3347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5242CB" w:rsidR="002C5A29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C639D4" w:rsidRPr="00D2202F">
        <w:t>TINA-VALE j.d.o.o., Zagreb, XI. Ravnice 10, OIB 38748287551</w:t>
      </w:r>
      <w:r w:rsidR="005242CB">
        <w:t>,</w:t>
      </w:r>
      <w:r w:rsidR="00CD702D">
        <w:t xml:space="preserve"> </w:t>
      </w:r>
      <w:r w:rsidR="002C5A29" w:rsidRPr="00435B5D">
        <w:t xml:space="preserve">dana </w:t>
      </w:r>
      <w:r w:rsidR="00C639D4">
        <w:t>6. rujna</w:t>
      </w:r>
      <w:r w:rsidR="005242CB">
        <w:t xml:space="preserve"> 2018.</w:t>
      </w:r>
    </w:p>
    <w:p w:rsidRDefault="005242CB" w:rsidP="005242CB" w:rsidR="005242CB" w:rsidRPr="00435B5D">
      <w:pPr>
        <w:ind w:firstLine="720"/>
        <w:jc w:val="both"/>
      </w:pPr>
    </w:p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C133F4" w:rsidP="00C133F4" w:rsidR="00C133F4" w:rsidRPr="003A3ECE">
      <w:pPr>
        <w:ind w:firstLine="720"/>
        <w:jc w:val="both"/>
      </w:pPr>
    </w:p>
    <w:p w:rsidRDefault="00C639D4" w:rsidP="00C639D4" w:rsidR="00C639D4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TINA-VALE j.d.o.o., Zagreb, XI. Ravnice 10, OIB 38748287551, koja bi ušla u stečajnu masu, nije dovoljna ni za namirenje troškova postupka.  </w:t>
      </w:r>
    </w:p>
    <w:p w:rsidRDefault="00C639D4" w:rsidP="00C639D4" w:rsidR="00C639D4" w:rsidRPr="00D2202F">
      <w:pPr>
        <w:ind w:left="75"/>
        <w:jc w:val="both"/>
      </w:pPr>
      <w:r w:rsidRPr="00D2202F">
        <w:t xml:space="preserve"> </w:t>
      </w:r>
    </w:p>
    <w:p w:rsidRDefault="00C639D4" w:rsidP="00C639D4" w:rsidR="00C639D4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3347</w:t>
      </w:r>
      <w:r w:rsidRPr="00D2202F">
        <w:t xml:space="preserve">17, predujme iznos od 21.700,00 kn za namirenje troškova prethodnog i otvorenoga stečajnog postupka. </w:t>
      </w:r>
    </w:p>
    <w:p w:rsidRDefault="00C639D4" w:rsidP="00C639D4" w:rsidR="00C639D4" w:rsidRPr="00D2202F">
      <w:pPr>
        <w:jc w:val="both"/>
      </w:pPr>
      <w:r w:rsidRPr="00D2202F">
        <w:t xml:space="preserve"> </w:t>
      </w:r>
    </w:p>
    <w:p w:rsidRDefault="00C639D4" w:rsidP="00C639D4" w:rsidR="00C639D4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C639D4" w:rsidP="00C639D4" w:rsidR="00C639D4" w:rsidRPr="00D2202F">
      <w:pPr>
        <w:jc w:val="both"/>
      </w:pPr>
    </w:p>
    <w:p w:rsidRDefault="00C639D4" w:rsidP="00C639D4" w:rsidR="00C639D4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C639D4" w:rsidP="00DA2EAC" w:rsidR="00C639D4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</w:t>
      </w:r>
      <w:r w:rsidR="00D210C4">
        <w:t xml:space="preserve"> </w:t>
      </w:r>
      <w:r>
        <w:t xml:space="preserve">podnijela je ovom sudu dana </w:t>
      </w:r>
      <w:r w:rsidR="0064251B">
        <w:t>21. prosinca</w:t>
      </w:r>
      <w:r w:rsidR="00F806FD">
        <w:t xml:space="preserve"> 2017</w:t>
      </w:r>
      <w:r>
        <w:t xml:space="preserve">. prijedlog za otvaranje stečajnog postupka nad dužnikom </w:t>
      </w:r>
      <w:r w:rsidR="0064251B" w:rsidRPr="00D2202F">
        <w:t>TINA-VALE j.d.o.o., Zagreb, XI. Ravnice 10, OIB 38748287551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277AF1">
        <w:t>15. prosinca</w:t>
      </w:r>
      <w:r w:rsidR="005242CB">
        <w:t xml:space="preserve"> 2017.</w:t>
      </w:r>
      <w:r w:rsidR="00A72BEE">
        <w:t xml:space="preserve"> dužnik u Očevidniku redoslijeda osnova za plaćanje ima evidentirane neizvršene osnove za plaćanje </w:t>
      </w:r>
      <w:r w:rsidR="00277AF1">
        <w:t>u neprekinutom razdoblju od 414</w:t>
      </w:r>
      <w:r w:rsidR="0019546C">
        <w:t xml:space="preserve"> dana </w:t>
      </w:r>
      <w:r w:rsidR="00A72BEE">
        <w:t xml:space="preserve">u ukupnom iznosu od </w:t>
      </w:r>
      <w:r w:rsidR="00277AF1">
        <w:t>58.865,74</w:t>
      </w:r>
      <w:r w:rsidR="00A72BEE">
        <w:t xml:space="preserve"> kn, te da dužnik ima </w:t>
      </w:r>
      <w:r w:rsidR="00277AF1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64251B">
        <w:t>3347</w:t>
      </w:r>
      <w:r w:rsidR="00F806FD">
        <w:t>/17</w:t>
      </w:r>
      <w:r>
        <w:t xml:space="preserve"> od </w:t>
      </w:r>
      <w:r w:rsidR="0064251B">
        <w:t>4. svibnja</w:t>
      </w:r>
      <w:r w:rsidR="005242CB">
        <w:t xml:space="preserve"> 2018.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64251B">
        <w:t>5. srpnja</w:t>
      </w:r>
      <w:r w:rsidR="005242CB">
        <w:t xml:space="preserve"> 2018.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277AF1">
        <w:t>7. svibnja</w:t>
      </w:r>
      <w:r w:rsidR="005242CB">
        <w:t xml:space="preserve"> 2018.</w:t>
      </w:r>
      <w:r w:rsidR="00300BA8">
        <w:t xml:space="preserve">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5242CB">
        <w:t xml:space="preserve">5. </w:t>
      </w:r>
      <w:r w:rsidR="0064251B">
        <w:t>srp</w:t>
      </w:r>
      <w:r w:rsidR="005242CB">
        <w:t>nja 2018.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64251B">
        <w:t>6. rujna</w:t>
      </w:r>
      <w:r w:rsidR="005242CB">
        <w:t xml:space="preserve"> 2018.</w:t>
      </w:r>
      <w:r w:rsidR="0019546C">
        <w:t xml:space="preserve">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64251B">
        <w:t>4. svibnja</w:t>
      </w:r>
      <w:r w:rsidR="005242CB">
        <w:t xml:space="preserve"> 2018.</w:t>
      </w:r>
      <w:r w:rsidR="00A72BEE">
        <w:t xml:space="preserve">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64251B">
        <w:t>6. srpnja 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64251B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18 i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Središnjeg klirinško depozitarnog društva d.d. od </w:t>
      </w:r>
      <w:r w:rsidRPr="00D2202F">
        <w:t xml:space="preserve">10. srpnja 2018. (list 20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>
        <w:t xml:space="preserve">od </w:t>
      </w:r>
      <w:r w:rsidRPr="00D2202F">
        <w:t>12. srpnja 2018. (list 21 spisa)</w:t>
      </w:r>
      <w:r>
        <w:t xml:space="preserve">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5242CB">
        <w:t>Uvidom u</w:t>
      </w:r>
      <w:r w:rsidR="005242CB" w:rsidRPr="00A44D76">
        <w:t xml:space="preserve"> obavijest Ministarstva mora, prometa i infrastrukture od </w:t>
      </w:r>
      <w:r w:rsidRPr="00D2202F">
        <w:t>10. srpnja 2018. (list 22 spisa)</w:t>
      </w:r>
      <w:r w:rsidR="005242CB" w:rsidRPr="00A44D76">
        <w:t xml:space="preserve"> </w:t>
      </w:r>
      <w:r w:rsidR="005242CB">
        <w:t>utvrđeno je</w:t>
      </w:r>
      <w:r w:rsidR="005242CB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5242CB">
        <w:t xml:space="preserve"> </w:t>
      </w:r>
      <w:r w:rsidR="00D210C4">
        <w:t xml:space="preserve">Uvidom u uvjerenje </w:t>
      </w:r>
      <w:r w:rsidR="005242CB">
        <w:t xml:space="preserve">Centra za vozila Hrvatske d.d., STP "Zagreb I" </w:t>
      </w:r>
      <w:r w:rsidRPr="00D2202F">
        <w:t xml:space="preserve">12. srpnja 2018. (list 23 spisa) </w:t>
      </w:r>
      <w:r w:rsidR="00D210C4">
        <w:t xml:space="preserve">utvrđeno je da dužnik nije evidentiran kao vlasnik vozila. </w:t>
      </w:r>
      <w:r w:rsidR="000A700E">
        <w:t xml:space="preserve">Uvidom u </w:t>
      </w:r>
      <w:r w:rsidR="000A700E" w:rsidRPr="003A3ECE">
        <w:t xml:space="preserve">uvjerenje Državne geodetske uprave od </w:t>
      </w:r>
      <w:r w:rsidRPr="00D2202F">
        <w:t>19. srpnja 2018. (list 27 spisa)</w:t>
      </w:r>
      <w:r>
        <w:t xml:space="preserve">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  <w:r>
        <w:t xml:space="preserve">  </w:t>
      </w:r>
    </w:p>
    <w:p w:rsidRDefault="005242CB" w:rsidP="003C4E43" w:rsidR="00A72BEE">
      <w:pPr>
        <w:ind w:firstLine="708"/>
        <w:jc w:val="both"/>
      </w:pPr>
      <w:r>
        <w:t xml:space="preserve"> </w:t>
      </w: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1F3653">
        <w:t>10. srpnja</w:t>
      </w:r>
      <w:r w:rsidR="005242CB">
        <w:t xml:space="preserve"> 2018.</w:t>
      </w:r>
      <w:r w:rsidR="0019546C">
        <w:t xml:space="preserve"> </w:t>
      </w:r>
      <w:r>
        <w:t xml:space="preserve">(list </w:t>
      </w:r>
      <w:r w:rsidR="005242CB">
        <w:t>2</w:t>
      </w:r>
      <w:r w:rsidR="001F3653">
        <w:t xml:space="preserve">5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1F3653">
        <w:t>620</w:t>
      </w:r>
      <w:r w:rsidR="00F806FD">
        <w:t xml:space="preserve"> </w:t>
      </w:r>
      <w:r w:rsidR="00D96100">
        <w:t>dana</w:t>
      </w:r>
      <w:r w:rsidR="005242CB">
        <w:t xml:space="preserve"> i</w:t>
      </w:r>
      <w:r w:rsidR="008F1901">
        <w:t xml:space="preserve"> da nepodmirene obveze na dan izdavanja potvrde iznose </w:t>
      </w:r>
      <w:r w:rsidR="001F3653" w:rsidRPr="00D2202F">
        <w:t>60.755,53 kn</w:t>
      </w:r>
      <w:r w:rsidR="005242CB">
        <w:t>.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1F3653">
        <w:t>10. srpnja</w:t>
      </w:r>
      <w:r w:rsidR="005242CB">
        <w:t xml:space="preserve"> 2018.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1F3653">
        <w:t>6. rujna</w:t>
      </w:r>
      <w:r w:rsidR="005242CB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5242CB" w:rsidP="00973C31" w:rsidR="005242CB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5242CB" w:rsidR="00905904" w:rsidRPr="00952C61">
      <w:pPr>
        <w:jc w:val="both"/>
      </w:pPr>
      <w:r>
        <w:t>Protiv ovog rješenja dopuštena je žalba u roku od 8 dana</w:t>
      </w:r>
      <w:r w:rsidR="005242CB">
        <w:t xml:space="preserve"> od isteka osmog dana od dana objave ovog rješenja na mrežnoj stranici e-Oglasna ploča suda</w:t>
      </w:r>
      <w:r>
        <w:t xml:space="preserve">, koja se podnosi u </w:t>
      </w:r>
      <w:r w:rsidR="005242CB">
        <w:t>3</w:t>
      </w:r>
      <w:r>
        <w:t xml:space="preserve"> primjerka,</w:t>
      </w:r>
      <w:r w:rsidR="005242CB">
        <w:t xml:space="preserve"> </w:t>
      </w:r>
      <w:r>
        <w:t>Visokom trgovačkom sudu Republike Hrvatske,</w:t>
      </w:r>
      <w:r w:rsidR="005242CB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64251B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2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639D4">
      <w:t>3347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653"/>
    <w:rsid w:val="001F3741"/>
    <w:rsid w:val="002220FA"/>
    <w:rsid w:val="00233CF9"/>
    <w:rsid w:val="00235A74"/>
    <w:rsid w:val="00270ADC"/>
    <w:rsid w:val="00277AF1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942AF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242CB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4251B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33F4"/>
    <w:rsid w:val="00C15BC1"/>
    <w:rsid w:val="00C22A02"/>
    <w:rsid w:val="00C35B3A"/>
    <w:rsid w:val="00C412CA"/>
    <w:rsid w:val="00C4567F"/>
    <w:rsid w:val="00C50D94"/>
    <w:rsid w:val="00C54748"/>
    <w:rsid w:val="00C629FC"/>
    <w:rsid w:val="00C639D4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94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94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St-3347/2017</izvorni_sadrzaj>
    <derivirana_varijabla naziv="DomainObject.Predmet.OznakaBroj_1">St-3347/2017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TINA-VALE j.d.o.o. zastupanog po punomoćniku Valentina Ukmar</izvorni_sadrzaj>
    <derivirana_varijabla naziv="DomainObject.Predmet.ProtustrankaFormated_1">  TINA-VALE j.d.o.o. zastupanog po punomoćniku Valentina Ukmar</derivirana_varijabla>
  </DomainObject.Predmet.ProtustrankaFormated>
  <DomainObject.Predmet.ProtustrankaFormatedOIB>
    <izvorni_sadrzaj>  TINA-VALE j.d.o.o., OIB 38748287551 zastupanog po punomoćniku Valentina Ukmar</izvorni_sadrzaj>
    <derivirana_varijabla naziv="DomainObject.Predmet.ProtustrankaFormatedOIB_1">  TINA-VALE j.d.o.o., OIB 38748287551 zastupanog po punomoćniku Valentina Ukmar</derivirana_varijabla>
  </DomainObject.Predmet.ProtustrankaFormatedOIB>
  <DomainObject.Predmet.ProtustrankaFormatedWithAdress>
    <izvorni_sadrzaj> TINA-VALE j.d.o.o., XI. Ravnice 10, 10000 Zagreb zastupanog po punomoćniku Valentina Ukmar</izvorni_sadrzaj>
    <derivirana_varijabla naziv="DomainObject.Predmet.ProtustrankaFormatedWithAdress_1"> TINA-VALE j.d.o.o., XI. Ravnice 10, 10000 Zagreb zastupanog po punomoćniku Valentina Ukmar</derivirana_varijabla>
  </DomainObject.Predmet.ProtustrankaFormatedWithAdress>
  <DomainObject.Predmet.ProtustrankaFormatedWithAdressOIB>
    <izvorni_sadrzaj> TINA-VALE j.d.o.o., OIB 38748287551, XI. Ravnice 10, 10000 Zagreb zastupanog po punomoćniku Valentina Ukmar</izvorni_sadrzaj>
    <derivirana_varijabla naziv="DomainObject.Predmet.ProtustrankaFormatedWithAdressOIB_1"> TINA-VALE j.d.o.o., OIB 38748287551, XI. Ravnice 10, 10000 Zagreb zastupanog po punomoćniku Valentina Ukmar</derivirana_varijabla>
  </DomainObject.Predmet.ProtustrankaFormatedWithAdressOIB>
  <DomainObject.Predmet.ProtustrankaWithAdress>
    <izvorni_sadrzaj>TINA-VALE j.d.o.o. XI. Ravnice 10, 10000 Zagreb</izvorni_sadrzaj>
    <derivirana_varijabla naziv="DomainObject.Predmet.ProtustrankaWithAdress_1">TINA-VALE j.d.o.o. XI. Ravnice 10, 10000 Zagreb</derivirana_varijabla>
  </DomainObject.Predmet.ProtustrankaWithAdress>
  <DomainObject.Predmet.ProtustrankaWithAdressOIB>
    <izvorni_sadrzaj>TINA-VALE j.d.o.o., OIB 38748287551, XI. Ravnice 10, 10000 Zagreb</izvorni_sadrzaj>
    <derivirana_varijabla naziv="DomainObject.Predmet.ProtustrankaWithAdressOIB_1">TINA-VALE j.d.o.o., OIB 38748287551, XI. Ravnice 10, 10000 Zagreb</derivirana_varijabla>
  </DomainObject.Predmet.ProtustrankaWithAdressOIB>
  <DomainObject.Predmet.ProtustrankaNazivFormated>
    <izvorni_sadrzaj>TINA-VALE j.d.o.o.</izvorni_sadrzaj>
    <derivirana_varijabla naziv="DomainObject.Predmet.ProtustrankaNazivFormated_1">TINA-VALE j.d.o.o.</derivirana_varijabla>
  </DomainObject.Predmet.ProtustrankaNazivFormated>
  <DomainObject.Predmet.ProtustrankaNazivFormatedOIB>
    <izvorni_sadrzaj>TINA-VALE j.d.o.o., OIB 38748287551</izvorni_sadrzaj>
    <derivirana_varijabla naziv="DomainObject.Predmet.ProtustrankaNazivFormatedOIB_1">TINA-VALE j.d.o.o., OIB 38748287551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TINA-VALE j.d.o.o. zastupanog po punomoćniku Valentina Ukmar</item>
    </izvorni_sadrzaj>
    <derivirana_varijabla naziv="DomainObject.Predmet.ProtuStrankaListFormated_1">
      <item>TINA-VALE j.d.o.o. zastupanog po punomoćniku Valentina Ukmar</item>
    </derivirana_varijabla>
  </DomainObject.Predmet.ProtuStrankaListFormated>
  <DomainObject.Predmet.ProtuStrankaListFormatedOIB>
    <izvorni_sadrzaj>
      <item>TINA-VALE j.d.o.o., OIB 38748287551 zastupanog po punomoćniku Valentina Ukmar</item>
    </izvorni_sadrzaj>
    <derivirana_varijabla naziv="DomainObject.Predmet.ProtuStrankaListFormatedOIB_1">
      <item>TINA-VALE j.d.o.o., OIB 38748287551 zastupanog po punomoćniku Valentina Ukmar</item>
    </derivirana_varijabla>
  </DomainObject.Predmet.ProtuStrankaListFormatedOIB>
  <DomainObject.Predmet.ProtuStrankaListFormatedWithAdress>
    <izvorni_sadrzaj>
      <item>TINA-VALE j.d.o.o., XI. Ravnice 10, 10000 Zagreb zastupanog po punomoćniku Valentina Ukmar</item>
    </izvorni_sadrzaj>
    <derivirana_varijabla naziv="DomainObject.Predmet.ProtuStrankaListFormatedWithAdress_1">
      <item>TINA-VALE j.d.o.o., XI. Ravnice 10, 10000 Zagreb zastupanog po punomoćniku Valentina Ukmar</item>
    </derivirana_varijabla>
  </DomainObject.Predmet.ProtuStrankaListFormatedWithAdress>
  <DomainObject.Predmet.ProtuStrankaListFormatedWithAdressOIB>
    <izvorni_sadrzaj>
      <item>TINA-VALE j.d.o.o., OIB 38748287551, XI. Ravnice 10, 10000 Zagreb zastupanog po punomoćniku Valentina Ukmar</item>
    </izvorni_sadrzaj>
    <derivirana_varijabla naziv="DomainObject.Predmet.ProtuStrankaListFormatedWithAdressOIB_1">
      <item>TINA-VALE j.d.o.o., OIB 38748287551, XI. Ravnice 10, 10000 Zagreb zastupanog po punomoćniku Valentina Ukmar</item>
    </derivirana_varijabla>
  </DomainObject.Predmet.ProtuStrankaListFormatedWithAdressOIB>
  <DomainObject.Predmet.ProtuStrankaListNazivFormated>
    <izvorni_sadrzaj>
      <item>TINA-VALE j.d.o.o.</item>
    </izvorni_sadrzaj>
    <derivirana_varijabla naziv="DomainObject.Predmet.ProtuStrankaListNazivFormated_1">
      <item>TINA-VALE j.d.o.o.</item>
    </derivirana_varijabla>
  </DomainObject.Predmet.ProtuStrankaListNazivFormated>
  <DomainObject.Predmet.ProtuStrankaListNazivFormatedOIB>
    <izvorni_sadrzaj>
      <item>TINA-VALE j.d.o.o., OIB 38748287551</item>
    </izvorni_sadrzaj>
    <derivirana_varijabla naziv="DomainObject.Predmet.ProtuStrankaListNazivFormatedOIB_1">
      <item>TINA-VALE j.d.o.o., OIB 38748287551</item>
    </derivirana_varijabla>
  </DomainObject.Predmet.ProtuStrankaListNazivFormatedOIB>
  <DomainObject.Predmet.OstaliListFormated>
    <izvorni_sadrzaj>
      <item>Valentina Ukmar punomoćnica sudionika u postupku TINA-VALE j.d.o.o.</item>
    </izvorni_sadrzaj>
    <derivirana_varijabla naziv="DomainObject.Predmet.OstaliListFormated_1">
      <item>Valentina Ukmar punomoćnica sudionika u postupku TINA-VALE j.d.o.o.</item>
    </derivirana_varijabla>
  </DomainObject.Predmet.OstaliListFormated>
  <DomainObject.Predmet.OstaliListFormatedOIB>
    <izvorni_sadrzaj>
      <item>Valentina Ukmar, OIB 62806128025 punomoćnica sudionika u postupku TINA-VALE j.d.o.o.</item>
    </izvorni_sadrzaj>
    <derivirana_varijabla naziv="DomainObject.Predmet.OstaliListFormatedOIB_1">
      <item>Valentina Ukmar, OIB 62806128025 punomoćnica sudionika u postupku TINA-VALE j.d.o.o.</item>
    </derivirana_varijabla>
  </DomainObject.Predmet.OstaliListFormatedOIB>
  <DomainObject.Predmet.OstaliListFormatedWithAdress>
    <izvorni_sadrzaj>
      <item>Valentina Ukmar, Stenjevečki Odvojak I. 22, 10000 Zagreb punomoćnica sudionika u postupku TINA-VALE j.d.o.o.</item>
    </izvorni_sadrzaj>
    <derivirana_varijabla naziv="DomainObject.Predmet.OstaliListFormatedWithAdress_1">
      <item>Valentina Ukmar, Stenjevečki Odvojak I. 22, 10000 Zagreb punomoćnica sudionika u postupku TINA-VALE j.d.o.o.</item>
    </derivirana_varijabla>
  </DomainObject.Predmet.OstaliListFormatedWithAdress>
  <DomainObject.Predmet.OstaliListFormatedWithAdressOIB>
    <izvorni_sadrzaj>
      <item>Valentina Ukmar, OIB 62806128025, Stenjevečki Odvojak I. 22, 10000 Zagreb punomoćnica sudionika u postupku TINA-VALE j.d.o.o.</item>
    </izvorni_sadrzaj>
    <derivirana_varijabla naziv="DomainObject.Predmet.OstaliListFormatedWithAdressOIB_1">
      <item>Valentina Ukmar, OIB 62806128025, Stenjevečki Odvojak I. 22, 10000 Zagreb punomoćnica sudionika u postupku TINA-VALE j.d.o.o.</item>
    </derivirana_varijabla>
  </DomainObject.Predmet.OstaliListFormatedWithAdressOIB>
  <DomainObject.Predmet.OstaliListNazivFormated>
    <izvorni_sadrzaj>
      <item>Valentina Ukmar</item>
    </izvorni_sadrzaj>
    <derivirana_varijabla naziv="DomainObject.Predmet.OstaliListNazivFormated_1">
      <item>Valentina Ukmar</item>
    </derivirana_varijabla>
  </DomainObject.Predmet.OstaliListNazivFormated>
  <DomainObject.Predmet.OstaliListNazivFormatedOIB>
    <izvorni_sadrzaj>
      <item>Valentina Ukmar, OIB 62806128025</item>
    </izvorni_sadrzaj>
    <derivirana_varijabla naziv="DomainObject.Predmet.OstaliListNazivFormatedOIB_1">
      <item>Valentina Ukmar, OIB 62806128025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TINA-VALE j.d.o.o.</izvorni_sadrzaj>
    <derivirana_varijabla naziv="DomainObject.Predmet.ProtustrankaIDrugi_1">TINA-VALE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TINA-VALE j.d.o.o., OIB 38748287551, XI. Ravnice 10, 10000 Zagreb</izvorni_sadrzaj>
    <derivirana_varijabla naziv="DomainObject.Predmet.ProtustrankaIDrugiAdressOIB_1">TINA-VALE j.d.o.o., OIB 38748287551, XI.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TINA-VALE j.d.o.o.</item>
      <item>Valentina Ukmar</item>
    </izvorni_sadrzaj>
    <derivirana_varijabla naziv="DomainObject.Predmet.SudioniciListNaziv_1">
      <item>FINA Regionalni centar Zagreb</item>
      <item>TINA-VALE j.d.o.o.</item>
      <item>Valentina Ukmar</item>
    </derivirana_varijabla>
  </DomainObject.Predmet.SudioniciListNaziv>
  <DomainObject.Predmet.SudioniciListAdressOIB>
    <izvorni_sadrzaj>
      <item>FINA Regionalni centar Zagreb, OIB 85821130368, Trg svibanjskih žrtava  1995. 1,10000 Zagreb</item>
      <item>TINA-VALE j.d.o.o., OIB 38748287551, XI. Ravnice 10,10000 Zagreb</item>
      <item>Valentina Ukmar, OIB 62806128025, Stenjevečki Odvojak I. 22,10000 Zagreb</item>
    </izvorni_sadrzaj>
    <derivirana_varijabla naziv="DomainObject.Predmet.SudioniciListAdressOIB_1">
      <item>FINA Regionalni centar Zagreb, OIB 85821130368, Trg svibanjskih žrtava  1995. 1,10000 Zagreb</item>
      <item>TINA-VALE j.d.o.o., OIB 38748287551, XI. Ravnice 10,10000 Zagreb</item>
      <item>Valentina Ukmar, OIB 62806128025, Stenjevečki Odvojak I.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38748287551</item>
      <item>, OIB 62806128025</item>
    </izvorni_sadrzaj>
    <derivirana_varijabla naziv="DomainObject.Predmet.SudioniciListNazivOIB_1">
      <item>, OIB 85821130368</item>
      <item>, OIB 38748287551</item>
      <item>, OIB 62806128025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1147</properties:Words>
  <properties:Characters>6243</properties:Characters>
  <properties:Lines>130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2018-09-06T08:45:00Z</dcterms:created>
  <dc:creator>Korisnik</dc:creator>
  <cp:lastModifiedBy>Renata Klokočki</cp:lastModifiedBy>
  <cp:lastPrinted>2018-09-06T10:09:00Z</cp:lastPrinted>
  <dcterms:modified xmlns:xsi="http://www.w3.org/2001/XMLSchema-instance" xsi:type="dcterms:W3CDTF">2018-09-06T10:10:00Z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-TINA VALE-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