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061b" w14:paraId="a51061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2E64C5">
        <w:rPr>
          <w:rFonts w:eastAsia="Calibri"/>
          <w:lang w:eastAsia="en-US"/>
        </w:rPr>
        <w:t>118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2E64C5">
        <w:t xml:space="preserve">STATION j.d.o.o. za trgovinu i usluge Ivankovo, Kralja Petra Krešimira IV 4, OIB: 29582295424 MBS: 030158707, dana </w:t>
      </w:r>
      <w:r w:rsidR="00AD7E08">
        <w:t>15</w:t>
      </w:r>
      <w:r w:rsidR="00B815EE">
        <w:t xml:space="preserve">. </w:t>
      </w:r>
      <w:r w:rsidR="002E64C5">
        <w:t>ožujka</w:t>
      </w:r>
      <w:r w:rsidR="00B815EE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D7E08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2E64C5">
        <w:t>STATION j.d.o.o. za trgovinu i usluge Ivankovo, Kralja Petra Krešimira IV 4, OIB: 29582295424 MBS: 030158707.</w:t>
      </w:r>
      <w:r w:rsidR="00AD7E08">
        <w:t xml:space="preserve"> </w:t>
      </w:r>
    </w:p>
    <w:p w:rsidRDefault="00AD7E08" w:rsidP="00B50F94" w:rsidR="00AD7E08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2E64C5">
        <w:t>5. veljače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2E64C5">
        <w:t>550 od 2. veljače</w:t>
      </w:r>
      <w:r w:rsidR="008A5A4B">
        <w:t xml:space="preserve"> 2018.</w:t>
      </w:r>
      <w:r>
        <w:t xml:space="preserve"> nad stečajnim dužnikom</w:t>
      </w:r>
      <w:r w:rsidR="00A331AE">
        <w:t xml:space="preserve"> </w:t>
      </w:r>
      <w:r w:rsidR="002E64C5">
        <w:t>STATION j.d.o.o. za trgovinu i usluge Ivankovo, Kralja Petra Krešimira IV 4, OIB: 29582295424 MBS: 030158707.</w:t>
      </w:r>
      <w:r w:rsidR="00B815EE">
        <w:t xml:space="preserve"> 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</w:t>
      </w:r>
      <w:r w:rsidR="00A331AE">
        <w:t xml:space="preserve">uvida u sudski registar Sud je </w:t>
      </w:r>
      <w:r w:rsidR="00AD7E08">
        <w:t xml:space="preserve"> </w:t>
      </w:r>
      <w:r w:rsidR="002E64C5">
        <w:t>13</w:t>
      </w:r>
      <w:r w:rsidR="00AD7E08">
        <w:t>. veljače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2E64C5">
        <w:t>2. ožujka</w:t>
      </w:r>
      <w:r w:rsidR="00A331AE">
        <w:t xml:space="preserve"> </w:t>
      </w:r>
      <w:r w:rsidR="009364F3">
        <w:t>2018.</w:t>
      </w:r>
      <w:r>
        <w:t xml:space="preserve"> zaprimljen je podnesak Županijskog državnog odvjetništva u </w:t>
      </w:r>
      <w:r w:rsidR="00A331AE">
        <w:t>Vukovaru</w:t>
      </w:r>
      <w:r>
        <w:t>, broj: S-DO-</w:t>
      </w:r>
      <w:r w:rsidR="002E64C5">
        <w:t>29</w:t>
      </w:r>
      <w:r w:rsidR="009364F3">
        <w:t>/2018</w:t>
      </w:r>
      <w:r w:rsidR="00AD7E08">
        <w:t>-3</w:t>
      </w:r>
      <w:r w:rsidR="009364F3">
        <w:t xml:space="preserve"> od </w:t>
      </w:r>
      <w:r w:rsidR="002E64C5">
        <w:t>1. ožujka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A331AE">
        <w:t>Vukovar</w:t>
      </w:r>
      <w:r>
        <w:t xml:space="preserve">, za otvaranje stečajnog postupka nad </w:t>
      </w:r>
      <w:r>
        <w:lastRenderedPageBreak/>
        <w:t xml:space="preserve">predmetnim stečajnim dužnikom iz razloga što prema istom ima tražbinu u iznosu od </w:t>
      </w:r>
      <w:r w:rsidR="00E07FAE">
        <w:t>19.950,06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0D60DE">
        <w:t>2</w:t>
      </w:r>
      <w:r w:rsidR="00E07FAE">
        <w:t>3</w:t>
      </w:r>
      <w:r w:rsidR="00AD7E08">
        <w:t>. veljače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A331AE">
        <w:t xml:space="preserve"> </w:t>
      </w:r>
      <w:r w:rsidR="000D60DE">
        <w:t>2</w:t>
      </w:r>
      <w:r w:rsidR="00E07FAE">
        <w:t>3</w:t>
      </w:r>
      <w:r w:rsidR="00AD7E08">
        <w:t>. veljače</w:t>
      </w:r>
      <w:r>
        <w:t xml:space="preserve"> 201</w:t>
      </w:r>
      <w:r w:rsidR="00AD7E08">
        <w:t>8</w:t>
      </w:r>
      <w:r>
        <w:t>. isti je u blokadi 1</w:t>
      </w:r>
      <w:r w:rsidR="00E07FAE">
        <w:t>41</w:t>
      </w:r>
      <w:r>
        <w:t xml:space="preserve"> dan</w:t>
      </w:r>
      <w:r w:rsidR="00864F13">
        <w:t>a</w:t>
      </w:r>
      <w:r w:rsidR="0033405B">
        <w:t xml:space="preserve"> u iznosu od </w:t>
      </w:r>
      <w:r w:rsidR="00E07FAE">
        <w:t>18.467,41</w:t>
      </w:r>
      <w:r w:rsidR="0033405B">
        <w:t xml:space="preserve"> kn</w:t>
      </w:r>
      <w:r w:rsidR="00B815EE">
        <w:t xml:space="preserve">. </w:t>
      </w:r>
      <w:r>
        <w:t xml:space="preserve">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09222C">
        <w:rPr>
          <w:rFonts w:eastAsia="Calibri"/>
          <w:lang w:eastAsia="en-US"/>
        </w:rPr>
        <w:t>15</w:t>
      </w:r>
      <w:r w:rsidR="00864F13">
        <w:rPr>
          <w:rFonts w:eastAsia="Calibri"/>
          <w:lang w:eastAsia="en-US"/>
        </w:rPr>
        <w:t xml:space="preserve">. </w:t>
      </w:r>
      <w:r w:rsidR="00E07FAE">
        <w:rPr>
          <w:rFonts w:eastAsia="Calibri"/>
          <w:lang w:eastAsia="en-US"/>
        </w:rPr>
        <w:t>ožujka</w:t>
      </w:r>
      <w:r w:rsidR="00864F13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33405B">
        <w:t>Vukovar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3357EC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7EC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4563FB">
      <w:t>118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222C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E64C5"/>
    <w:rsid w:val="002F4AAF"/>
    <w:rsid w:val="002F66FE"/>
    <w:rsid w:val="003241D0"/>
    <w:rsid w:val="003260BE"/>
    <w:rsid w:val="003276D7"/>
    <w:rsid w:val="0033405B"/>
    <w:rsid w:val="003357EC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269DE"/>
    <w:rsid w:val="00436570"/>
    <w:rsid w:val="00440504"/>
    <w:rsid w:val="00455B1F"/>
    <w:rsid w:val="004563FB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331AE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D7E0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07FAE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10A22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357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57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7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7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357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57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7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7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STATION j.d.o.o. za trgovinu i usluge</izvorni_sadrzaj>
    <derivirana_varijabla naziv="DomainObject.Predmet.ProtustrankaFormated_1">  STATION j.d.o.o. za trgovinu i usluge</derivirana_varijabla>
  </DomainObject.Predmet.ProtustrankaFormated>
  <DomainObject.Predmet.ProtustrankaFormatedOIB>
    <izvorni_sadrzaj>  STATION j.d.o.o. za trgovinu i usluge, OIB 29582295424</izvorni_sadrzaj>
    <derivirana_varijabla naziv="DomainObject.Predmet.ProtustrankaFormatedOIB_1">  STATION j.d.o.o. za trgovinu i usluge, OIB 29582295424</derivirana_varijabla>
  </DomainObject.Predmet.ProtustrankaFormatedOIB>
  <DomainObject.Predmet.ProtustrankaFormatedWithAdress>
    <izvorni_sadrzaj> STATION j.d.o.o. za trgovinu i usluge, Kralja Petra Krešimira IV 4, 32281 Ivankovo</izvorni_sadrzaj>
    <derivirana_varijabla naziv="DomainObject.Predmet.ProtustrankaFormatedWithAdress_1"> STATION j.d.o.o. za trgovinu i usluge, Kralja Petra Krešimira IV 4, 32281 Ivankovo</derivirana_varijabla>
  </DomainObject.Predmet.ProtustrankaFormatedWithAdress>
  <DomainObject.Predmet.ProtustrankaFormatedWithAdressOIB>
    <izvorni_sadrzaj> STATION j.d.o.o. za trgovinu i usluge, OIB 29582295424, Kralja Petra Krešimira IV 4, 32281 Ivankovo</izvorni_sadrzaj>
    <derivirana_varijabla naziv="DomainObject.Predmet.ProtustrankaFormatedWithAdressOIB_1"> STATION j.d.o.o. za trgovinu i usluge, OIB 29582295424, Kralja Petra Krešimira IV 4, 32281 Ivankovo</derivirana_varijabla>
  </DomainObject.Predmet.ProtustrankaFormatedWithAdressOIB>
  <DomainObject.Predmet.ProtustrankaWithAdress>
    <izvorni_sadrzaj>STATION j.d.o.o. za trgovinu i usluge Kralja Petra Krešimira IV 4, 32281 Ivankovo</izvorni_sadrzaj>
    <derivirana_varijabla naziv="DomainObject.Predmet.ProtustrankaWithAdress_1">STATION j.d.o.o. za trgovinu i usluge Kralja Petra Krešimira IV 4, 32281 Ivankovo</derivirana_varijabla>
  </DomainObject.Predmet.ProtustrankaWithAdress>
  <DomainObject.Predmet.ProtustrankaWithAdressOIB>
    <izvorni_sadrzaj>STATION j.d.o.o. za trgovinu i usluge, OIB 29582295424, Kralja Petra Krešimira IV 4, 32281 Ivankovo</izvorni_sadrzaj>
    <derivirana_varijabla naziv="DomainObject.Predmet.ProtustrankaWithAdressOIB_1">STATION j.d.o.o. za trgovinu i usluge, OIB 29582295424, Kralja Petra Krešimira IV 4, 32281 Ivankovo</derivirana_varijabla>
  </DomainObject.Predmet.ProtustrankaWithAdressOIB>
  <DomainObject.Predmet.ProtustrankaNazivFormated>
    <izvorni_sadrzaj>STATION j.d.o.o. za trgovinu i usluge</izvorni_sadrzaj>
    <derivirana_varijabla naziv="DomainObject.Predmet.ProtustrankaNazivFormated_1">STATION j.d.o.o. za trgovinu i usluge</derivirana_varijabla>
  </DomainObject.Predmet.ProtustrankaNazivFormated>
  <DomainObject.Predmet.ProtustrankaNazivFormatedOIB>
    <izvorni_sadrzaj>STATION j.d.o.o. za trgovinu i usluge, OIB 29582295424</izvorni_sadrzaj>
    <derivirana_varijabla naziv="DomainObject.Predmet.ProtustrankaNazivFormatedOIB_1">STATION j.d.o.o. za trgovinu i usluge, OIB 29582295424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STATION j.d.o.o. za trgovinu i usluge</item>
    </izvorni_sadrzaj>
    <derivirana_varijabla naziv="DomainObject.Predmet.ProtuStrankaListFormated_1">
      <item>STATION j.d.o.o. za trgovinu i usluge</item>
    </derivirana_varijabla>
  </DomainObject.Predmet.ProtuStrankaListFormated>
  <DomainObject.Predmet.ProtuStrankaListFormatedOIB>
    <izvorni_sadrzaj>
      <item>STATION j.d.o.o. za trgovinu i usluge, OIB 29582295424</item>
    </izvorni_sadrzaj>
    <derivirana_varijabla naziv="DomainObject.Predmet.ProtuStrankaListFormatedOIB_1">
      <item>STATION j.d.o.o. za trgovinu i usluge, OIB 29582295424</item>
    </derivirana_varijabla>
  </DomainObject.Predmet.ProtuStrankaListFormatedOIB>
  <DomainObject.Predmet.ProtuStrankaListFormatedWithAdress>
    <izvorni_sadrzaj>
      <item>STATION j.d.o.o. za trgovinu i usluge, Kralja Petra Krešimira IV 4, 32281 Ivankovo</item>
    </izvorni_sadrzaj>
    <derivirana_varijabla naziv="DomainObject.Predmet.ProtuStrankaListFormatedWithAdress_1">
      <item>STATION j.d.o.o. za trgovinu i usluge, Kralja Petra Krešimira IV 4, 32281 Ivankovo</item>
    </derivirana_varijabla>
  </DomainObject.Predmet.ProtuStrankaListFormatedWithAdress>
  <DomainObject.Predmet.ProtuStrankaListFormatedWithAdressOIB>
    <izvorni_sadrzaj>
      <item>STATION j.d.o.o. za trgovinu i usluge, OIB 29582295424, Kralja Petra Krešimira IV 4, 32281 Ivankovo</item>
    </izvorni_sadrzaj>
    <derivirana_varijabla naziv="DomainObject.Predmet.ProtuStrankaListFormatedWithAdressOIB_1">
      <item>STATION j.d.o.o. za trgovinu i usluge, OIB 29582295424, Kralja Petra Krešimira IV 4, 32281 Ivankovo</item>
    </derivirana_varijabla>
  </DomainObject.Predmet.ProtuStrankaListFormatedWithAdressOIB>
  <DomainObject.Predmet.ProtuStrankaListNazivFormated>
    <izvorni_sadrzaj>
      <item>STATION j.d.o.o. za trgovinu i usluge</item>
    </izvorni_sadrzaj>
    <derivirana_varijabla naziv="DomainObject.Predmet.ProtuStrankaListNazivFormated_1">
      <item>STATION j.d.o.o. za trgovinu i usluge</item>
    </derivirana_varijabla>
  </DomainObject.Predmet.ProtuStrankaListNazivFormated>
  <DomainObject.Predmet.ProtuStrankaListNazivFormatedOIB>
    <izvorni_sadrzaj>
      <item>STATION j.d.o.o. za trgovinu i usluge, OIB 29582295424</item>
    </izvorni_sadrzaj>
    <derivirana_varijabla naziv="DomainObject.Predmet.ProtuStrankaListNazivFormatedOIB_1">
      <item>STATION j.d.o.o. za trgovinu i usluge, OIB 29582295424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STATION j.d.o.o. za trgovinu i usluge</izvorni_sadrzaj>
    <derivirana_varijabla naziv="DomainObject.Predmet.ProtustrankaIDrugi_1">STATION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STATION j.d.o.o. za trgovinu i usluge, OIB 29582295424, Kralja Petra Krešimira IV 4, 32281 Ivankovo</izvorni_sadrzaj>
    <derivirana_varijabla naziv="DomainObject.Predmet.ProtustrankaIDrugiAdressOIB_1">STATION j.d.o.o. za trgovinu i usluge, OIB 29582295424, Kralja Petra Krešimira IV 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STATION j.d.o.o. za trgovinu i usluge</item>
    </izvorni_sadrzaj>
    <derivirana_varijabla naziv="DomainObject.Predmet.SudioniciListNaziv_1">
      <item>FINA RC OSIJEK</item>
      <item>STATION j.d.o.o. za trgovinu i usluge</item>
    </derivirana_varijabla>
  </DomainObject.Predmet.SudioniciListNaziv>
  <DomainObject.Predmet.SudioniciListAdressOIB>
    <izvorni_sadrzaj>
      <item>FINA RC OSIJEK, OIB 85821130368</item>
      <item>STATION j.d.o.o. za trgovinu i usluge, OIB 29582295424, Kralja Petra Krešimira IV 4,32281 Ivankovo</item>
    </izvorni_sadrzaj>
    <derivirana_varijabla naziv="DomainObject.Predmet.SudioniciListAdressOIB_1">
      <item>FINA RC OSIJEK, OIB 85821130368</item>
      <item>STATION j.d.o.o. za trgovinu i usluge, OIB 29582295424, Kralja Petra Krešimira IV 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29582295424</item>
    </izvorni_sadrzaj>
    <derivirana_varijabla naziv="DomainObject.Predmet.SudioniciListNazivOIB_1">
      <item>, OIB 85821130368</item>
      <item>, OIB 29582295424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B9938-2EF1-4C31-9BBC-49854C0D8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3276</properties:Characters>
  <properties:Lines>85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2018-03-15T07:44:00Z</dcterms:created>
  <dc:creator>Korisnik</dc:creator>
  <cp:lastModifiedBy>Ljiljana Floršić</cp:lastModifiedBy>
  <cp:lastPrinted>2018-03-15T07:38:00Z</cp:lastPrinted>
  <dcterms:modified xmlns:xsi="http://www.w3.org/2001/XMLSchema-instance" xsi:type="dcterms:W3CDTF">2018-03-15T07:47:00Z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(St-118-18 - Obustava i nastavak po SZ -predlagatelj ŽDO VUKOVAR.docx)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