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6a5fa" w14:paraId="6b6a5fa" w:rsidRDefault="00355229" w:rsidP="00355229" w:rsidR="00355229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355229" w:rsidP="00355229" w:rsidR="00355229" w:rsidRPr="00572798">
      <w:pPr>
        <w:tabs>
          <w:tab w:pos="6150" w:val="left"/>
        </w:tabs>
        <w:rPr>
          <w:b/>
        </w:rPr>
      </w:pPr>
    </w:p>
    <w:p w:rsidRDefault="00355229" w:rsidP="00355229" w:rsidR="00355229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55229" w:rsidP="00355229" w:rsidR="00355229">
      <w:pPr>
        <w:tabs>
          <w:tab w:pos="7020" w:val="left"/>
        </w:tabs>
      </w:pPr>
      <w:r>
        <w:t xml:space="preserve">REPUBLIKA HRVATSKA </w:t>
      </w:r>
    </w:p>
    <w:p w:rsidRDefault="00355229" w:rsidP="00355229" w:rsidR="00355229">
      <w:r>
        <w:t xml:space="preserve">  Trgovački sud u Zagrebu</w:t>
      </w:r>
    </w:p>
    <w:p w:rsidRDefault="00355229" w:rsidP="00355229" w:rsidR="00355229">
      <w:r>
        <w:t xml:space="preserve">   Zagreb, Amruševa 2/II</w:t>
      </w:r>
    </w:p>
    <w:p w:rsidRDefault="00355229" w:rsidP="00355229" w:rsidR="00355229"/>
    <w:p w:rsidRDefault="00355229" w:rsidP="00355229" w:rsidR="00355229"/>
    <w:p w:rsidRDefault="00355229" w:rsidP="00355229" w:rsidR="00355229"/>
    <w:p w:rsidRDefault="00355229" w:rsidP="00355229" w:rsidR="0035522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181FB2">
        <w:t>6259</w:t>
      </w:r>
      <w:r>
        <w:t>/15, temeljem odredbe članka 430. Stečajnog zakona (Narodne novine br. 71/15.), dana 23. prosinca 2015., objavljuje:</w:t>
      </w:r>
    </w:p>
    <w:p w:rsidRDefault="00355229" w:rsidP="00355229" w:rsidR="00355229" w:rsidRPr="008155EE">
      <w:pPr>
        <w:rPr>
          <w:sz w:val="40"/>
          <w:szCs w:val="40"/>
        </w:rPr>
      </w:pPr>
    </w:p>
    <w:p w:rsidRDefault="00355229" w:rsidP="00355229" w:rsidR="00355229" w:rsidRPr="009E0378">
      <w:pPr>
        <w:jc w:val="center"/>
      </w:pPr>
      <w:r w:rsidRPr="009E0378">
        <w:t>O G L A S</w:t>
      </w:r>
    </w:p>
    <w:p w:rsidRDefault="00355229" w:rsidP="00355229" w:rsidR="00355229" w:rsidRPr="001F6933">
      <w:pPr>
        <w:rPr>
          <w:b/>
        </w:rPr>
      </w:pPr>
    </w:p>
    <w:p w:rsidRDefault="00355229" w:rsidP="00355229" w:rsidR="00355229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181FB2">
        <w:t>DELICAT  1606 d.o.o., Gradec, Gradečki pavlovec 176, OIB:  20611297100</w:t>
      </w:r>
      <w:r>
        <w:t xml:space="preserve">.   </w:t>
      </w:r>
    </w:p>
    <w:p w:rsidRDefault="00355229" w:rsidP="00355229" w:rsidR="00355229">
      <w:pPr>
        <w:pStyle w:val="Odlomakpopisa"/>
        <w:ind w:left="1428"/>
      </w:pPr>
    </w:p>
    <w:p w:rsidRDefault="00355229" w:rsidP="00355229" w:rsidR="00355229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181FB2">
        <w:t>1.727,52</w:t>
      </w:r>
      <w:r>
        <w:t xml:space="preserve">  kn.</w:t>
      </w:r>
    </w:p>
    <w:p w:rsidRDefault="00355229" w:rsidP="00355229" w:rsidR="00355229">
      <w:pPr>
        <w:ind w:left="360"/>
      </w:pPr>
      <w:r>
        <w:t xml:space="preserve"> </w:t>
      </w:r>
    </w:p>
    <w:p w:rsidRDefault="00355229" w:rsidP="00355229" w:rsidR="00355229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355229" w:rsidP="00355229" w:rsidR="00355229">
      <w:pPr>
        <w:ind w:firstLine="720"/>
        <w:jc w:val="both"/>
      </w:pPr>
    </w:p>
    <w:p w:rsidRDefault="00355229" w:rsidP="00355229" w:rsidR="00355229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55229" w:rsidP="00355229" w:rsidR="00355229">
      <w:pPr>
        <w:pStyle w:val="Odlomakpopisa"/>
      </w:pPr>
    </w:p>
    <w:p w:rsidRDefault="00355229" w:rsidP="00355229" w:rsidR="00355229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355229" w:rsidP="00355229" w:rsidR="00355229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355229" w:rsidP="00355229" w:rsidR="00355229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355229" w:rsidP="00355229" w:rsidR="00355229">
      <w:pPr>
        <w:jc w:val="center"/>
      </w:pPr>
    </w:p>
    <w:p w:rsidRDefault="00355229" w:rsidP="00355229" w:rsidR="00355229">
      <w:pPr>
        <w:jc w:val="center"/>
      </w:pPr>
      <w:r>
        <w:t>U Zagrebu, 23. prosinca 2015.</w:t>
      </w:r>
    </w:p>
    <w:p w:rsidRDefault="00355229" w:rsidP="00355229" w:rsidR="00355229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355229" w:rsidP="00355229" w:rsidR="00355229">
      <w:pPr>
        <w:jc w:val="right"/>
      </w:pPr>
      <w:r>
        <w:t xml:space="preserve">          Jelena Vučemilo Manojlovski </w:t>
      </w:r>
    </w:p>
    <w:p w:rsidRDefault="00355229" w:rsidP="00355229" w:rsidR="00355229">
      <w:pPr>
        <w:jc w:val="right"/>
      </w:pPr>
    </w:p>
    <w:p w:rsidRDefault="00355229" w:rsidP="00355229" w:rsidR="00355229">
      <w:pPr>
        <w:jc w:val="right"/>
      </w:pPr>
    </w:p>
    <w:p w:rsidRDefault="00355229" w:rsidP="00355229" w:rsidR="00355229">
      <w:pPr>
        <w:jc w:val="right"/>
      </w:pPr>
    </w:p>
    <w:p w:rsidRDefault="00355229" w:rsidP="00355229" w:rsidR="00355229">
      <w:pPr>
        <w:jc w:val="right"/>
      </w:pPr>
    </w:p>
    <w:p w:rsidRDefault="00355229" w:rsidP="00355229" w:rsidR="00355229"/>
    <w:p w:rsidRDefault="001871F3" w:rsidP="001871F3" w:rsidR="001871F3">
      <w:r>
        <w:t>DNA:</w:t>
      </w:r>
    </w:p>
    <w:p w:rsidRDefault="001871F3" w:rsidP="001871F3" w:rsidR="001871F3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1871F3" w:rsidP="001871F3" w:rsidR="001871F3">
      <w:pPr>
        <w:pStyle w:val="Odlomakpopisa"/>
        <w:numPr>
          <w:ilvl w:val="0"/>
          <w:numId w:val="3"/>
        </w:numPr>
      </w:pPr>
      <w:r>
        <w:t>spis</w:t>
      </w:r>
    </w:p>
    <w:p w:rsidRDefault="001871F3" w:rsidP="001871F3" w:rsidR="001871F3"/>
    <w:p w:rsidRDefault="001871F3" w:rsidP="001871F3" w:rsidR="001871F3"/>
    <w:p w:rsidRDefault="001871F3" w:rsidP="001871F3" w:rsidR="001871F3"/>
    <w:p w:rsidRDefault="001871F3" w:rsidP="001871F3" w:rsidR="001871F3"/>
    <w:p w:rsidRDefault="00355229" w:rsidP="00355229" w:rsidR="00355229"/>
    <w:p w:rsidRDefault="00355229" w:rsidP="00355229" w:rsidR="00355229"/>
    <w:p w:rsidRDefault="00355229" w:rsidP="00355229" w:rsidR="00355229"/>
    <w:p w:rsidRDefault="00355229" w:rsidP="00355229" w:rsidR="00355229"/>
    <w:p w:rsidRDefault="00355229" w:rsidP="00355229" w:rsidR="00355229"/>
    <w:p w:rsidRDefault="00355229" w:rsidP="00355229" w:rsidR="00355229"/>
    <w:p w:rsidRDefault="00355229" w:rsidP="00355229" w:rsidR="00355229"/>
    <w:p w:rsidRDefault="00355229" w:rsidP="00355229" w:rsidR="00355229"/>
    <w:p w:rsidRDefault="00355229" w:rsidP="00355229" w:rsidR="00355229"/>
    <w:p w:rsidRDefault="00355229" w:rsidP="00355229" w:rsidR="00355229"/>
    <w:p w:rsidRDefault="00355229" w:rsidP="00355229" w:rsidR="00355229"/>
    <w:p w:rsidRDefault="00355229" w:rsidP="00355229" w:rsidR="00355229"/>
    <w:p w:rsidRDefault="00355229" w:rsidP="00355229" w:rsidR="00355229"/>
    <w:p w:rsidRDefault="00355229" w:rsidP="00355229" w:rsidR="00355229"/>
    <w:p w:rsidRDefault="00355229" w:rsidP="00355229" w:rsidR="00355229"/>
    <w:p w:rsidRDefault="00355229" w:rsidP="00355229" w:rsidR="00355229"/>
    <w:p w:rsidRDefault="00355229" w:rsidP="00355229" w:rsidR="00355229"/>
    <w:p w:rsidRDefault="00355229" w:rsidP="00355229" w:rsidR="00355229"/>
    <w:p w:rsidRDefault="00355229" w:rsidP="00355229" w:rsidR="00355229"/>
    <w:p w:rsidRDefault="00355229" w:rsidP="00355229" w:rsidR="00355229"/>
    <w:p w:rsidRDefault="00355229" w:rsidP="00355229" w:rsidR="00355229"/>
    <w:p w:rsidRDefault="00355229" w:rsidP="00355229" w:rsidR="00355229"/>
    <w:p w:rsidRDefault="00355229" w:rsidP="00355229" w:rsidR="00355229"/>
    <w:p w:rsidRDefault="00355229" w:rsidP="00355229" w:rsidR="00355229"/>
    <w:p w:rsidRDefault="00355229" w:rsidP="00355229" w:rsidR="00355229"/>
    <w:p w:rsidRDefault="00355229" w:rsidP="00355229" w:rsidR="00355229"/>
    <w:p w:rsidRDefault="00355229" w:rsidP="00355229" w:rsidR="00355229"/>
    <w:p w:rsidRDefault="00355229" w:rsidP="00355229" w:rsidR="00355229"/>
    <w:p w:rsidRDefault="00355229" w:rsidP="00355229" w:rsidR="00355229"/>
    <w:p w:rsidRDefault="00355229" w:rsidP="00355229" w:rsidR="00355229"/>
    <w:p w:rsidRDefault="00355229" w:rsidP="00355229" w:rsidR="00355229"/>
    <w:p w:rsidRDefault="00355229" w:rsidP="00355229" w:rsidR="00355229"/>
    <w:p w:rsidRDefault="00355229" w:rsidP="00355229" w:rsidR="00355229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6C3" w:rsidR="00C37EC8">
      <w:r>
        <w:separator/>
      </w:r>
    </w:p>
  </w:endnote>
  <w:endnote w:id="0" w:type="continuationSeparator">
    <w:p w:rsidRDefault="009D76C3" w:rsidR="00C37E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6C3" w:rsidR="00C37EC8">
      <w:r>
        <w:separator/>
      </w:r>
    </w:p>
  </w:footnote>
  <w:footnote w:id="0" w:type="continuationSeparator">
    <w:p w:rsidRDefault="009D76C3" w:rsidR="00C37E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FB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71F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FB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71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71F3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5229"/>
    <w:rsid w:val="00181FB2"/>
    <w:rsid w:val="001871F3"/>
    <w:rsid w:val="00355229"/>
    <w:rsid w:val="009D76C3"/>
    <w:rsid w:val="00B36052"/>
    <w:rsid w:val="00C37EC8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522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552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5229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355229"/>
  </w:style>
  <w:style w:styleId="Odlomakpopisa" w:type="paragraph">
    <w:name w:val="List Paragraph"/>
    <w:basedOn w:val="Normal"/>
    <w:uiPriority w:val="34"/>
    <w:qFormat/>
    <w:rsid w:val="0035522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2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522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76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6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6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6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6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522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552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5229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355229"/>
  </w:style>
  <w:style w:styleId="Odlomakpopisa" w:type="paragraph">
    <w:name w:val="List Paragraph"/>
    <w:basedOn w:val="Normal"/>
    <w:uiPriority w:val="34"/>
    <w:qFormat/>
    <w:rsid w:val="0035522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2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522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76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6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6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6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6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899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St-6259/2015-5</izvorni_sadrzaj>
    <derivirana_varijabla naziv="DomainObject.Oznaka_1">St-6259/2015-5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6259</izvorni_sadrzaj>
    <derivirana_varijabla naziv="DomainObject.Predmet.Broj_1">6259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St-6259/2015</izvorni_sadrzaj>
    <derivirana_varijabla naziv="DomainObject.Predmet.OznakaBroj_1">St-6259/2015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DELICAT 1606 d.o.o.</izvorni_sadrzaj>
    <derivirana_varijabla naziv="DomainObject.Predmet.ProtustrankaFormated_1">  DELICAT 1606 d.o.o.</derivirana_varijabla>
  </DomainObject.Predmet.ProtustrankaFormated>
  <DomainObject.Predmet.ProtustrankaFormatedOIB>
    <izvorni_sadrzaj>  DELICAT 1606 d.o.o., OIB 20611297100</izvorni_sadrzaj>
    <derivirana_varijabla naziv="DomainObject.Predmet.ProtustrankaFormatedOIB_1">  DELICAT 1606 d.o.o., OIB 20611297100</derivirana_varijabla>
  </DomainObject.Predmet.ProtustrankaFormatedOIB>
  <DomainObject.Predmet.ProtustrankaFormatedWithAdress>
    <izvorni_sadrzaj> DELICAT 1606 d.o.o., Gradečki pavlovec 176, 10340 Gradec</izvorni_sadrzaj>
    <derivirana_varijabla naziv="DomainObject.Predmet.ProtustrankaFormatedWithAdress_1"> DELICAT 1606 d.o.o., Gradečki pavlovec 176, 10340 Gradec</derivirana_varijabla>
  </DomainObject.Predmet.ProtustrankaFormatedWithAdress>
  <DomainObject.Predmet.ProtustrankaFormatedWithAdressOIB>
    <izvorni_sadrzaj> DELICAT 1606 d.o.o., OIB 20611297100, Gradečki pavlovec 176, 10340 Gradec</izvorni_sadrzaj>
    <derivirana_varijabla naziv="DomainObject.Predmet.ProtustrankaFormatedWithAdressOIB_1"> DELICAT 1606 d.o.o., OIB 20611297100, Gradečki pavlovec 176, 10340 Gradec</derivirana_varijabla>
  </DomainObject.Predmet.ProtustrankaFormatedWithAdressOIB>
  <DomainObject.Predmet.ProtustrankaWithAdress>
    <izvorni_sadrzaj>DELICAT 1606 d.o.o. Gradečki pavlovec 176, 10340 Gradec</izvorni_sadrzaj>
    <derivirana_varijabla naziv="DomainObject.Predmet.ProtustrankaWithAdress_1">DELICAT 1606 d.o.o. Gradečki pavlovec 176, 10340 Gradec</derivirana_varijabla>
  </DomainObject.Predmet.ProtustrankaWithAdress>
  <DomainObject.Predmet.ProtustrankaWithAdressOIB>
    <izvorni_sadrzaj>DELICAT 1606 d.o.o., OIB 20611297100, Gradečki pavlovec 176, 10340 Gradec</izvorni_sadrzaj>
    <derivirana_varijabla naziv="DomainObject.Predmet.ProtustrankaWithAdressOIB_1">DELICAT 1606 d.o.o., OIB 20611297100, Gradečki pavlovec 176, 10340 Gradec</derivirana_varijabla>
  </DomainObject.Predmet.ProtustrankaWithAdressOIB>
  <DomainObject.Predmet.ProtustrankaNazivFormated>
    <izvorni_sadrzaj>DELICAT 1606 d.o.o.</izvorni_sadrzaj>
    <derivirana_varijabla naziv="DomainObject.Predmet.ProtustrankaNazivFormated_1">DELICAT 1606 d.o.o.</derivirana_varijabla>
  </DomainObject.Predmet.ProtustrankaNazivFormated>
  <DomainObject.Predmet.ProtustrankaNazivFormatedOIB>
    <izvorni_sadrzaj>DELICAT 1606 d.o.o., OIB 20611297100</izvorni_sadrzaj>
    <derivirana_varijabla naziv="DomainObject.Predmet.ProtustrankaNazivFormatedOIB_1">DELICAT 1606 d.o.o., OIB 20611297100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DELICAT 1606 d.o.o.</item>
    </izvorni_sadrzaj>
    <derivirana_varijabla naziv="DomainObject.Predmet.ProtuStrankaListFormated_1">
      <item>DELICAT 1606 d.o.o.</item>
    </derivirana_varijabla>
  </DomainObject.Predmet.ProtuStrankaListFormated>
  <DomainObject.Predmet.ProtuStrankaListFormatedOIB>
    <izvorni_sadrzaj>
      <item>DELICAT 1606 d.o.o., OIB 20611297100</item>
    </izvorni_sadrzaj>
    <derivirana_varijabla naziv="DomainObject.Predmet.ProtuStrankaListFormatedOIB_1">
      <item>DELICAT 1606 d.o.o., OIB 20611297100</item>
    </derivirana_varijabla>
  </DomainObject.Predmet.ProtuStrankaListFormatedOIB>
  <DomainObject.Predmet.ProtuStrankaListFormatedWithAdress>
    <izvorni_sadrzaj>
      <item>DELICAT 1606 d.o.o., Gradečki pavlovec 176, 10340 Gradec</item>
    </izvorni_sadrzaj>
    <derivirana_varijabla naziv="DomainObject.Predmet.ProtuStrankaListFormatedWithAdress_1">
      <item>DELICAT 1606 d.o.o., Gradečki pavlovec 176, 10340 Gradec</item>
    </derivirana_varijabla>
  </DomainObject.Predmet.ProtuStrankaListFormatedWithAdress>
  <DomainObject.Predmet.ProtuStrankaListFormatedWithAdressOIB>
    <izvorni_sadrzaj>
      <item>DELICAT 1606 d.o.o., OIB 20611297100, Gradečki pavlovec 176, 10340 Gradec</item>
    </izvorni_sadrzaj>
    <derivirana_varijabla naziv="DomainObject.Predmet.ProtuStrankaListFormatedWithAdressOIB_1">
      <item>DELICAT 1606 d.o.o., OIB 20611297100, Gradečki pavlovec 176, 10340 Gradec</item>
    </derivirana_varijabla>
  </DomainObject.Predmet.ProtuStrankaListFormatedWithAdressOIB>
  <DomainObject.Predmet.ProtuStrankaListNazivFormated>
    <izvorni_sadrzaj>
      <item>DELICAT 1606 d.o.o.</item>
    </izvorni_sadrzaj>
    <derivirana_varijabla naziv="DomainObject.Predmet.ProtuStrankaListNazivFormated_1">
      <item>DELICAT 1606 d.o.o.</item>
    </derivirana_varijabla>
  </DomainObject.Predmet.ProtuStrankaListNazivFormated>
  <DomainObject.Predmet.ProtuStrankaListNazivFormatedOIB>
    <izvorni_sadrzaj>
      <item>DELICAT 1606 d.o.o., OIB 20611297100</item>
    </izvorni_sadrzaj>
    <derivirana_varijabla naziv="DomainObject.Predmet.ProtuStrankaListNazivFormatedOIB_1">
      <item>DELICAT 1606 d.o.o., OIB 20611297100</item>
    </derivirana_varijabla>
  </DomainObject.Predmet.ProtuStrankaListNazivFormatedOIB>
  <DomainObject.Predmet.OstaliListFormated>
    <izvorni_sadrzaj>
      <item>Kristjan Rebrović</item>
    </izvorni_sadrzaj>
    <derivirana_varijabla naziv="DomainObject.Predmet.OstaliListFormated_1">
      <item>Kristjan Rebrović</item>
    </derivirana_varijabla>
  </DomainObject.Predmet.OstaliListFormated>
  <DomainObject.Predmet.OstaliListFormatedOIB>
    <izvorni_sadrzaj>
      <item>Kristjan Rebrović, OIB 95609629843</item>
    </izvorni_sadrzaj>
    <derivirana_varijabla naziv="DomainObject.Predmet.OstaliListFormatedOIB_1">
      <item>Kristjan Rebrović, OIB 95609629843</item>
    </derivirana_varijabla>
  </DomainObject.Predmet.OstaliListFormatedOIB>
  <DomainObject.Predmet.OstaliListFormatedWithAdress>
    <izvorni_sadrzaj>
      <item>Kristjan Rebrović, Gradečki Pavlovec 176, 10340 Gradečki Pavlovec</item>
    </izvorni_sadrzaj>
    <derivirana_varijabla naziv="DomainObject.Predmet.OstaliListFormatedWithAdress_1">
      <item>Kristjan Rebrović, Gradečki Pavlovec 176, 10340 Gradečki Pavlovec</item>
    </derivirana_varijabla>
  </DomainObject.Predmet.OstaliListFormatedWithAdress>
  <DomainObject.Predmet.OstaliListFormatedWithAdressOIB>
    <izvorni_sadrzaj>
      <item>Kristjan Rebrović, OIB 95609629843, Gradečki Pavlovec 176, 10340 Gradečki Pavlovec</item>
    </izvorni_sadrzaj>
    <derivirana_varijabla naziv="DomainObject.Predmet.OstaliListFormatedWithAdressOIB_1">
      <item>Kristjan Rebrović, OIB 95609629843, Gradečki Pavlovec 176, 10340 Gradečki Pavlovec</item>
    </derivirana_varijabla>
  </DomainObject.Predmet.OstaliListFormatedWithAdressOIB>
  <DomainObject.Predmet.OstaliListNazivFormated>
    <izvorni_sadrzaj>
      <item>Kristjan Rebrović</item>
    </izvorni_sadrzaj>
    <derivirana_varijabla naziv="DomainObject.Predmet.OstaliListNazivFormated_1">
      <item>Kristjan Rebrović</item>
    </derivirana_varijabla>
  </DomainObject.Predmet.OstaliListNazivFormated>
  <DomainObject.Predmet.OstaliListNazivFormatedOIB>
    <izvorni_sadrzaj>
      <item>Kristjan Rebrović, OIB 95609629843</item>
    </izvorni_sadrzaj>
    <derivirana_varijabla naziv="DomainObject.Predmet.OstaliListNazivFormatedOIB_1">
      <item>Kristjan Rebrović, OIB 95609629843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St-6259/2015-5</izvorni_sadrzaj>
    <derivirana_varijabla naziv="DomainObject.PoslovniBrojDokumenta_1">St-6259/2015-5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DELICAT 1606 d.o.o.</izvorni_sadrzaj>
    <derivirana_varijabla naziv="DomainObject.Predmet.ProtustrankaIDrugi_1">DELICAT 1606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DELICAT 1606 d.o.o., OIB 20611297100, Gradečki pavlovec 176, 10340 Gradec</izvorni_sadrzaj>
    <derivirana_varijabla naziv="DomainObject.Predmet.ProtustrankaIDrugiAdressOIB_1">DELICAT 1606 d.o.o., OIB 20611297100, Gradečki pavlovec 176, 10340 Gradec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DELICAT 1606 d.o.o.</item>
      <item>Kristjan Rebrović</item>
    </izvorni_sadrzaj>
    <derivirana_varijabla naziv="DomainObject.Predmet.SudioniciListNaziv_1">
      <item>FINA Regionalni centar Zagreb</item>
      <item>DELICAT 1606 d.o.o.</item>
      <item>Kristjan Rebrović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DELICAT 1606 d.o.o., OIB 20611297100, Gradečki pavlovec 176,10340 Gradec</item>
      <item>Kristjan Rebrović, OIB 95609629843, Gradečki Pavlovec 176,10340 Gradečki Pavlovec</item>
    </izvorni_sadrzaj>
    <derivirana_varijabla naziv="DomainObject.Predmet.SudioniciListAdressOIB_1">
      <item>FINA Regionalni centar Zagreb, OIB 85821130368, Trg svibanjskih žrtava 1995. 1,10000 Zagreb</item>
      <item>DELICAT 1606 d.o.o., OIB 20611297100, Gradečki pavlovec 176,10340 Gradec</item>
      <item>Kristjan Rebrović, OIB 95609629843, Gradečki Pavlovec 176,10340 Gradečki Pavlovec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20611297100</item>
      <item>, OIB 95609629843</item>
    </izvorni_sadrzaj>
    <derivirana_varijabla naziv="DomainObject.Predmet.SudioniciListNazivOIB_1">
      <item>, OIB 85821130368</item>
      <item>, OIB 20611297100</item>
      <item>, OIB 95609629843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1350</properties:Characters>
  <properties:Lines>88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2015-12-23T09:34:00Z</dcterms:created>
  <dc:creator>Jelena Vučemilo Manojlovski</dc:creator>
  <cp:lastModifiedBy>Maja Kovač</cp:lastModifiedBy>
  <dcterms:modified xmlns:xsi="http://www.w3.org/2001/XMLSchema-instance" xsi:type="dcterms:W3CDTF">2015-12-23T09:40:00Z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St-6259/2015-5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