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7dc4" w14:paraId="8937dc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BD67F8">
        <w:rPr>
          <w:rFonts w:hAnsi="Times New Roman" w:ascii="Times New Roman"/>
        </w:rPr>
        <w:t xml:space="preserve">MARLEM PROJEKT </w:t>
      </w:r>
      <w:proofErr w:type="spellStart"/>
      <w:r w:rsidR="00BD67F8">
        <w:rPr>
          <w:rFonts w:hAnsi="Times New Roman" w:ascii="Times New Roman"/>
        </w:rPr>
        <w:t>d.o.o</w:t>
      </w:r>
      <w:proofErr w:type="spellEnd"/>
      <w:r w:rsidR="00BD67F8">
        <w:rPr>
          <w:rFonts w:hAnsi="Times New Roman" w:ascii="Times New Roman"/>
        </w:rPr>
        <w:t xml:space="preserve">., Zagreb, </w:t>
      </w:r>
      <w:proofErr w:type="spellStart"/>
      <w:r w:rsidR="00BD67F8">
        <w:rPr>
          <w:rFonts w:hAnsi="Times New Roman" w:ascii="Times New Roman"/>
        </w:rPr>
        <w:t>Trnjanska</w:t>
      </w:r>
      <w:proofErr w:type="spellEnd"/>
      <w:r w:rsidR="00BD67F8">
        <w:rPr>
          <w:rFonts w:hAnsi="Times New Roman" w:ascii="Times New Roman"/>
        </w:rPr>
        <w:t xml:space="preserve"> </w:t>
      </w:r>
      <w:proofErr w:type="spellStart"/>
      <w:r w:rsidR="00BD67F8">
        <w:rPr>
          <w:rFonts w:hAnsi="Times New Roman" w:ascii="Times New Roman"/>
        </w:rPr>
        <w:t>cesta</w:t>
      </w:r>
      <w:proofErr w:type="spellEnd"/>
      <w:r w:rsidR="00BD67F8">
        <w:rPr>
          <w:rFonts w:hAnsi="Times New Roman" w:ascii="Times New Roman"/>
        </w:rPr>
        <w:t xml:space="preserve"> 23, OIB: 62516521631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BD67F8">
        <w:rPr>
          <w:rFonts w:hAnsi="Times New Roman" w:ascii="Times New Roman"/>
        </w:rPr>
        <w:t>MARLEM PROJEKT d.o.o., Zagreb, Trnjanska cesta 23, OIB: 62516521631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08696E">
        <w:rPr>
          <w:rFonts w:hAnsi="Times New Roman" w:ascii="Times New Roman"/>
          <w:szCs w:val="24"/>
        </w:rPr>
        <w:t>11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8696E">
        <w:rPr>
          <w:rFonts w:hAnsi="Times New Roman" w:ascii="Times New Roman"/>
          <w:szCs w:val="24"/>
        </w:rPr>
        <w:t xml:space="preserve">15 </w:t>
      </w:r>
      <w:r w:rsidR="004C01E0">
        <w:rPr>
          <w:rFonts w:hAnsi="Times New Roman" w:ascii="Times New Roman"/>
          <w:szCs w:val="24"/>
        </w:rPr>
        <w:t>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D67F8">
        <w:rPr>
          <w:rFonts w:hAnsi="Times New Roman" w:ascii="Times New Roman"/>
          <w:szCs w:val="24"/>
        </w:rPr>
        <w:t>Davor Ivančić, Čakovec, Ivana pl. Zajca 17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BD67F8">
        <w:rPr>
          <w:rFonts w:hAnsi="Times New Roman" w:ascii="Times New Roman"/>
        </w:rPr>
        <w:t xml:space="preserve">MARLEM PROJEKT </w:t>
      </w:r>
      <w:proofErr w:type="spellStart"/>
      <w:r w:rsidR="00BD67F8">
        <w:rPr>
          <w:rFonts w:hAnsi="Times New Roman" w:ascii="Times New Roman"/>
        </w:rPr>
        <w:t>d.o.o</w:t>
      </w:r>
      <w:proofErr w:type="spellEnd"/>
      <w:r w:rsidR="00BD67F8">
        <w:rPr>
          <w:rFonts w:hAnsi="Times New Roman" w:ascii="Times New Roman"/>
        </w:rPr>
        <w:t xml:space="preserve">., Zagreb, </w:t>
      </w:r>
      <w:proofErr w:type="spellStart"/>
      <w:r w:rsidR="00BD67F8">
        <w:rPr>
          <w:rFonts w:hAnsi="Times New Roman" w:ascii="Times New Roman"/>
        </w:rPr>
        <w:t>Trnjanska</w:t>
      </w:r>
      <w:proofErr w:type="spellEnd"/>
      <w:r w:rsidR="00BD67F8">
        <w:rPr>
          <w:rFonts w:hAnsi="Times New Roman" w:ascii="Times New Roman"/>
        </w:rPr>
        <w:t xml:space="preserve"> </w:t>
      </w:r>
      <w:proofErr w:type="spellStart"/>
      <w:r w:rsidR="00BD67F8">
        <w:rPr>
          <w:rFonts w:hAnsi="Times New Roman" w:ascii="Times New Roman"/>
        </w:rPr>
        <w:t>cesta</w:t>
      </w:r>
      <w:proofErr w:type="spellEnd"/>
      <w:r w:rsidR="00BD67F8">
        <w:rPr>
          <w:rFonts w:hAnsi="Times New Roman" w:ascii="Times New Roman"/>
        </w:rPr>
        <w:t xml:space="preserve"> 23, OIB: 62516521631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E13350">
        <w:rPr>
          <w:rFonts w:hAnsi="Times New Roman" w:ascii="Times New Roman"/>
          <w:lang w:val="hr-HR"/>
        </w:rPr>
        <w:t>1</w:t>
      </w:r>
      <w:r w:rsidR="00BD67F8">
        <w:rPr>
          <w:rFonts w:hAnsi="Times New Roman" w:ascii="Times New Roman"/>
          <w:lang w:val="hr-HR"/>
        </w:rPr>
        <w:t>4</w:t>
      </w:r>
      <w:r w:rsidR="001001BF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foot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F22" w:rsidP="00DB4528" w:rsidR="00A60F22">
      <w:r>
        <w:separator/>
      </w:r>
    </w:p>
  </w:endnote>
  <w:endnote w:id="0" w:type="continuationSeparator">
    <w:p w:rsidRDefault="00A60F22" w:rsidP="00DB4528" w:rsidR="00A60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CF9" w:rsidP="00D70CF9" w:rsidR="00D70CF9">
    <w:pPr>
      <w:pStyle w:val="Podnoje"/>
      <w:tabs>
        <w:tab w:pos="4536" w:val="clear"/>
        <w:tab w:pos="9072" w:val="clear"/>
        <w:tab w:pos="6270" w:val="left"/>
      </w:tabs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F22" w:rsidP="00DB4528" w:rsidR="00A60F22">
      <w:r>
        <w:separator/>
      </w:r>
    </w:p>
  </w:footnote>
  <w:footnote w:id="0" w:type="continuationSeparator">
    <w:p w:rsidRDefault="00A60F22" w:rsidP="00DB4528" w:rsidR="00A60F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BD67F8">
          <w:rPr>
            <w:rFonts w:hAnsi="Times New Roman" w:ascii="Times New Roman"/>
          </w:rPr>
          <w:t>7948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D67F8">
      <w:rPr>
        <w:rFonts w:hAnsi="Times New Roman" w:ascii="Times New Roman"/>
        <w:lang w:val="hr-HR"/>
      </w:rPr>
      <w:t>7948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8696E"/>
    <w:rsid w:val="000949C7"/>
    <w:rsid w:val="000961D9"/>
    <w:rsid w:val="000B4E64"/>
    <w:rsid w:val="000B5D34"/>
    <w:rsid w:val="000B609B"/>
    <w:rsid w:val="000C1ECA"/>
    <w:rsid w:val="000C47B3"/>
    <w:rsid w:val="000F2034"/>
    <w:rsid w:val="001001BF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071E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0FC1"/>
    <w:rsid w:val="0031512B"/>
    <w:rsid w:val="0032461C"/>
    <w:rsid w:val="003403D6"/>
    <w:rsid w:val="0034707A"/>
    <w:rsid w:val="00357731"/>
    <w:rsid w:val="00360B04"/>
    <w:rsid w:val="0036742A"/>
    <w:rsid w:val="00380E21"/>
    <w:rsid w:val="003A2B03"/>
    <w:rsid w:val="003F79A8"/>
    <w:rsid w:val="00402247"/>
    <w:rsid w:val="004042CA"/>
    <w:rsid w:val="00412880"/>
    <w:rsid w:val="0042162E"/>
    <w:rsid w:val="00432DA5"/>
    <w:rsid w:val="00434F8F"/>
    <w:rsid w:val="00435885"/>
    <w:rsid w:val="00437999"/>
    <w:rsid w:val="00447566"/>
    <w:rsid w:val="0045318A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85F54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D4E12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00859"/>
    <w:rsid w:val="00A14696"/>
    <w:rsid w:val="00A17FB0"/>
    <w:rsid w:val="00A22517"/>
    <w:rsid w:val="00A31606"/>
    <w:rsid w:val="00A46254"/>
    <w:rsid w:val="00A54CC7"/>
    <w:rsid w:val="00A60F22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AF41A9"/>
    <w:rsid w:val="00B03169"/>
    <w:rsid w:val="00B042BA"/>
    <w:rsid w:val="00B14182"/>
    <w:rsid w:val="00B15B60"/>
    <w:rsid w:val="00B2463B"/>
    <w:rsid w:val="00B3307C"/>
    <w:rsid w:val="00B37070"/>
    <w:rsid w:val="00B55130"/>
    <w:rsid w:val="00B648C8"/>
    <w:rsid w:val="00B722EE"/>
    <w:rsid w:val="00B76F2D"/>
    <w:rsid w:val="00B841C6"/>
    <w:rsid w:val="00B85FBE"/>
    <w:rsid w:val="00B93230"/>
    <w:rsid w:val="00BA4938"/>
    <w:rsid w:val="00BB6A99"/>
    <w:rsid w:val="00BD67F8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756B2"/>
    <w:rsid w:val="00C80215"/>
    <w:rsid w:val="00C80E05"/>
    <w:rsid w:val="00C8483F"/>
    <w:rsid w:val="00C957B9"/>
    <w:rsid w:val="00CA1417"/>
    <w:rsid w:val="00CA364F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70CF9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13350"/>
    <w:rsid w:val="00E2301F"/>
    <w:rsid w:val="00E5059D"/>
    <w:rsid w:val="00E51E8A"/>
    <w:rsid w:val="00E570B9"/>
    <w:rsid w:val="00E625C0"/>
    <w:rsid w:val="00E9161E"/>
    <w:rsid w:val="00E92CDF"/>
    <w:rsid w:val="00E9593E"/>
    <w:rsid w:val="00EB63C7"/>
    <w:rsid w:val="00EC1A61"/>
    <w:rsid w:val="00EC75D8"/>
    <w:rsid w:val="00ED0398"/>
    <w:rsid w:val="00ED187C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E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E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E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E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E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E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E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E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7948</izvorni_sadrzaj>
    <derivirana_varijabla naziv="DomainObject.Predmet.Broj_1">7948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St-7948/2015</izvorni_sadrzaj>
    <derivirana_varijabla naziv="DomainObject.Predmet.OznakaBroj_1">St-7948/2015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MARLEM PROJEKT d.o.o.</izvorni_sadrzaj>
    <derivirana_varijabla naziv="DomainObject.Predmet.ProtustrankaFormated_1">  MARLEM PROJEKT d.o.o.</derivirana_varijabla>
  </DomainObject.Predmet.ProtustrankaFormated>
  <DomainObject.Predmet.ProtustrankaFormatedOIB>
    <izvorni_sadrzaj>  MARLEM PROJEKT d.o.o., OIB 62516521631</izvorni_sadrzaj>
    <derivirana_varijabla naziv="DomainObject.Predmet.ProtustrankaFormatedOIB_1">  MARLEM PROJEKT d.o.o., OIB 62516521631</derivirana_varijabla>
  </DomainObject.Predmet.ProtustrankaFormatedOIB>
  <DomainObject.Predmet.ProtustrankaFormatedWithAdress>
    <izvorni_sadrzaj> MARLEM PROJEKT d.o.o., Trnjanska cesta 23, 10000 Zagreb</izvorni_sadrzaj>
    <derivirana_varijabla naziv="DomainObject.Predmet.ProtustrankaFormatedWithAdress_1"> MARLEM PROJEKT d.o.o., Trnjanska cesta 23, 10000 Zagreb</derivirana_varijabla>
  </DomainObject.Predmet.ProtustrankaFormatedWithAdress>
  <DomainObject.Predmet.ProtustrankaFormatedWithAdressOIB>
    <izvorni_sadrzaj> MARLEM PROJEKT d.o.o., OIB 62516521631, Trnjanska cesta 23, 10000 Zagreb</izvorni_sadrzaj>
    <derivirana_varijabla naziv="DomainObject.Predmet.ProtustrankaFormatedWithAdressOIB_1"> MARLEM PROJEKT d.o.o., OIB 62516521631, Trnjanska cesta 23, 10000 Zagreb</derivirana_varijabla>
  </DomainObject.Predmet.ProtustrankaFormatedWithAdressOIB>
  <DomainObject.Predmet.ProtustrankaWithAdress>
    <izvorni_sadrzaj>MARLEM PROJEKT d.o.o. Trnjanska cesta 23, 10000 Zagreb</izvorni_sadrzaj>
    <derivirana_varijabla naziv="DomainObject.Predmet.ProtustrankaWithAdress_1">MARLEM PROJEKT d.o.o. Trnjanska cesta 23, 10000 Zagreb</derivirana_varijabla>
  </DomainObject.Predmet.ProtustrankaWithAdress>
  <DomainObject.Predmet.ProtustrankaWithAdressOIB>
    <izvorni_sadrzaj>MARLEM PROJEKT d.o.o., OIB 62516521631, Trnjanska cesta 23, 10000 Zagreb</izvorni_sadrzaj>
    <derivirana_varijabla naziv="DomainObject.Predmet.ProtustrankaWithAdressOIB_1">MARLEM PROJEKT d.o.o., OIB 62516521631, Trnjanska cesta 23, 10000 Zagreb</derivirana_varijabla>
  </DomainObject.Predmet.ProtustrankaWithAdressOIB>
  <DomainObject.Predmet.ProtustrankaNazivFormated>
    <izvorni_sadrzaj>MARLEM PROJEKT d.o.o.</izvorni_sadrzaj>
    <derivirana_varijabla naziv="DomainObject.Predmet.ProtustrankaNazivFormated_1">MARLEM PROJEKT d.o.o.</derivirana_varijabla>
  </DomainObject.Predmet.ProtustrankaNazivFormated>
  <DomainObject.Predmet.ProtustrankaNazivFormatedOIB>
    <izvorni_sadrzaj>MARLEM PROJEKT d.o.o., OIB 62516521631</izvorni_sadrzaj>
    <derivirana_varijabla naziv="DomainObject.Predmet.ProtustrankaNazivFormatedOIB_1">MARLEM PROJEKT d.o.o., OIB 62516521631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MARLEM PROJEKT d.o.o.</item>
    </izvorni_sadrzaj>
    <derivirana_varijabla naziv="DomainObject.Predmet.ProtuStrankaListFormated_1">
      <item>MARLEM PROJEKT d.o.o.</item>
    </derivirana_varijabla>
  </DomainObject.Predmet.ProtuStrankaListFormated>
  <DomainObject.Predmet.ProtuStrankaListFormatedOIB>
    <izvorni_sadrzaj>
      <item>MARLEM PROJEKT d.o.o., OIB 62516521631</item>
    </izvorni_sadrzaj>
    <derivirana_varijabla naziv="DomainObject.Predmet.ProtuStrankaListFormatedOIB_1">
      <item>MARLEM PROJEKT d.o.o., OIB 62516521631</item>
    </derivirana_varijabla>
  </DomainObject.Predmet.ProtuStrankaListFormatedOIB>
  <DomainObject.Predmet.ProtuStrankaListFormatedWithAdress>
    <izvorni_sadrzaj>
      <item>MARLEM PROJEKT d.o.o., Trnjanska cesta 23, 10000 Zagreb</item>
    </izvorni_sadrzaj>
    <derivirana_varijabla naziv="DomainObject.Predmet.ProtuStrankaListFormatedWithAdress_1">
      <item>MARLEM PROJEKT d.o.o., Trnjanska cesta 23, 10000 Zagreb</item>
    </derivirana_varijabla>
  </DomainObject.Predmet.ProtuStrankaListFormatedWithAdress>
  <DomainObject.Predmet.ProtuStrankaListFormatedWithAdressOIB>
    <izvorni_sadrzaj>
      <item>MARLEM PROJEKT d.o.o., OIB 62516521631, Trnjanska cesta 23, 10000 Zagreb</item>
    </izvorni_sadrzaj>
    <derivirana_varijabla naziv="DomainObject.Predmet.ProtuStrankaListFormatedWithAdressOIB_1">
      <item>MARLEM PROJEKT d.o.o., OIB 62516521631, Trnjanska cesta 23, 10000 Zagreb</item>
    </derivirana_varijabla>
  </DomainObject.Predmet.ProtuStrankaListFormatedWithAdressOIB>
  <DomainObject.Predmet.ProtuStrankaListNazivFormated>
    <izvorni_sadrzaj>
      <item>MARLEM PROJEKT d.o.o.</item>
    </izvorni_sadrzaj>
    <derivirana_varijabla naziv="DomainObject.Predmet.ProtuStrankaListNazivFormated_1">
      <item>MARLEM PROJEKT d.o.o.</item>
    </derivirana_varijabla>
  </DomainObject.Predmet.ProtuStrankaListNazivFormated>
  <DomainObject.Predmet.ProtuStrankaListNazivFormatedOIB>
    <izvorni_sadrzaj>
      <item>MARLEM PROJEKT d.o.o., OIB 62516521631</item>
    </izvorni_sadrzaj>
    <derivirana_varijabla naziv="DomainObject.Predmet.ProtuStrankaListNazivFormatedOIB_1">
      <item>MARLEM PROJEKT d.o.o., OIB 62516521631</item>
    </derivirana_varijabla>
  </DomainObject.Predmet.ProtuStrankaListNazivFormatedOIB>
  <DomainObject.Predmet.OstaliListFormated>
    <izvorni_sadrzaj>
      <item>Marinko Lemo</item>
    </izvorni_sadrzaj>
    <derivirana_varijabla naziv="DomainObject.Predmet.OstaliListFormated_1">
      <item>Marinko Lemo</item>
    </derivirana_varijabla>
  </DomainObject.Predmet.OstaliListFormated>
  <DomainObject.Predmet.OstaliListFormatedOIB>
    <izvorni_sadrzaj>
      <item>Marinko Lemo, OIB 74700685037</item>
    </izvorni_sadrzaj>
    <derivirana_varijabla naziv="DomainObject.Predmet.OstaliListFormatedOIB_1">
      <item>Marinko Lemo, OIB 74700685037</item>
    </derivirana_varijabla>
  </DomainObject.Predmet.OstaliListFormatedOIB>
  <DomainObject.Predmet.OstaliListFormatedWithAdress>
    <izvorni_sadrzaj>
      <item>Marinko Lemo, Krapinska 9/A1, 10000 Zagreb</item>
    </izvorni_sadrzaj>
    <derivirana_varijabla naziv="DomainObject.Predmet.OstaliListFormatedWithAdress_1">
      <item>Marinko Lemo, Krapinska 9/A1, 10000 Zagreb</item>
    </derivirana_varijabla>
  </DomainObject.Predmet.OstaliListFormatedWithAdress>
  <DomainObject.Predmet.OstaliListFormatedWithAdressOIB>
    <izvorni_sadrzaj>
      <item>Marinko Lemo, OIB 74700685037, Krapinska 9/A1, 10000 Zagreb</item>
    </izvorni_sadrzaj>
    <derivirana_varijabla naziv="DomainObject.Predmet.OstaliListFormatedWithAdressOIB_1">
      <item>Marinko Lemo, OIB 74700685037, Krapinska 9/A1, 10000 Zagreb</item>
    </derivirana_varijabla>
  </DomainObject.Predmet.OstaliListFormatedWithAdressOIB>
  <DomainObject.Predmet.OstaliListNazivFormated>
    <izvorni_sadrzaj>
      <item>Marinko Lemo</item>
    </izvorni_sadrzaj>
    <derivirana_varijabla naziv="DomainObject.Predmet.OstaliListNazivFormated_1">
      <item>Marinko Lemo</item>
    </derivirana_varijabla>
  </DomainObject.Predmet.OstaliListNazivFormated>
  <DomainObject.Predmet.OstaliListNazivFormatedOIB>
    <izvorni_sadrzaj>
      <item>Marinko Lemo, OIB 74700685037</item>
    </izvorni_sadrzaj>
    <derivirana_varijabla naziv="DomainObject.Predmet.OstaliListNazivFormatedOIB_1">
      <item>Marinko Lemo, OIB 74700685037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MARLEM PROJEKT d.o.o.</izvorni_sadrzaj>
    <derivirana_varijabla naziv="DomainObject.Predmet.ProtustrankaIDrugi_1">MARLEM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MARLEM PROJEKT d.o.o., OIB 62516521631, Trnjanska cesta 23, 10000 Zagreb</izvorni_sadrzaj>
    <derivirana_varijabla naziv="DomainObject.Predmet.ProtustrankaIDrugiAdressOIB_1">MARLEM PROJEKT d.o.o., OIB 62516521631,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MARLEM PROJEKT d.o.o.</item>
      <item>FINA Regionalni centar Zagreb</item>
      <item>Marinko Lemo</item>
    </izvorni_sadrzaj>
    <derivirana_varijabla naziv="DomainObject.Predmet.SudioniciListNaziv_1">
      <item>MARLEM PROJEKT d.o.o.</item>
      <item>FINA Regionalni centar Zagreb</item>
      <item>Marinko Lemo</item>
    </derivirana_varijabla>
  </DomainObject.Predmet.SudioniciListNaziv>
  <DomainObject.Predmet.SudioniciListAdressOIB>
    <izvorni_sadrzaj>
      <item>MARLEM PROJEKT d.o.o., OIB 62516521631, Trnjanska cesta 23,10000 Zagreb</item>
      <item>FINA Regionalni centar Zagreb, OIB 85821130368, Trg svibanjskih žrtava 1995. br. 1,10000 Zagreb</item>
      <item>Marinko Lemo, OIB 74700685037, Krapinska 9/A1,10000 Zagreb</item>
    </izvorni_sadrzaj>
    <derivirana_varijabla naziv="DomainObject.Predmet.SudioniciListAdressOIB_1">
      <item>MARLEM PROJEKT d.o.o., OIB 62516521631, Trnjanska cesta 23,10000 Zagreb</item>
      <item>FINA Regionalni centar Zagreb, OIB 85821130368, Trg svibanjskih žrtava 1995. br. 1,10000 Zagreb</item>
      <item>Marinko Lemo, OIB 74700685037, Krapinska 9/A1,10000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62516521631</item>
      <item>, OIB 85821130368</item>
      <item>, OIB 74700685037</item>
    </izvorni_sadrzaj>
    <derivirana_varijabla naziv="DomainObject.Predmet.SudioniciListNazivOIB_1">
      <item>, OIB 62516521631</item>
      <item>, OIB 85821130368</item>
      <item>, OIB 74700685037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C78CD-488E-424E-96AA-1F58857D5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2134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2016-03-15T09:47:00Z</dcterms:created>
  <dc:creator>Sudsko vijeæe</dc:creator>
  <cp:lastModifiedBy>Nikolina Krunić</cp:lastModifiedBy>
  <cp:lastPrinted>2016-03-15T09:46:00Z</cp:lastPrinted>
  <dcterms:modified xmlns:xsi="http://www.w3.org/2001/XMLSchema-instance" xsi:type="dcterms:W3CDTF">2016-03-15T09:47:00Z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