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7f34" w14:paraId="5e27f34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B05F49">
        <w:rPr>
          <w:rFonts w:hAnsi="Times New Roman" w:ascii="Times New Roman"/>
          <w:noProof/>
          <w:szCs w:val="24"/>
          <w:lang w:val="hr-HR"/>
        </w:rPr>
        <w:t>3801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05F49" w:rsidRPr="00B05F49">
        <w:rPr>
          <w:rFonts w:hAnsi="Times New Roman" w:ascii="Times New Roman"/>
          <w:szCs w:val="24"/>
        </w:rPr>
        <w:t>POMICANJE GRANICA – CENTAR ZA EDUKACIJU I CIVILNO DRUŠTVO, Zagreb, Maksimirska 68,  OIB:  98035057098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B05F49" w:rsidRPr="00B05F49">
        <w:rPr>
          <w:rFonts w:hAnsi="Times New Roman" w:ascii="Times New Roman"/>
          <w:szCs w:val="24"/>
          <w:lang w:val="en-GB"/>
        </w:rPr>
        <w:t>POMICANJE GRANICA – CENTAR ZA EDUKACIJU I CIVILNO DRUŠTVO, Zagreb, Maksimirska 68,  OIB:  98035057098</w:t>
      </w:r>
      <w:r w:rsidR="00A55B1A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B05F49">
        <w:rPr>
          <w:rFonts w:hAnsi="Times New Roman" w:ascii="Times New Roman"/>
          <w:szCs w:val="24"/>
        </w:rPr>
        <w:t>Zdenko Krstić, Županijska 2, Osijek</w:t>
      </w:r>
      <w:r w:rsidR="00B40140" w:rsidRPr="00B40140">
        <w:rPr>
          <w:rFonts w:hAnsi="Times New Roman" w:ascii="Times New Roman"/>
          <w:szCs w:val="24"/>
        </w:rPr>
        <w:t xml:space="preserve">, OIB: </w:t>
      </w:r>
      <w:r w:rsidR="00B05F49">
        <w:rPr>
          <w:rFonts w:hAnsi="Times New Roman" w:ascii="Times New Roman"/>
          <w:szCs w:val="24"/>
        </w:rPr>
        <w:t>13827089798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B05F49" w:rsidRPr="00B05F49">
        <w:rPr>
          <w:rFonts w:hAnsi="Times New Roman" w:ascii="Times New Roman"/>
          <w:szCs w:val="24"/>
          <w:lang w:val="hr-HR"/>
        </w:rPr>
        <w:t>POMICANJE GRANICA – CENTAR ZA EDUKACIJU I CIVILNO DRUŠTVO, Zagreb, Maksimirska 68,  OIB:  98035057098</w:t>
      </w:r>
      <w:r w:rsidR="00A55B1A" w:rsidRPr="00955225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3E1168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3E1168">
        <w:rPr>
          <w:rFonts w:hAnsi="Times New Roman" w:ascii="Times New Roman"/>
          <w:lang w:val="hr-HR"/>
        </w:rPr>
        <w:t>28</w:t>
      </w:r>
      <w:r w:rsidR="00C2187E">
        <w:rPr>
          <w:rFonts w:hAnsi="Times New Roman" w:ascii="Times New Roman"/>
          <w:lang w:val="hr-HR"/>
        </w:rPr>
        <w:t>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3E1168">
        <w:rPr>
          <w:rFonts w:hAnsi="Times New Roman" w:ascii="Times New Roman"/>
          <w:lang w:val="hr-HR"/>
        </w:rPr>
        <w:t>3801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3E1168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70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3E1168"/>
    <w:rsid w:val="0042162E"/>
    <w:rsid w:val="00473B00"/>
    <w:rsid w:val="00493516"/>
    <w:rsid w:val="004C7C93"/>
    <w:rsid w:val="004D7064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05F4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06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06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06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06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0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06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0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0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3801</izvorni_sadrzaj>
    <derivirana_varijabla naziv="DomainObject.Predmet.Broj_1">3801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St-3801/2015</izvorni_sadrzaj>
    <derivirana_varijabla naziv="DomainObject.Predmet.OznakaBroj_1">St-3801/2015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POMICANJE GRANICA - CENTAR ZA EDUKACIJU I CIVILNO DRUŠTVO</izvorni_sadrzaj>
    <derivirana_varijabla naziv="DomainObject.Predmet.ProtustrankaFormated_1">  POMICANJE GRANICA - CENTAR ZA EDUKACIJU I CIVILNO DRUŠTVO</derivirana_varijabla>
  </DomainObject.Predmet.ProtustrankaFormated>
  <DomainObject.Predmet.ProtustrankaFormatedOIB>
    <izvorni_sadrzaj>  POMICANJE GRANICA - CENTAR ZA EDUKACIJU I CIVILNO DRUŠTVO, OIB 98035057098</izvorni_sadrzaj>
    <derivirana_varijabla naziv="DomainObject.Predmet.ProtustrankaFormatedOIB_1">  POMICANJE GRANICA - CENTAR ZA EDUKACIJU I CIVILNO DRUŠTVO, OIB 98035057098</derivirana_varijabla>
  </DomainObject.Predmet.ProtustrankaFormatedOIB>
  <DomainObject.Predmet.ProtustrankaFormatedWithAdress>
    <izvorni_sadrzaj> POMICANJE GRANICA - CENTAR ZA EDUKACIJU I CIVILNO DRUŠTVO, Maksimirska 68, 10000 Zagreb</izvorni_sadrzaj>
    <derivirana_varijabla naziv="DomainObject.Predmet.ProtustrankaFormatedWithAdress_1"> POMICANJE GRANICA - CENTAR ZA EDUKACIJU I CIVILNO DRUŠTVO, Maksimirska 68, 10000 Zagreb</derivirana_varijabla>
  </DomainObject.Predmet.ProtustrankaFormatedWithAdress>
  <DomainObject.Predmet.ProtustrankaFormatedWithAdressOIB>
    <izvorni_sadrzaj> POMICANJE GRANICA - CENTAR ZA EDUKACIJU I CIVILNO DRUŠTVO, OIB 98035057098, Maksimirska 68, 10000 Zagreb</izvorni_sadrzaj>
    <derivirana_varijabla naziv="DomainObject.Predmet.ProtustrankaFormatedWithAdressOIB_1"> POMICANJE GRANICA - CENTAR ZA EDUKACIJU I CIVILNO DRUŠTVO, OIB 98035057098, Maksimirska 68, 10000 Zagreb</derivirana_varijabla>
  </DomainObject.Predmet.ProtustrankaFormatedWithAdressOIB>
  <DomainObject.Predmet.ProtustrankaWithAdress>
    <izvorni_sadrzaj>POMICANJE GRANICA - CENTAR ZA EDUKACIJU I CIVILNO DRUŠTVO Maksimirska 68, 10000 Zagreb</izvorni_sadrzaj>
    <derivirana_varijabla naziv="DomainObject.Predmet.ProtustrankaWithAdress_1">POMICANJE GRANICA - CENTAR ZA EDUKACIJU I CIVILNO DRUŠTVO Maksimirska 68, 10000 Zagreb</derivirana_varijabla>
  </DomainObject.Predmet.ProtustrankaWithAdress>
  <DomainObject.Predmet.ProtustrankaWithAdressOIB>
    <izvorni_sadrzaj>POMICANJE GRANICA - CENTAR ZA EDUKACIJU I CIVILNO DRUŠTVO, OIB 98035057098, Maksimirska 68, 10000 Zagreb</izvorni_sadrzaj>
    <derivirana_varijabla naziv="DomainObject.Predmet.ProtustrankaWithAdressOIB_1">POMICANJE GRANICA - CENTAR ZA EDUKACIJU I CIVILNO DRUŠTVO, OIB 98035057098, Maksimirska 68, 10000 Zagreb</derivirana_varijabla>
  </DomainObject.Predmet.ProtustrankaWithAdressOIB>
  <DomainObject.Predmet.ProtustrankaNazivFormated>
    <izvorni_sadrzaj>POMICANJE GRANICA - CENTAR ZA EDUKACIJU I CIVILNO DRUŠTVO</izvorni_sadrzaj>
    <derivirana_varijabla naziv="DomainObject.Predmet.ProtustrankaNazivFormated_1">POMICANJE GRANICA - CENTAR ZA EDUKACIJU I CIVILNO DRUŠTVO</derivirana_varijabla>
  </DomainObject.Predmet.ProtustrankaNazivFormated>
  <DomainObject.Predmet.ProtustrankaNazivFormatedOIB>
    <izvorni_sadrzaj>POMICANJE GRANICA - CENTAR ZA EDUKACIJU I CIVILNO DRUŠTVO, OIB 98035057098</izvorni_sadrzaj>
    <derivirana_varijabla naziv="DomainObject.Predmet.ProtustrankaNazivFormatedOIB_1">POMICANJE GRANICA - CENTAR ZA EDUKACIJU I CIVILNO DRUŠTVO, OIB 98035057098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POMICANJE GRANICA - CENTAR ZA EDUKACIJU I CIVILNO DRUŠTVO</item>
    </izvorni_sadrzaj>
    <derivirana_varijabla naziv="DomainObject.Predmet.ProtuStrankaListFormated_1">
      <item>POMICANJE GRANICA - CENTAR ZA EDUKACIJU I CIVILNO DRUŠTVO</item>
    </derivirana_varijabla>
  </DomainObject.Predmet.ProtuStrankaListFormated>
  <DomainObject.Predmet.ProtuStrankaListFormatedOIB>
    <izvorni_sadrzaj>
      <item>POMICANJE GRANICA - CENTAR ZA EDUKACIJU I CIVILNO DRUŠTVO, OIB 98035057098</item>
    </izvorni_sadrzaj>
    <derivirana_varijabla naziv="DomainObject.Predmet.ProtuStrankaListFormatedOIB_1">
      <item>POMICANJE GRANICA - CENTAR ZA EDUKACIJU I CIVILNO DRUŠTVO, OIB 98035057098</item>
    </derivirana_varijabla>
  </DomainObject.Predmet.ProtuStrankaListFormatedOIB>
  <DomainObject.Predmet.ProtuStrankaListFormatedWithAdress>
    <izvorni_sadrzaj>
      <item>POMICANJE GRANICA - CENTAR ZA EDUKACIJU I CIVILNO DRUŠTVO, Maksimirska 68, 10000 Zagreb</item>
    </izvorni_sadrzaj>
    <derivirana_varijabla naziv="DomainObject.Predmet.ProtuStrankaListFormatedWithAdress_1">
      <item>POMICANJE GRANICA - CENTAR ZA EDUKACIJU I CIVILNO DRUŠTVO, Maksimirska 68, 10000 Zagreb</item>
    </derivirana_varijabla>
  </DomainObject.Predmet.ProtuStrankaListFormatedWithAdress>
  <DomainObject.Predmet.ProtuStrankaListFormatedWithAdressOIB>
    <izvorni_sadrzaj>
      <item>POMICANJE GRANICA - CENTAR ZA EDUKACIJU I CIVILNO DRUŠTVO, OIB 98035057098, Maksimirska 68, 10000 Zagreb</item>
    </izvorni_sadrzaj>
    <derivirana_varijabla naziv="DomainObject.Predmet.ProtuStrankaListFormatedWithAdressOIB_1">
      <item>POMICANJE GRANICA - CENTAR ZA EDUKACIJU I CIVILNO DRUŠTVO, OIB 98035057098, Maksimirska 68, 10000 Zagreb</item>
    </derivirana_varijabla>
  </DomainObject.Predmet.ProtuStrankaListFormatedWithAdressOIB>
  <DomainObject.Predmet.ProtuStrankaListNazivFormated>
    <izvorni_sadrzaj>
      <item>POMICANJE GRANICA - CENTAR ZA EDUKACIJU I CIVILNO DRUŠTVO</item>
    </izvorni_sadrzaj>
    <derivirana_varijabla naziv="DomainObject.Predmet.ProtuStrankaListNazivFormated_1">
      <item>POMICANJE GRANICA - CENTAR ZA EDUKACIJU I CIVILNO DRUŠTVO</item>
    </derivirana_varijabla>
  </DomainObject.Predmet.ProtuStrankaListNazivFormated>
  <DomainObject.Predmet.ProtuStrankaListNazivFormatedOIB>
    <izvorni_sadrzaj>
      <item>POMICANJE GRANICA - CENTAR ZA EDUKACIJU I CIVILNO DRUŠTVO, OIB 98035057098</item>
    </izvorni_sadrzaj>
    <derivirana_varijabla naziv="DomainObject.Predmet.ProtuStrankaListNazivFormatedOIB_1">
      <item>POMICANJE GRANICA - CENTAR ZA EDUKACIJU I CIVILNO DRUŠTVO, OIB 98035057098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POMICANJE GRANICA - CENTAR ZA EDUKACIJU I CIVILNO DRUŠTVO</izvorni_sadrzaj>
    <derivirana_varijabla naziv="DomainObject.Predmet.ProtustrankaIDrugi_1">POMICANJE GRANICA - CENTAR ZA EDUKACIJU I CIVILNO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POMICANJE GRANICA - CENTAR ZA EDUKACIJU I CIVILNO DRUŠTVO, OIB 98035057098, Maksimirska 68, 10000 Zagreb</izvorni_sadrzaj>
    <derivirana_varijabla naziv="DomainObject.Predmet.ProtustrankaIDrugiAdressOIB_1">POMICANJE GRANICA - CENTAR ZA EDUKACIJU I CIVILNO DRUŠTVO, OIB 98035057098, Maksimirska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POMICANJE GRANICA - CENTAR ZA EDUKACIJU I CIVILNO DRUŠTVO</item>
      <item>FINA Regionalni centar Zagreb</item>
    </izvorni_sadrzaj>
    <derivirana_varijabla naziv="DomainObject.Predmet.SudioniciListNaziv_1">
      <item>POMICANJE GRANICA - CENTAR ZA EDUKACIJU I CIVILNO DRUŠTVO</item>
      <item>FINA Regionalni centar Zagreb</item>
    </derivirana_varijabla>
  </DomainObject.Predmet.SudioniciListNaziv>
  <DomainObject.Predmet.SudioniciListAdressOIB>
    <izvorni_sadrzaj>
      <item>POMICANJE GRANICA - CENTAR ZA EDUKACIJU I CIVILNO DRUŠTVO, OIB 98035057098, Maksimirska 68,10000 Zagreb</item>
      <item>FINA Regionalni centar Zagreb, OIB 85821130368, Trg svibanjskih žrtava 1995. 1,10000 Zagreb</item>
    </izvorni_sadrzaj>
    <derivirana_varijabla naziv="DomainObject.Predmet.SudioniciListAdressOIB_1">
      <item>POMICANJE GRANICA - CENTAR ZA EDUKACIJU I CIVILNO DRUŠTVO, OIB 98035057098, Maksimirska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98035057098</item>
      <item>, OIB 85821130368</item>
    </izvorni_sadrzaj>
    <derivirana_varijabla naziv="DomainObject.Predmet.SudioniciListNazivOIB_1">
      <item>, OIB 98035057098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405</properties:Words>
  <properties:Characters>2254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2016-02-02T08:50:00Z</dcterms:created>
  <dc:creator>Sudsko vijeæe</dc:creator>
  <cp:lastModifiedBy>Ivana Slaviček</cp:lastModifiedBy>
  <cp:lastPrinted>2016-02-02T08:46:00Z</cp:lastPrinted>
  <dcterms:modified xmlns:xsi="http://www.w3.org/2001/XMLSchema-instance" xsi:type="dcterms:W3CDTF">2016-02-02T09:46:00Z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