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c8f8" w14:paraId="8f8c8f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9255D">
        <w:t>4656</w:t>
      </w:r>
      <w:r>
        <w:t>/2015</w:t>
      </w:r>
      <w:r w:rsidR="00D17BC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8184A">
        <w:t xml:space="preserve">RAMLJAK PROMET d.o.o., Mrkšina 88, Zagreb, OIB: </w:t>
      </w:r>
      <w:r w:rsidR="0018184A" w:rsidRPr="00AF5A5E">
        <w:t>11942029517</w:t>
      </w:r>
      <w:r>
        <w:t xml:space="preserve">, dana </w:t>
      </w:r>
      <w:r w:rsidR="002D273B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8184A">
        <w:t xml:space="preserve">RAMLJAK PROMET d.o.o., Mrkšina 88, Zagreb, OIB: </w:t>
      </w:r>
      <w:r w:rsidR="0018184A" w:rsidRPr="00AF5A5E">
        <w:t>11942029517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2D273B">
        <w:t>ajni postupak otvoren je dana 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2D273B">
        <w:t xml:space="preserve">jnog upravitelja imenuje se MARKO MARIĆ iz Zagreba, Petrinjska 59a, OIB: </w:t>
      </w:r>
      <w:r w:rsidR="002D273B" w:rsidRPr="00996230">
        <w:t>40578632064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8184A">
        <w:t xml:space="preserve">RAMLJAK PROMET d.o.o., Mrkšina 88, Zagreb, OIB: </w:t>
      </w:r>
      <w:r w:rsidR="0018184A" w:rsidRPr="00AF5A5E">
        <w:t>11942029517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D273B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17BC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D17BC2" w:rsidP="00D17BC2" w:rsidR="00D17BC2">
      <w:pPr>
        <w:pStyle w:val="Bezproreda"/>
        <w:jc w:val="right"/>
      </w:pPr>
      <w:r>
        <w:t>Za točnost otpravka-ovlašteni službenik:</w:t>
      </w:r>
    </w:p>
    <w:p w:rsidRDefault="00D17BC2" w:rsidP="00D17BC2" w:rsidR="00D17BC2">
      <w:pPr>
        <w:pStyle w:val="Bezproreda"/>
        <w:jc w:val="right"/>
      </w:pPr>
      <w:r>
        <w:t xml:space="preserve">Tanja Štraubert </w:t>
      </w:r>
    </w:p>
    <w:sectPr w:rsidSect="00EF1FD3" w:rsidR="00D17BC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36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9255D">
          <w:t>4656/2015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8184A"/>
    <w:rsid w:val="001B22F8"/>
    <w:rsid w:val="002D273B"/>
    <w:rsid w:val="00320369"/>
    <w:rsid w:val="003A3366"/>
    <w:rsid w:val="004E266D"/>
    <w:rsid w:val="0059255D"/>
    <w:rsid w:val="00677951"/>
    <w:rsid w:val="00AA7B27"/>
    <w:rsid w:val="00AE11D4"/>
    <w:rsid w:val="00BC1874"/>
    <w:rsid w:val="00C136F3"/>
    <w:rsid w:val="00D17BC2"/>
    <w:rsid w:val="00DB41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17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17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4656</izvorni_sadrzaj>
    <derivirana_varijabla naziv="DomainObject.Predmet.Broj_1">4656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St-4656/2015</izvorni_sadrzaj>
    <derivirana_varijabla naziv="DomainObject.Predmet.OznakaBroj_1">St-4656/2015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RAMLJAK PROMET d.o.o. zastupanog po punomoćniku Ivan Ramljak</izvorni_sadrzaj>
    <derivirana_varijabla naziv="DomainObject.Predmet.ProtustrankaFormated_1">  RAMLJAK PROMET d.o.o. zastupanog po punomoćniku Ivan Ramljak</derivirana_varijabla>
  </DomainObject.Predmet.ProtustrankaFormated>
  <DomainObject.Predmet.ProtustrankaFormatedOIB>
    <izvorni_sadrzaj>  RAMLJAK PROMET d.o.o., OIB 11942029517 zastupanog po punomoćniku Ivan Ramljak</izvorni_sadrzaj>
    <derivirana_varijabla naziv="DomainObject.Predmet.ProtustrankaFormatedOIB_1">  RAMLJAK PROMET d.o.o., OIB 11942029517 zastupanog po punomoćniku Ivan Ramljak</derivirana_varijabla>
  </DomainObject.Predmet.ProtustrankaFormatedOIB>
  <DomainObject.Predmet.ProtustrankaFormatedWithAdress>
    <izvorni_sadrzaj> RAMLJAK PROMET d.o.o., Mrkšina 88, 10000 Zagreb zastupanog po punomoćniku Ivan Ramljak</izvorni_sadrzaj>
    <derivirana_varijabla naziv="DomainObject.Predmet.ProtustrankaFormatedWithAdress_1"> RAMLJAK PROMET d.o.o., Mrkšina 88, 10000 Zagreb zastupanog po punomoćniku Ivan Ramljak</derivirana_varijabla>
  </DomainObject.Predmet.ProtustrankaFormatedWithAdress>
  <DomainObject.Predmet.ProtustrankaFormatedWithAdressOIB>
    <izvorni_sadrzaj> RAMLJAK PROMET d.o.o., OIB 11942029517, Mrkšina 88, 10000 Zagreb zastupanog po punomoćniku Ivan Ramljak</izvorni_sadrzaj>
    <derivirana_varijabla naziv="DomainObject.Predmet.ProtustrankaFormatedWithAdressOIB_1"> RAMLJAK PROMET d.o.o., OIB 11942029517, Mrkšina 88, 10000 Zagreb zastupanog po punomoćniku Ivan Ramljak</derivirana_varijabla>
  </DomainObject.Predmet.ProtustrankaFormatedWithAdressOIB>
  <DomainObject.Predmet.ProtustrankaWithAdress>
    <izvorni_sadrzaj>RAMLJAK PROMET d.o.o. Mrkšina 88, 10000 Zagreb</izvorni_sadrzaj>
    <derivirana_varijabla naziv="DomainObject.Predmet.ProtustrankaWithAdress_1">RAMLJAK PROMET d.o.o. Mrkšina 88, 10000 Zagreb</derivirana_varijabla>
  </DomainObject.Predmet.ProtustrankaWithAdress>
  <DomainObject.Predmet.ProtustrankaWithAdressOIB>
    <izvorni_sadrzaj>RAMLJAK PROMET d.o.o., OIB 11942029517, Mrkšina 88, 10000 Zagreb</izvorni_sadrzaj>
    <derivirana_varijabla naziv="DomainObject.Predmet.ProtustrankaWithAdressOIB_1">RAMLJAK PROMET d.o.o., OIB 11942029517, Mrkšina 88, 10000 Zagreb</derivirana_varijabla>
  </DomainObject.Predmet.ProtustrankaWithAdressOIB>
  <DomainObject.Predmet.ProtustrankaNazivFormated>
    <izvorni_sadrzaj>RAMLJAK PROMET d.o.o.</izvorni_sadrzaj>
    <derivirana_varijabla naziv="DomainObject.Predmet.ProtustrankaNazivFormated_1">RAMLJAK PROMET d.o.o.</derivirana_varijabla>
  </DomainObject.Predmet.ProtustrankaNazivFormated>
  <DomainObject.Predmet.ProtustrankaNazivFormatedOIB>
    <izvorni_sadrzaj>RAMLJAK PROMET d.o.o., OIB 11942029517</izvorni_sadrzaj>
    <derivirana_varijabla naziv="DomainObject.Predmet.ProtustrankaNazivFormatedOIB_1">RAMLJAK PROMET d.o.o., OIB 11942029517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RAMLJAK PROMET d.o.o. zastupanog po punomoćniku Ivan Ramljak</item>
    </izvorni_sadrzaj>
    <derivirana_varijabla naziv="DomainObject.Predmet.ProtuStrankaListFormated_1">
      <item>RAMLJAK PROMET d.o.o. zastupanog po punomoćniku Ivan Ramljak</item>
    </derivirana_varijabla>
  </DomainObject.Predmet.ProtuStrankaListFormated>
  <DomainObject.Predmet.ProtuStrankaListFormatedOIB>
    <izvorni_sadrzaj>
      <item>RAMLJAK PROMET d.o.o., OIB 11942029517 zastupanog po punomoćniku Ivan Ramljak</item>
    </izvorni_sadrzaj>
    <derivirana_varijabla naziv="DomainObject.Predmet.ProtuStrankaListFormatedOIB_1">
      <item>RAMLJAK PROMET d.o.o., OIB 11942029517 zastupanog po punomoćniku Ivan Ramljak</item>
    </derivirana_varijabla>
  </DomainObject.Predmet.ProtuStrankaListFormatedOIB>
  <DomainObject.Predmet.ProtuStrankaListFormatedWithAdress>
    <izvorni_sadrzaj>
      <item>RAMLJAK PROMET d.o.o., Mrkšina 88, 10000 Zagreb zastupanog po punomoćniku Ivan Ramljak</item>
    </izvorni_sadrzaj>
    <derivirana_varijabla naziv="DomainObject.Predmet.ProtuStrankaListFormatedWithAdress_1">
      <item>RAMLJAK PROMET d.o.o., Mrkšina 88, 10000 Zagreb zastupanog po punomoćniku Ivan Ramljak</item>
    </derivirana_varijabla>
  </DomainObject.Predmet.ProtuStrankaListFormatedWithAdress>
  <DomainObject.Predmet.ProtuStrankaListFormatedWithAdressOIB>
    <izvorni_sadrzaj>
      <item>RAMLJAK PROMET d.o.o., OIB 11942029517, Mrkšina 88, 10000 Zagreb zastupanog po punomoćniku Ivan Ramljak</item>
    </izvorni_sadrzaj>
    <derivirana_varijabla naziv="DomainObject.Predmet.ProtuStrankaListFormatedWithAdressOIB_1">
      <item>RAMLJAK PROMET d.o.o., OIB 11942029517, Mrkšina 88, 10000 Zagreb zastupanog po punomoćniku Ivan Ramljak</item>
    </derivirana_varijabla>
  </DomainObject.Predmet.ProtuStrankaListFormatedWithAdressOIB>
  <DomainObject.Predmet.ProtuStrankaListNazivFormated>
    <izvorni_sadrzaj>
      <item>RAMLJAK PROMET d.o.o.</item>
    </izvorni_sadrzaj>
    <derivirana_varijabla naziv="DomainObject.Predmet.ProtuStrankaListNazivFormated_1">
      <item>RAMLJAK PROMET d.o.o.</item>
    </derivirana_varijabla>
  </DomainObject.Predmet.ProtuStrankaListNazivFormated>
  <DomainObject.Predmet.ProtuStrankaListNazivFormatedOIB>
    <izvorni_sadrzaj>
      <item>RAMLJAK PROMET d.o.o., OIB 11942029517</item>
    </izvorni_sadrzaj>
    <derivirana_varijabla naziv="DomainObject.Predmet.ProtuStrankaListNazivFormatedOIB_1">
      <item>RAMLJAK PROMET d.o.o., OIB 11942029517</item>
    </derivirana_varijabla>
  </DomainObject.Predmet.ProtuStrankaListNazivFormatedOIB>
  <DomainObject.Predmet.OstaliListFormated>
    <izvorni_sadrzaj>
      <item>Marko Marić</item>
      <item>Ivan Ramljak punomoćnik sudionika u postupku RAMLJAK PROMET d.o.o.</item>
    </izvorni_sadrzaj>
    <derivirana_varijabla naziv="DomainObject.Predmet.OstaliListFormated_1">
      <item>Marko Marić</item>
      <item>Ivan Ramljak punomoćnik sudionika u postupku RAMLJAK PROMET d.o.o.</item>
    </derivirana_varijabla>
  </DomainObject.Predmet.OstaliListFormated>
  <DomainObject.Predmet.OstaliListFormatedOIB>
    <izvorni_sadrzaj>
      <item>Marko Marić, OIB 40578632064</item>
      <item>Ivan Ramljak, OIB 55932860805 punomoćnik sudionika u postupku RAMLJAK PROMET d.o.o.</item>
    </izvorni_sadrzaj>
    <derivirana_varijabla naziv="DomainObject.Predmet.OstaliListFormatedOIB_1">
      <item>Marko Marić, OIB 40578632064</item>
      <item>Ivan Ramljak, OIB 55932860805 punomoćnik sudionika u postupku RAMLJAK PROMET d.o.o.</item>
    </derivirana_varijabla>
  </DomainObject.Predmet.OstaliListFormatedOIB>
  <DomainObject.Predmet.OstaliListFormatedWithAdress>
    <izvorni_sadrzaj>
      <item>Marko Marić, Petrinjska 59a, 10000 Zagreb</item>
      <item>Ivan Ramljak, Dračevička 8, 10010 Veliko Polje punomoćnik sudionika u postupku RAMLJAK PROMET d.o.o.</item>
    </izvorni_sadrzaj>
    <derivirana_varijabla naziv="DomainObject.Predmet.OstaliListFormatedWithAdress_1">
      <item>Marko Marić, Petrinjska 59a, 10000 Zagreb</item>
      <item>Ivan Ramljak, Dračevička 8, 10010 Veliko Polje punomoćnik sudionika u postupku RAMLJAK PROMET d.o.o.</item>
    </derivirana_varijabla>
  </DomainObject.Predmet.OstaliListFormatedWithAdress>
  <DomainObject.Predmet.OstaliListFormatedWithAdressOIB>
    <izvorni_sadrzaj>
      <item>Marko Marić, OIB 40578632064, Petrinjska 59a, 10000 Zagreb</item>
      <item>Ivan Ramljak, OIB 55932860805, Dračevička 8, 10010 Veliko Polje punomoćnik sudionika u postupku RAMLJAK PROMET d.o.o.</item>
    </izvorni_sadrzaj>
    <derivirana_varijabla naziv="DomainObject.Predmet.OstaliListFormatedWithAdressOIB_1">
      <item>Marko Marić, OIB 40578632064, Petrinjska 59a, 10000 Zagreb</item>
      <item>Ivan Ramljak, OIB 55932860805, Dračevička 8, 10010 Veliko Polje punomoćnik sudionika u postupku RAMLJAK PROMET d.o.o.</item>
    </derivirana_varijabla>
  </DomainObject.Predmet.OstaliListFormatedWithAdressOIB>
  <DomainObject.Predmet.OstaliListNazivFormated>
    <izvorni_sadrzaj>
      <item>Marko Marić</item>
      <item>Ivan Ramljak</item>
    </izvorni_sadrzaj>
    <derivirana_varijabla naziv="DomainObject.Predmet.OstaliListNazivFormated_1">
      <item>Marko Marić</item>
      <item>Ivan Ramljak</item>
    </derivirana_varijabla>
  </DomainObject.Predmet.OstaliListNazivFormated>
  <DomainObject.Predmet.OstaliListNazivFormatedOIB>
    <izvorni_sadrzaj>
      <item>Marko Marić, OIB 40578632064</item>
      <item>Ivan Ramljak, OIB 55932860805</item>
    </izvorni_sadrzaj>
    <derivirana_varijabla naziv="DomainObject.Predmet.OstaliListNazivFormatedOIB_1">
      <item>Marko Marić, OIB 40578632064</item>
      <item>Ivan Ramljak, OIB 55932860805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RAMLJAK PROMET d.o.o.</izvorni_sadrzaj>
    <derivirana_varijabla naziv="DomainObject.Predmet.ProtustrankaIDrugi_1">RAMLJAK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RAMLJAK PROMET d.o.o., OIB 11942029517, Mrkšina 88, 10000 Zagreb</izvorni_sadrzaj>
    <derivirana_varijabla naziv="DomainObject.Predmet.ProtustrankaIDrugiAdressOIB_1">RAMLJAK PROMET d.o.o., OIB 11942029517, Mrkšina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RAMLJAK PROMET d.o.o.</item>
      <item>Marko Marić</item>
      <item>Ivan Ramljak</item>
    </izvorni_sadrzaj>
    <derivirana_varijabla naziv="DomainObject.Predmet.SudioniciListNaziv_1">
      <item>FINA Regionalni centar Zagreb</item>
      <item>RAMLJAK PROMET d.o.o.</item>
      <item>Marko Marić</item>
      <item>Ivan Ramljak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RAMLJAK PROMET d.o.o., OIB 11942029517, Mrkšina 88,10000 Zagreb</item>
      <item>Marko Marić, OIB 40578632064, Petrinjska 59a,10000 Zagreb</item>
      <item>Ivan Ramljak, OIB 55932860805, Dračevička 8,10010 Veliko Polje</item>
    </izvorni_sadrzaj>
    <derivirana_varijabla naziv="DomainObject.Predmet.SudioniciListAdressOIB_1">
      <item>FINA Regionalni centar Zagreb, OIB 85821130368, Trg svibanjskih žrtava 1995. br.1,10000 Zagreb</item>
      <item>RAMLJAK PROMET d.o.o., OIB 11942029517, Mrkšina 88,10000 Zagreb</item>
      <item>Marko Marić, OIB 40578632064, Petrinjska 59a,10000 Zagreb</item>
      <item>Ivan Ramljak, OIB 55932860805, Dračevička 8,10010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11942029517</item>
      <item>, OIB 40578632064</item>
      <item>, OIB 55932860805</item>
    </izvorni_sadrzaj>
    <derivirana_varijabla naziv="DomainObject.Predmet.SudioniciListNazivOIB_1">
      <item>, OIB 85821130368</item>
      <item>, OIB 11942029517</item>
      <item>, OIB 40578632064</item>
      <item>, OIB 55932860805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2016-04-22T14:01:00Z</dcterms:created>
  <dc:creator>Sandra Rotar Vogrin</dc:creator>
  <cp:lastModifiedBy>Tanja Štraubert</cp:lastModifiedBy>
  <cp:lastPrinted>2016-04-29T09:13:00Z</cp:lastPrinted>
  <dcterms:modified xmlns:xsi="http://www.w3.org/2001/XMLSchema-instance" xsi:type="dcterms:W3CDTF">2016-04-29T09:13:00Z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