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3aab" w14:paraId="59e3aab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005CD3">
        <w:t xml:space="preserve"> financija</w:t>
      </w:r>
      <w:r w:rsidR="00360CB4">
        <w:t xml:space="preserve">, Zagreb, Katančićeva 5/a, </w:t>
      </w:r>
      <w:r w:rsidR="00005CD3">
        <w:t xml:space="preserve"> </w:t>
      </w:r>
      <w:r w:rsidR="0087289D">
        <w:t xml:space="preserve">OIB: </w:t>
      </w:r>
      <w:r w:rsidR="0087289D" w:rsidRPr="0087289D">
        <w:t>18683136487</w:t>
      </w:r>
      <w:r w:rsidR="00967C62">
        <w:t xml:space="preserve">, </w:t>
      </w:r>
      <w:r w:rsidR="0087289D">
        <w:t>zastupana po Županijskom državnom odvjetništvu u Osijeku</w:t>
      </w:r>
      <w:r w:rsidR="0023004B">
        <w:t xml:space="preserve"> </w:t>
      </w:r>
      <w:r w:rsidR="009745DD">
        <w:t xml:space="preserve">za otvaranje stečajnog postupka nad dužnikom </w:t>
      </w:r>
      <w:r w:rsidR="00360CB4" w:rsidRPr="00360CB4">
        <w:t>PRINČEVAC d.o.o.</w:t>
      </w:r>
      <w:r w:rsidR="009745DD">
        <w:t xml:space="preserve">, </w:t>
      </w:r>
      <w:r w:rsidR="00360CB4" w:rsidRPr="00360CB4">
        <w:t>Donji Miholjac</w:t>
      </w:r>
      <w:r w:rsidR="009745DD">
        <w:t xml:space="preserve">, </w:t>
      </w:r>
      <w:r w:rsidR="00360CB4" w:rsidRPr="00360CB4">
        <w:t>Staro Sajmište 1</w:t>
      </w:r>
      <w:r w:rsidR="009745DD">
        <w:t xml:space="preserve">, MBS: </w:t>
      </w:r>
      <w:r w:rsidR="00360CB4" w:rsidRPr="00360CB4">
        <w:t>030109549</w:t>
      </w:r>
      <w:r w:rsidR="009745DD">
        <w:t xml:space="preserve">, OIB: </w:t>
      </w:r>
      <w:r w:rsidR="00360CB4" w:rsidRPr="00360CB4">
        <w:t>65821423952</w:t>
      </w:r>
      <w:r w:rsidRPr="00B37760">
        <w:rPr>
          <w:color w:val="000000"/>
        </w:rPr>
        <w:t xml:space="preserve">, dana </w:t>
      </w:r>
      <w:r w:rsidR="00360CB4">
        <w:rPr>
          <w:color w:val="000000"/>
        </w:rPr>
        <w:t>31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360CB4" w:rsidRPr="00360CB4">
        <w:t>PRINČEVAC d.o.o.</w:t>
      </w:r>
      <w:r w:rsidR="00360CB4">
        <w:t xml:space="preserve">, </w:t>
      </w:r>
      <w:r w:rsidR="00360CB4" w:rsidRPr="00360CB4">
        <w:t>Donji Miholjac</w:t>
      </w:r>
      <w:r w:rsidR="00360CB4">
        <w:t xml:space="preserve">, </w:t>
      </w:r>
      <w:r w:rsidR="00360CB4" w:rsidRPr="00360CB4">
        <w:t>Staro Sajmište 1</w:t>
      </w:r>
      <w:r w:rsidR="00360CB4">
        <w:t xml:space="preserve">, MBS: </w:t>
      </w:r>
      <w:r w:rsidR="00360CB4" w:rsidRPr="00360CB4">
        <w:t>030109549</w:t>
      </w:r>
      <w:r w:rsidR="00360CB4">
        <w:t xml:space="preserve">, OIB: </w:t>
      </w:r>
      <w:r w:rsidR="00360CB4" w:rsidRPr="00360CB4">
        <w:t>65821423952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6E2D34">
        <w:rPr>
          <w:color w:val="000000"/>
        </w:rPr>
        <w:t xml:space="preserve">2. Za privremenog stečajnog upravitelja dužnika imenuje se </w:t>
      </w:r>
      <w:proofErr w:type="spellStart"/>
      <w:r w:rsidR="00865AE0">
        <w:t>Šimo</w:t>
      </w:r>
      <w:proofErr w:type="spellEnd"/>
      <w:r w:rsidR="00865AE0">
        <w:t xml:space="preserve"> Bošnjak OIB: </w:t>
      </w:r>
      <w:r w:rsidR="00865AE0" w:rsidRPr="00865AE0">
        <w:t>38523531471</w:t>
      </w:r>
      <w:r w:rsidR="006E2D34">
        <w:t xml:space="preserve"> </w:t>
      </w:r>
      <w:r w:rsidR="0052437C" w:rsidRPr="006E2D34">
        <w:t>sa sjedištem</w:t>
      </w:r>
      <w:r w:rsidR="006E2D34">
        <w:t>,</w:t>
      </w:r>
      <w:r w:rsidR="0052437C" w:rsidRPr="006E2D34">
        <w:t xml:space="preserve"> poslovnom adresom i adresom prebivališta u </w:t>
      </w:r>
      <w:r w:rsidR="006E2D34">
        <w:t xml:space="preserve">Osijeku, </w:t>
      </w:r>
      <w:r w:rsidR="00865AE0">
        <w:t>Vukovarska cesta 56</w:t>
      </w:r>
      <w:r w:rsidR="00ED6F97" w:rsidRPr="006E2D34">
        <w:t xml:space="preserve">, </w:t>
      </w:r>
      <w:r w:rsidR="001F564E" w:rsidRPr="006E2D34">
        <w:t xml:space="preserve">izabran metodom slučajnog </w:t>
      </w:r>
      <w:r w:rsidR="001C4331" w:rsidRPr="006E2D34">
        <w:t>odabira - automatskom dodjelom</w:t>
      </w:r>
      <w:r w:rsidR="001F564E" w:rsidRPr="006E2D34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1E554D">
        <w:t>PRINČEVAC d.o.o., Donji Miholjac, Staro Sajmište 1, MBS: 030109549, OIB: 65821423952</w:t>
      </w:r>
      <w:r w:rsidR="005D0309">
        <w:t>,</w:t>
      </w:r>
      <w:r w:rsidR="005A3D9C">
        <w:t xml:space="preserve"> za dan</w:t>
      </w:r>
    </w:p>
    <w:p w:rsidRDefault="00142D47" w:rsidP="0085221D" w:rsidR="00142D47" w:rsidRPr="00B37760">
      <w:pPr>
        <w:jc w:val="both"/>
        <w:rPr>
          <w:color w:val="000000"/>
        </w:rPr>
      </w:pPr>
    </w:p>
    <w:p w:rsidRDefault="001E554D" w:rsidP="001E554D" w:rsidR="0085221D" w:rsidRPr="001E554D">
      <w:pPr>
        <w:ind w:left="360"/>
        <w:jc w:val="center"/>
        <w:rPr>
          <w:b/>
        </w:rPr>
      </w:pPr>
      <w:r>
        <w:rPr>
          <w:b/>
          <w:color w:val="000000"/>
        </w:rPr>
        <w:t>22</w:t>
      </w:r>
      <w:r w:rsidR="00996B3D">
        <w:rPr>
          <w:b/>
          <w:color w:val="000000"/>
        </w:rPr>
        <w:t xml:space="preserve">. </w:t>
      </w:r>
      <w:r w:rsidR="0043157D" w:rsidRPr="001E554D">
        <w:rPr>
          <w:b/>
          <w:color w:val="000000"/>
        </w:rPr>
        <w:t>ožujka</w:t>
      </w:r>
      <w:r w:rsidR="00ED6F97" w:rsidRPr="001E554D">
        <w:rPr>
          <w:b/>
          <w:color w:val="000000"/>
        </w:rPr>
        <w:t xml:space="preserve"> 201</w:t>
      </w:r>
      <w:r w:rsidR="00DB48D4" w:rsidRPr="001E554D">
        <w:rPr>
          <w:b/>
          <w:color w:val="000000"/>
        </w:rPr>
        <w:t>8</w:t>
      </w:r>
      <w:r w:rsidR="00ED6F97" w:rsidRPr="001E554D">
        <w:rPr>
          <w:b/>
          <w:color w:val="000000"/>
        </w:rPr>
        <w:t xml:space="preserve">. u </w:t>
      </w:r>
      <w:r w:rsidR="00B843CD" w:rsidRPr="001E554D">
        <w:rPr>
          <w:b/>
          <w:color w:val="000000"/>
        </w:rPr>
        <w:t>10,40</w:t>
      </w:r>
      <w:r w:rsidR="0085221D" w:rsidRPr="001E554D">
        <w:rPr>
          <w:b/>
          <w:color w:val="000000"/>
        </w:rPr>
        <w:t xml:space="preserve"> sati</w:t>
      </w:r>
    </w:p>
    <w:p w:rsidRDefault="00710AD2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 </w:t>
      </w:r>
      <w:r w:rsidR="0085221D" w:rsidRPr="00EC2419">
        <w:rPr>
          <w:b/>
          <w:color w:val="000000"/>
        </w:rPr>
        <w:t>u prostorijama Trgovačkog suda u Osijeku,</w:t>
      </w:r>
    </w:p>
    <w:p w:rsidRDefault="00710AD2" w:rsidP="00DA519D" w:rsidR="000377BE" w:rsidRPr="00DA519D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1E554D">
        <w:t>20. lipnja</w:t>
      </w:r>
      <w:r w:rsidR="000404FE">
        <w:t xml:space="preserve"> </w:t>
      </w:r>
      <w:r w:rsidR="00585950">
        <w:t>2017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585950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585950">
        <w:t>7</w:t>
      </w:r>
      <w:r>
        <w:t>-</w:t>
      </w:r>
      <w:r w:rsidR="00AA5A5F">
        <w:t>3205</w:t>
      </w:r>
      <w:r>
        <w:t xml:space="preserve"> od </w:t>
      </w:r>
      <w:r w:rsidR="0069623D">
        <w:t>19. lipnja</w:t>
      </w:r>
      <w:r w:rsidR="00F36B0E">
        <w:t xml:space="preserve"> 2017.</w:t>
      </w:r>
      <w:r>
        <w:t xml:space="preserve"> godine, za provedbu </w:t>
      </w:r>
      <w:r w:rsidR="00A878CB">
        <w:t xml:space="preserve">skraćenog </w:t>
      </w:r>
      <w:r>
        <w:t xml:space="preserve">stečajnog postupka nad dužnikom </w:t>
      </w:r>
      <w:r w:rsidR="0069623D">
        <w:t>PRINČEVAC d.o.o., Donji Miholjac, Staro Sajmište 1, MBS: 030109549, OIB: 65821423952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69623D">
        <w:t>16. lipnja</w:t>
      </w:r>
      <w:r w:rsidR="00E01C6E">
        <w:t xml:space="preserve"> 2017.</w:t>
      </w:r>
      <w:r>
        <w:t xml:space="preserve"> godine dužnik u Očevidniku redoslijeda osnova za plaćanje ima evidentirane neizvršene osnove za plaćanje u neprekinutom razdoblju od 120 dana, u ukupnom iznosu od </w:t>
      </w:r>
      <w:r w:rsidR="0069623D">
        <w:t>12.739,63</w:t>
      </w:r>
      <w:r>
        <w:t xml:space="preserve"> kn, u koji iznos je uračunata kamata i naknada FINE za provedbe ovrhe na novčanim sredstvima dužnika. </w:t>
      </w:r>
      <w:r w:rsidRPr="00E257AA">
        <w:t xml:space="preserve">Navodi da dužnik </w:t>
      </w:r>
      <w:r w:rsidR="00366FC2" w:rsidRPr="00E257AA">
        <w:t xml:space="preserve">nema </w:t>
      </w:r>
      <w:r w:rsidRPr="00E257AA">
        <w:t>zaposlen</w:t>
      </w:r>
      <w:r w:rsidR="00366FC2" w:rsidRPr="00E257AA">
        <w:t>ih</w:t>
      </w:r>
      <w:r w:rsidRPr="00E257AA"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E257AA">
        <w:t xml:space="preserve">16. lipnja </w:t>
      </w:r>
      <w:r w:rsidR="007541DD">
        <w:t xml:space="preserve">2017.  </w:t>
      </w:r>
      <w:r>
        <w:t xml:space="preserve">godine te u svom podnesku od </w:t>
      </w:r>
      <w:r w:rsidR="00E257AA">
        <w:t xml:space="preserve">19. lipnja </w:t>
      </w:r>
      <w:r w:rsidR="007541DD">
        <w:t>2017</w:t>
      </w:r>
      <w:r w:rsidR="007743BC">
        <w:t>.</w:t>
      </w:r>
      <w:r w:rsidR="007541DD">
        <w:t xml:space="preserve"> </w:t>
      </w:r>
      <w:r>
        <w:t xml:space="preserve">godine navodi da dužnik na dan </w:t>
      </w:r>
      <w:r w:rsidR="00E257AA">
        <w:t xml:space="preserve">16. lipnja </w:t>
      </w:r>
      <w:r w:rsidR="007541DD">
        <w:t>2017</w:t>
      </w:r>
      <w:r w:rsidR="007743BC">
        <w:t>.</w:t>
      </w:r>
      <w:r>
        <w:t xml:space="preserve"> godine u Jedinstvenom registru računa ima otvo</w:t>
      </w:r>
      <w:r w:rsidR="006503D3">
        <w:t xml:space="preserve">rene sljedeće račune i oročena </w:t>
      </w:r>
      <w:r>
        <w:t xml:space="preserve">novčana sredstva </w:t>
      </w:r>
      <w:r w:rsidR="00E257AA">
        <w:t>HR3223600001102159093 Zagrebačka banka</w:t>
      </w:r>
      <w:r>
        <w:t xml:space="preserve">, te da na temelju </w:t>
      </w:r>
      <w:r w:rsidR="008731B8">
        <w:t xml:space="preserve"> </w:t>
      </w:r>
      <w:r>
        <w:t xml:space="preserve">čl. 112. st. </w:t>
      </w:r>
      <w:r w:rsidR="00E257AA">
        <w:t xml:space="preserve"> </w:t>
      </w:r>
      <w:r>
        <w:t xml:space="preserve">5. SZ-a dužnik na ime predujma za namirenje troškova stečajnog postupka </w:t>
      </w:r>
      <w:r w:rsidR="00C83F56">
        <w:t xml:space="preserve">na dan 16. lipnja 2017. </w:t>
      </w:r>
      <w:r w:rsidR="006213A8">
        <w:t>ima</w:t>
      </w:r>
      <w:r>
        <w:t xml:space="preserve"> zaplijenjena novčana sredstva</w:t>
      </w:r>
      <w:r w:rsidR="006213A8">
        <w:t xml:space="preserve"> u iznosu od 1.480,72 kn.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 w:rsidRPr="00F974B9">
        <w:t xml:space="preserve">Trgovački sud u Osijeku je dana </w:t>
      </w:r>
      <w:r w:rsidR="001071EB">
        <w:t xml:space="preserve">28. lipnja </w:t>
      </w:r>
      <w:r w:rsidR="00576787" w:rsidRPr="00F974B9">
        <w:t>2017.</w:t>
      </w:r>
      <w:r w:rsidRPr="00F974B9">
        <w:t xml:space="preserve"> godine objavio oglas na mrežnoj</w:t>
      </w:r>
      <w:r>
        <w:t xml:space="preserve"> stranici e-Oglasna ploča sudova pod poslovnim brojem </w:t>
      </w:r>
      <w:r w:rsidR="001071EB">
        <w:t>20</w:t>
      </w:r>
      <w:r w:rsidR="00F974B9">
        <w:t xml:space="preserve"> </w:t>
      </w:r>
      <w:r>
        <w:t>St-</w:t>
      </w:r>
      <w:r w:rsidR="001071EB">
        <w:t>620</w:t>
      </w:r>
      <w:r>
        <w:t>/</w:t>
      </w:r>
      <w:r w:rsidR="00B42F84">
        <w:t>20</w:t>
      </w:r>
      <w:r>
        <w:t>1</w:t>
      </w:r>
      <w:r w:rsidR="00576787">
        <w:t>7</w:t>
      </w:r>
      <w:r>
        <w:t xml:space="preserve">-3 od </w:t>
      </w:r>
      <w:r w:rsidR="001071EB">
        <w:t xml:space="preserve">28. lipnja </w:t>
      </w:r>
      <w:r w:rsidR="00576787">
        <w:t xml:space="preserve">2017. </w:t>
      </w:r>
      <w:r>
        <w:t xml:space="preserve"> 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81122D">
        <w:t xml:space="preserve">28. </w:t>
      </w:r>
      <w:r w:rsidR="00DA0F82">
        <w:t>srpnja</w:t>
      </w:r>
      <w:r w:rsidR="00333DFE">
        <w:t xml:space="preserve"> 2017.</w:t>
      </w:r>
      <w:r>
        <w:t xml:space="preserve"> godine, vjerovnik </w:t>
      </w:r>
      <w:r w:rsidR="000059C8">
        <w:t xml:space="preserve">REPUBLIKA HRVATSKA Ministarstvo financija, Zagreb, Katančićeva 5/a,  OIB: </w:t>
      </w:r>
      <w:r w:rsidR="000059C8" w:rsidRPr="0087289D">
        <w:t>18683136487</w:t>
      </w:r>
      <w:r w:rsidR="000059C8">
        <w:t>, zastupana po Županijskom državnom odvjetništvu u Osijeku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r w:rsidR="00313EE5">
        <w:t>PRINČEVAC d.o.o., Donji Miholjac, Staro Sajmište 1, MBS: 030109549, OIB: 65821423952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  <w:r w:rsidR="00D54349">
        <w:t xml:space="preserve">  </w:t>
      </w:r>
      <w:r w:rsidR="00313EE5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9E2DC9">
        <w:rPr>
          <w:color w:val="000000"/>
        </w:rPr>
        <w:t>Stečajnog zakona (</w:t>
      </w:r>
      <w:r w:rsidR="00334F91">
        <w:rPr>
          <w:color w:val="000000"/>
        </w:rPr>
        <w:t>Narodne novine</w:t>
      </w:r>
      <w:r w:rsidR="009E2DC9">
        <w:rPr>
          <w:color w:val="000000"/>
        </w:rPr>
        <w:t xml:space="preserve"> 71/15 i 104/17 dalje: SZ-a)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C2419" w:rsidP="00142D47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</w:t>
      </w:r>
      <w:r w:rsidR="008F65D7">
        <w:rPr>
          <w:color w:val="000000"/>
        </w:rPr>
        <w:lastRenderedPageBreak/>
        <w:t xml:space="preserve">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313EE5" w:rsidP="00A51138" w:rsidR="00313EE5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313EE5">
        <w:t>31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1B3C40" w:rsidP="000377BE" w:rsidR="001B3C40">
      <w:pPr>
        <w:jc w:val="center"/>
      </w:pPr>
    </w:p>
    <w:p w:rsidRDefault="001B3C40" w:rsidP="000377BE" w:rsidR="001B3C40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1B3C40" w:rsidP="00732816" w:rsidR="001B3C40">
      <w:pPr>
        <w:ind w:left="4956"/>
        <w:jc w:val="center"/>
      </w:pPr>
    </w:p>
    <w:p w:rsidRDefault="001B3C40" w:rsidP="00732816" w:rsidR="001B3C40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D002E5" w:rsidP="00D002E5" w:rsidR="00D002E5" w:rsidRPr="00D002E5">
      <w:pPr>
        <w:jc w:val="both"/>
        <w:rPr>
          <w:color w:val="000000"/>
        </w:rPr>
      </w:pPr>
      <w:r w:rsidRPr="00D002E5">
        <w:rPr>
          <w:color w:val="000000"/>
        </w:rPr>
        <w:t>-</w:t>
      </w:r>
      <w:proofErr w:type="spellStart"/>
      <w:r w:rsidRPr="00D002E5">
        <w:rPr>
          <w:color w:val="000000"/>
        </w:rPr>
        <w:t>priv</w:t>
      </w:r>
      <w:proofErr w:type="spellEnd"/>
      <w:r>
        <w:rPr>
          <w:color w:val="000000"/>
        </w:rPr>
        <w:t>.</w:t>
      </w:r>
      <w:r w:rsidRPr="00D002E5">
        <w:rPr>
          <w:color w:val="000000"/>
        </w:rPr>
        <w:t xml:space="preserve"> </w:t>
      </w:r>
      <w:proofErr w:type="spellStart"/>
      <w:r w:rsidRPr="00D002E5">
        <w:rPr>
          <w:color w:val="000000"/>
        </w:rPr>
        <w:t>steč</w:t>
      </w:r>
      <w:proofErr w:type="spellEnd"/>
      <w:r w:rsidRPr="00D002E5">
        <w:rPr>
          <w:color w:val="000000"/>
        </w:rPr>
        <w:t xml:space="preserve">. upravitelju </w:t>
      </w:r>
      <w:r>
        <w:t xml:space="preserve">Šimi Bošnjak, Osijek, Vukovarska cesta 56 </w:t>
      </w:r>
      <w:r w:rsidRPr="00D002E5">
        <w:rPr>
          <w:color w:val="000000"/>
        </w:rPr>
        <w:t>uz presliku lista 6-19</w:t>
      </w:r>
    </w:p>
    <w:p w:rsidRDefault="00D002E5" w:rsidP="00D002E5" w:rsidR="00146CAB">
      <w:pPr>
        <w:jc w:val="both"/>
      </w:pPr>
      <w:r w:rsidRPr="00D002E5">
        <w:rPr>
          <w:color w:val="000000"/>
        </w:rPr>
        <w:t>-dužniku</w:t>
      </w:r>
      <w:r w:rsidR="00146CAB">
        <w:rPr>
          <w:color w:val="000000"/>
        </w:rPr>
        <w:t xml:space="preserve"> </w:t>
      </w:r>
      <w:r w:rsidR="00146CAB">
        <w:t>PRINČEVAC d.o.o., Donji Miholjac, Staro Sajmište 1</w:t>
      </w:r>
    </w:p>
    <w:p w:rsidRDefault="00D002E5" w:rsidP="00D002E5" w:rsidR="00D002E5" w:rsidRPr="00D002E5">
      <w:pPr>
        <w:jc w:val="both"/>
        <w:rPr>
          <w:color w:val="000000"/>
        </w:rPr>
      </w:pPr>
      <w:r w:rsidRPr="00D002E5">
        <w:rPr>
          <w:color w:val="000000"/>
        </w:rPr>
        <w:t>-</w:t>
      </w:r>
      <w:proofErr w:type="spellStart"/>
      <w:r w:rsidRPr="00D002E5">
        <w:rPr>
          <w:color w:val="000000"/>
        </w:rPr>
        <w:t>zz</w:t>
      </w:r>
      <w:proofErr w:type="spellEnd"/>
      <w:r w:rsidRPr="00D002E5">
        <w:rPr>
          <w:color w:val="000000"/>
        </w:rPr>
        <w:t xml:space="preserve"> dužnika</w:t>
      </w:r>
      <w:r w:rsidR="00146CAB">
        <w:rPr>
          <w:color w:val="000000"/>
        </w:rPr>
        <w:t xml:space="preserve"> </w:t>
      </w:r>
      <w:r w:rsidR="00146CAB" w:rsidRPr="00146CAB">
        <w:rPr>
          <w:color w:val="000000"/>
        </w:rPr>
        <w:t>Anita Došen, Osijek, Matije Gupca 15</w:t>
      </w:r>
    </w:p>
    <w:p w:rsidRDefault="00D002E5" w:rsidP="00D002E5" w:rsidR="00D002E5" w:rsidRPr="00D002E5">
      <w:pPr>
        <w:jc w:val="both"/>
        <w:rPr>
          <w:color w:val="000000"/>
        </w:rPr>
      </w:pPr>
      <w:r w:rsidRPr="00D002E5">
        <w:rPr>
          <w:color w:val="000000"/>
        </w:rPr>
        <w:t>-ŽDO GUO Osijek</w:t>
      </w:r>
    </w:p>
    <w:p w:rsidRDefault="00D002E5" w:rsidP="00D002E5" w:rsidR="00D002E5" w:rsidRPr="00D002E5">
      <w:pPr>
        <w:jc w:val="both"/>
        <w:rPr>
          <w:color w:val="000000"/>
        </w:rPr>
      </w:pPr>
      <w:r w:rsidRPr="00D002E5">
        <w:rPr>
          <w:color w:val="000000"/>
        </w:rPr>
        <w:t xml:space="preserve">-FINA </w:t>
      </w:r>
    </w:p>
    <w:p w:rsidRDefault="00D002E5" w:rsidP="00D002E5" w:rsidR="00D002E5" w:rsidRPr="00D002E5">
      <w:pPr>
        <w:jc w:val="both"/>
        <w:rPr>
          <w:color w:val="000000"/>
        </w:rPr>
      </w:pPr>
      <w:r w:rsidRPr="00D002E5">
        <w:rPr>
          <w:color w:val="000000"/>
        </w:rPr>
        <w:t>-Ministarstvu pravosuđa RH, Zagreb, Ulica Grada Vukovara 49, elektroničkom poštom</w:t>
      </w:r>
    </w:p>
    <w:p w:rsidRDefault="00D002E5" w:rsidP="00D002E5" w:rsidR="00D002E5" w:rsidRPr="00D002E5">
      <w:pPr>
        <w:jc w:val="both"/>
        <w:rPr>
          <w:color w:val="000000"/>
        </w:rPr>
      </w:pPr>
      <w:r w:rsidRPr="00D002E5">
        <w:rPr>
          <w:color w:val="000000"/>
        </w:rPr>
        <w:t>-</w:t>
      </w:r>
      <w:proofErr w:type="spellStart"/>
      <w:r w:rsidRPr="00D002E5">
        <w:rPr>
          <w:color w:val="000000"/>
        </w:rPr>
        <w:t>eOgl</w:t>
      </w:r>
      <w:proofErr w:type="spellEnd"/>
      <w:r w:rsidRPr="00D002E5">
        <w:rPr>
          <w:color w:val="000000"/>
        </w:rPr>
        <w:t>. ploča uz prijedlog</w:t>
      </w:r>
    </w:p>
    <w:p w:rsidRDefault="00D002E5" w:rsidP="00D002E5" w:rsidR="00750685" w:rsidRPr="00B37760">
      <w:pPr>
        <w:jc w:val="both"/>
      </w:pPr>
      <w:r w:rsidRPr="00D002E5">
        <w:rPr>
          <w:color w:val="000000"/>
        </w:rPr>
        <w:t>- R 22.3.2018 u 10,40h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D21" w:rsidR="00E96D21">
      <w:r>
        <w:separator/>
      </w:r>
    </w:p>
  </w:endnote>
  <w:endnote w:id="0" w:type="continuationSeparator">
    <w:p w:rsidRDefault="00E96D21" w:rsidR="00E96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D21" w:rsidR="00E96D21">
      <w:r>
        <w:separator/>
      </w:r>
    </w:p>
  </w:footnote>
  <w:footnote w:id="0" w:type="continuationSeparator">
    <w:p w:rsidRDefault="00E96D21" w:rsidR="00E96D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C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66D8B" w:rsidR="00D66D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D66D8B">
      <w:t>7 St-1495/17-10</w:t>
    </w:r>
  </w:p>
  <w:p w:rsidRDefault="00E216ED" w:rsidP="00E216ED" w:rsidR="00E216ED">
    <w:pPr>
      <w:jc w:val="right"/>
    </w:pPr>
  </w:p>
  <w:p w:rsidRDefault="009F7201" w:rsidP="009F7201" w:rsidR="009F7201">
    <w:pPr>
      <w:jc w:val="right"/>
    </w:pPr>
  </w:p>
  <w:p w:rsidRDefault="00C46B2B" w:rsidP="000377BE" w:rsidR="00C46B2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D66D8B">
      <w:t>1495</w:t>
    </w:r>
    <w:r w:rsidR="006F3974">
      <w:t>/</w:t>
    </w:r>
    <w:r w:rsidR="008A0D3E">
      <w:t>17-</w:t>
    </w:r>
    <w:r w:rsidR="00D66D8B">
      <w:t>10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012F06"/>
    <w:multiLevelType w:val="hybridMultilevel"/>
    <w:tmpl w:val="73282334"/>
    <w:lvl w:tplc="DB54B7CA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59C8"/>
    <w:rsid w:val="00005CD3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404F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1EB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2D47"/>
    <w:rsid w:val="00144D3E"/>
    <w:rsid w:val="00146CAB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7FC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3C40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554D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1F7CE8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596E"/>
    <w:rsid w:val="00276BE9"/>
    <w:rsid w:val="00277609"/>
    <w:rsid w:val="002811B8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4DB7"/>
    <w:rsid w:val="002F6466"/>
    <w:rsid w:val="00301F53"/>
    <w:rsid w:val="00306615"/>
    <w:rsid w:val="0031019E"/>
    <w:rsid w:val="00310BB4"/>
    <w:rsid w:val="00310F77"/>
    <w:rsid w:val="00311577"/>
    <w:rsid w:val="00313EE5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3DFE"/>
    <w:rsid w:val="00334F91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0CB4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0E65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1EC7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6FB2"/>
    <w:rsid w:val="0059791F"/>
    <w:rsid w:val="005A06F2"/>
    <w:rsid w:val="005A2403"/>
    <w:rsid w:val="005A27F5"/>
    <w:rsid w:val="005A39C5"/>
    <w:rsid w:val="005A3AAF"/>
    <w:rsid w:val="005A3D9C"/>
    <w:rsid w:val="005A514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13A8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9623D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2D34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AD2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122D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AE0"/>
    <w:rsid w:val="00870CA7"/>
    <w:rsid w:val="00872393"/>
    <w:rsid w:val="00872876"/>
    <w:rsid w:val="0087289D"/>
    <w:rsid w:val="008731B8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0D3E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AC0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B3D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61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5A5F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0988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43CD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3F56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02E5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349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D8B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92E"/>
    <w:rsid w:val="00DA0F82"/>
    <w:rsid w:val="00DA1006"/>
    <w:rsid w:val="00DA22A1"/>
    <w:rsid w:val="00DA2971"/>
    <w:rsid w:val="00DA2DE2"/>
    <w:rsid w:val="00DA3097"/>
    <w:rsid w:val="00DA519D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25B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1C6E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16ED"/>
    <w:rsid w:val="00E222E3"/>
    <w:rsid w:val="00E24EEE"/>
    <w:rsid w:val="00E24FDE"/>
    <w:rsid w:val="00E25567"/>
    <w:rsid w:val="00E257AA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6D21"/>
    <w:rsid w:val="00E9704E"/>
    <w:rsid w:val="00EA13F7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974B9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2F67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6D8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C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F7C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F7C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C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C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6D8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C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F7C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F7C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C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C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St-1495/2017</izvorni_sadrzaj>
    <derivirana_varijabla naziv="DomainObject.Predmet.OznakaBroj_1">St-1495/2017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PRINČEVAC d.o.o. za proizvodnju i trgovinu</izvorni_sadrzaj>
    <derivirana_varijabla naziv="DomainObject.Predmet.ProtustrankaFormated_1">  PRINČEVAC d.o.o. za proizvodnju i trgovinu</derivirana_varijabla>
  </DomainObject.Predmet.ProtustrankaFormated>
  <DomainObject.Predmet.ProtustrankaFormatedOIB>
    <izvorni_sadrzaj>  PRINČEVAC d.o.o. za proizvodnju i trgovinu, OIB 65821423952</izvorni_sadrzaj>
    <derivirana_varijabla naziv="DomainObject.Predmet.ProtustrankaFormatedOIB_1">  PRINČEVAC d.o.o. za proizvodnju i trgovinu, OIB 65821423952</derivirana_varijabla>
  </DomainObject.Predmet.ProtustrankaFormatedOIB>
  <DomainObject.Predmet.ProtustrankaFormatedWithAdress>
    <izvorni_sadrzaj> PRINČEVAC d.o.o. za proizvodnju i trgovinu, Staro Sajmište 1 , 31540 Donji Miholjac</izvorni_sadrzaj>
    <derivirana_varijabla naziv="DomainObject.Predmet.ProtustrankaFormatedWithAdress_1"> PRINČEVAC d.o.o. za proizvodnju i trgovinu, Staro Sajmište 1 , 31540 Donji Miholjac</derivirana_varijabla>
  </DomainObject.Predmet.ProtustrankaFormatedWithAdress>
  <DomainObject.Predmet.ProtustrankaFormatedWithAdressOIB>
    <izvorni_sadrzaj> PRINČEVAC d.o.o. za proizvodnju i trgovinu, OIB 65821423952, Staro Sajmište 1 , 31540 Donji Miholjac</izvorni_sadrzaj>
    <derivirana_varijabla naziv="DomainObject.Predmet.ProtustrankaFormatedWithAdressOIB_1"> PRINČEVAC d.o.o. za proizvodnju i trgovinu, OIB 65821423952, Staro Sajmište 1 , 31540 Donji Miholjac</derivirana_varijabla>
  </DomainObject.Predmet.ProtustrankaFormatedWithAdressOIB>
  <DomainObject.Predmet.ProtustrankaWithAdress>
    <izvorni_sadrzaj>PRINČEVAC d.o.o. za proizvodnju i trgovinu Staro Sajmište 1 , 31540 Donji Miholjac</izvorni_sadrzaj>
    <derivirana_varijabla naziv="DomainObject.Predmet.ProtustrankaWithAdress_1">PRINČEVAC d.o.o. za proizvodnju i trgovinu Staro Sajmište 1 , 31540 Donji Miholjac</derivirana_varijabla>
  </DomainObject.Predmet.ProtustrankaWithAdress>
  <DomainObject.Predmet.ProtustrankaWithAdressOIB>
    <izvorni_sadrzaj>PRINČEVAC d.o.o. za proizvodnju i trgovinu, OIB 65821423952, Staro Sajmište 1 , 31540 Donji Miholjac</izvorni_sadrzaj>
    <derivirana_varijabla naziv="DomainObject.Predmet.ProtustrankaWithAdressOIB_1">PRINČEVAC d.o.o. za proizvodnju i trgovinu, OIB 65821423952, Staro Sajmište 1 , 31540 Donji Miholjac</derivirana_varijabla>
  </DomainObject.Predmet.ProtustrankaWithAdressOIB>
  <DomainObject.Predmet.ProtustrankaNazivFormated>
    <izvorni_sadrzaj>PRINČEVAC d.o.o. za proizvodnju i trgovinu</izvorni_sadrzaj>
    <derivirana_varijabla naziv="DomainObject.Predmet.ProtustrankaNazivFormated_1">PRINČEVAC d.o.o. za proizvodnju i trgovinu</derivirana_varijabla>
  </DomainObject.Predmet.ProtustrankaNazivFormated>
  <DomainObject.Predmet.ProtustrankaNazivFormatedOIB>
    <izvorni_sadrzaj>PRINČEVAC d.o.o. za proizvodnju i trgovinu, OIB 65821423952</izvorni_sadrzaj>
    <derivirana_varijabla naziv="DomainObject.Predmet.ProtustrankaNazivFormatedOIB_1">PRINČEVAC d.o.o. za proizvodnju i trgovinu, OIB 65821423952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 zastupanog po punomoćniku Županijsko državno odvjetništvo GUO</izvorni_sadrzaj>
    <derivirana_varijabla naziv="DomainObject.Predmet.StrankaFormated_1">  RH MR PU PODRUČNI URED OSIJEK zastupanog po punomoćniku Županijsko državno odvjetništvo GUO</derivirana_varijabla>
  </DomainObject.Predmet.StrankaFormated>
  <DomainObject.Predmet.StrankaFormatedOIB>
    <izvorni_sadrzaj>  RH MR PU PODRUČNI URED OSIJEK, OIB 18683136487 zastupanog po punomoćniku Županijsko državno odvjetništvo GUO</izvorni_sadrzaj>
    <derivirana_varijabla naziv="DomainObject.Predmet.StrankaFormatedOIB_1">  RH MR PU PODRUČNI URED OSIJEK, OIB 18683136487 zastupanog po punomoćniku Županijsko državno odvjetništvo GUO</derivirana_varijabla>
  </DomainObject.Predmet.StrankaFormatedOIB>
  <DomainObject.Predmet.StrankaFormatedWithAdress>
    <izvorni_sadrzaj> RH MR PU PODRUČNI URED OSIJEK zastupanog po punomoćniku Županijsko državno odvjetništvo GUO</izvorni_sadrzaj>
    <derivirana_varijabla naziv="DomainObject.Predmet.StrankaFormatedWithAdress_1"> RH MR PU PODRUČNI URED OSIJEK zastupanog po punomoćniku Županijsko državno odvjetništvo GUO</derivirana_varijabla>
  </DomainObject.Predmet.StrankaFormatedWithAdress>
  <DomainObject.Predmet.StrankaFormatedWithAdressOIB>
    <izvorni_sadrzaj> RH MR PU PODRUČNI URED OSIJEK, OIB 18683136487 zastupanog po punomoćniku Županijsko državno odvjetništvo GUO</izvorni_sadrzaj>
    <derivirana_varijabla naziv="DomainObject.Predmet.StrankaFormatedWithAdressOIB_1"> RH MR PU PODRUČNI URED OSIJEK, OIB 18683136487 zastupanog po punomoćniku Županijsko državno odvjetništvo GUO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MR PU PODRUČNI URED OSIJEK zastupanog po punomoćniku Županijsko državno odvjetništvo GUO</item>
    </izvorni_sadrzaj>
    <derivirana_varijabla naziv="DomainObject.Predmet.StrankaListFormated_1">
      <item>RH MR PU PODRUČNI URED OSIJEK zastupanog po punomoćniku Županijsko državno odvjetništvo GUO</item>
    </derivirana_varijabla>
  </DomainObject.Predmet.StrankaListFormated>
  <DomainObject.Predmet.StrankaListFormatedOIB>
    <izvorni_sadrzaj>
      <item>RH MR PU PODRUČNI URED OSIJEK, OIB 18683136487 zastupanog po punomoćniku Županijsko državno odvjetništvo GUO</item>
    </izvorni_sadrzaj>
    <derivirana_varijabla naziv="DomainObject.Predmet.StrankaListFormatedOIB_1">
      <item>RH MR PU PODRUČNI URED OSIJEK, OIB 18683136487 zastupanog po punomoćniku Županijsko državno odvjetništvo GUO</item>
    </derivirana_varijabla>
  </DomainObject.Predmet.StrankaListFormatedOIB>
  <DomainObject.Predmet.StrankaListFormatedWithAdress>
    <izvorni_sadrzaj>
      <item>RH MR PU PODRUČNI URED OSIJEK zastupanog po punomoćniku Županijsko državno odvjetništvo GUO</item>
    </izvorni_sadrzaj>
    <derivirana_varijabla naziv="DomainObject.Predmet.StrankaListFormatedWithAdress_1">
      <item>RH MR PU PODRUČNI URED OSIJEK zastupanog po punomoćniku Županijsko državno odvjetništvo GUO</item>
    </derivirana_varijabla>
  </DomainObject.Predmet.StrankaListFormatedWithAdress>
  <DomainObject.Predmet.StrankaListFormatedWithAdressOIB>
    <izvorni_sadrzaj>
      <item>RH MR PU PODRUČNI URED OSIJEK, OIB 18683136487 zastupanog po punomoćniku Županijsko državno odvjetništvo GUO</item>
    </izvorni_sadrzaj>
    <derivirana_varijabla naziv="DomainObject.Predmet.StrankaListFormatedWithAdressOIB_1">
      <item>RH MR PU PODRUČNI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PRINČEVAC d.o.o. za proizvodnju i trgovinu</item>
    </izvorni_sadrzaj>
    <derivirana_varijabla naziv="DomainObject.Predmet.ProtuStrankaListFormated_1">
      <item>PRINČEVAC d.o.o. za proizvodnju i trgovinu</item>
    </derivirana_varijabla>
  </DomainObject.Predmet.ProtuStrankaListFormated>
  <DomainObject.Predmet.ProtuStrankaListFormatedOIB>
    <izvorni_sadrzaj>
      <item>PRINČEVAC d.o.o. za proizvodnju i trgovinu, OIB 65821423952</item>
    </izvorni_sadrzaj>
    <derivirana_varijabla naziv="DomainObject.Predmet.ProtuStrankaListFormatedOIB_1">
      <item>PRINČEVAC d.o.o. za proizvodnju i trgovinu, OIB 65821423952</item>
    </derivirana_varijabla>
  </DomainObject.Predmet.ProtuStrankaListFormatedOIB>
  <DomainObject.Predmet.ProtuStrankaListFormatedWithAdress>
    <izvorni_sadrzaj>
      <item>PRINČEVAC d.o.o. za proizvodnju i trgovinu, Staro Sajmište 1 , 31540 Donji Miholjac</item>
    </izvorni_sadrzaj>
    <derivirana_varijabla naziv="DomainObject.Predmet.ProtuStrankaListFormatedWithAdress_1">
      <item>PRINČEVAC d.o.o. za proizvodnju i trgovinu, Staro Sajmište 1 , 31540 Donji Miholjac</item>
    </derivirana_varijabla>
  </DomainObject.Predmet.ProtuStrankaListFormatedWithAdress>
  <DomainObject.Predmet.ProtuStrankaListFormatedWithAdressOIB>
    <izvorni_sadrzaj>
      <item>PRINČEVAC d.o.o. za proizvodnju i trgovinu, OIB 65821423952, Staro Sajmište 1 , 31540 Donji Miholjac</item>
    </izvorni_sadrzaj>
    <derivirana_varijabla naziv="DomainObject.Predmet.ProtuStrankaListFormatedWithAdressOIB_1">
      <item>PRINČEVAC d.o.o. za proizvodnju i trgovinu, OIB 65821423952, Staro Sajmište 1 , 31540 Donji Miholjac</item>
    </derivirana_varijabla>
  </DomainObject.Predmet.ProtuStrankaListFormatedWithAdressOIB>
  <DomainObject.Predmet.ProtuStrankaListNazivFormated>
    <izvorni_sadrzaj>
      <item>PRINČEVAC d.o.o. za proizvodnju i trgovinu</item>
    </izvorni_sadrzaj>
    <derivirana_varijabla naziv="DomainObject.Predmet.ProtuStrankaListNazivFormated_1">
      <item>PRINČEVAC d.o.o. za proizvodnju i trgovinu</item>
    </derivirana_varijabla>
  </DomainObject.Predmet.ProtuStrankaListNazivFormated>
  <DomainObject.Predmet.ProtuStrankaListNazivFormatedOIB>
    <izvorni_sadrzaj>
      <item>PRINČEVAC d.o.o. za proizvodnju i trgovinu, OIB 65821423952</item>
    </izvorni_sadrzaj>
    <derivirana_varijabla naziv="DomainObject.Predmet.ProtuStrankaListNazivFormatedOIB_1">
      <item>PRINČEVAC d.o.o. za proizvodnju i trgovinu, OIB 65821423952</item>
    </derivirana_varijabla>
  </DomainObject.Predmet.ProtuStrankaListNazivFormatedOIB>
  <DomainObject.Predmet.OstaliListFormated>
    <izvorni_sadrzaj>
      <item>Županijsko državno odvjetništvo GUO punomoćnik sudionika u postupku RH MR PU PODRUČNI URED OSIJEK</item>
    </izvorni_sadrzaj>
    <derivirana_varijabla naziv="DomainObject.Predmet.OstaliListFormated_1">
      <item>Županijsko državno odvjetništvo GUO punomoćnik sudionika u postupku RH MR PU PODRUČNI URED OSIJEK</item>
    </derivirana_varijabla>
  </DomainObject.Predmet.OstaliListFormated>
  <DomainObject.Predmet.OstaliListFormatedOIB>
    <izvorni_sadrzaj>
      <item>Županijsko državno odvjetništvo GUO punomoćnik sudionika u postupku RH MR PU PODRUČNI URED OSIJEK</item>
    </izvorni_sadrzaj>
    <derivirana_varijabla naziv="DomainObject.Predmet.OstaliListFormatedOIB_1">
      <item>Županijsko državno odvjetništvo GUO punomoćnik sudionika u postupku RH MR PU PODRUČNI URED OSIJEK</item>
    </derivirana_varijabla>
  </DomainObject.Predmet.OstaliListFormatedOIB>
  <DomainObject.Predmet.OstaliListFormatedWithAdress>
    <izvorni_sadrzaj>
      <item>Županijsko državno odvjetništvo GUO, Kapucinska 21, 31000 Osijek punomoćnik sudionika u postupku RH MR PU PODRUČNI URED OSIJEK</item>
    </izvorni_sadrzaj>
    <derivirana_varijabla naziv="DomainObject.Predmet.OstaliListFormatedWithAdress_1">
      <item>Županijsko državno odvjetništvo GUO, Kapucinska 21, 31000 Osijek punomoćnik sudionika u postupku RH MR PU PODRUČNI URED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MR PU PODRUČNI URED OSIJEK</item>
    </izvorni_sadrzaj>
    <derivirana_varijabla naziv="DomainObject.Predmet.OstaliListFormatedWithAdressOIB_1">
      <item>Županijsko državno odvjetništvo GUO, Kapucinska 21, 31000 Osijek punomoćnik sudionika u postupku RH MR PU PODRUČNI URED OSIJEK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PRINČEVAC d.o.o. za proizvodnju i trgovinu</izvorni_sadrzaj>
    <derivirana_varijabla naziv="DomainObject.Predmet.ProtustrankaIDrugi_1">PRINČEVAC d.o.o. za proizvodnju i trgovinu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PRINČEVAC d.o.o. za proizvodnju i trgovinu, OIB 65821423952, Staro Sajmište 1 , 31540 Donji Miholjac</izvorni_sadrzaj>
    <derivirana_varijabla naziv="DomainObject.Predmet.ProtustrankaIDrugiAdressOIB_1">PRINČEVAC d.o.o. za proizvodnju i trgovinu, OIB 65821423952, Staro Sajmište 1 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PRINČEVAC d.o.o. za proizvodnju i trgovinu</item>
      <item>RH MR PU PODRUČNI URED OSIJEK</item>
      <item>Županijsko državno odvjetništvo GUO</item>
    </izvorni_sadrzaj>
    <derivirana_varijabla naziv="DomainObject.Predmet.SudioniciListNaziv_1">
      <item>PRINČEVAC d.o.o. za proizvodnju i trgovinu</item>
      <item>RH MR PU PODRUČNI URED OSIJEK</item>
      <item>Županijsko državno odvjetništvo GUO</item>
    </derivirana_varijabla>
  </DomainObject.Predmet.SudioniciListNaziv>
  <DomainObject.Predmet.SudioniciListAdressOIB>
    <izvorni_sadrzaj>
      <item>PRINČEVAC d.o.o. za proizvodnju i trgovinu, OIB 65821423952, Staro Sajmište 1 ,31540 Donji Miholjac</item>
      <item>RH MR PU PODRUČNI URED OSIJEK, OIB 18683136487</item>
      <item>Županijsko državno odvjetništvo GUO, Kapucinska 21,31000 Osijek</item>
    </izvorni_sadrzaj>
    <derivirana_varijabla naziv="DomainObject.Predmet.SudioniciListAdressOIB_1">
      <item>PRINČEVAC d.o.o. za proizvodnju i trgovinu, OIB 65821423952, Staro Sajmište 1 ,31540 Donji Miholjac</item>
      <item>RH MR PU PODRUČNI URED OSIJEK,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65821423952</item>
      <item>, OIB 18683136487</item>
      <item>, OIB null</item>
    </izvorni_sadrzaj>
    <derivirana_varijabla naziv="DomainObject.Predmet.SudioniciListNazivOIB_1">
      <item>, OIB 65821423952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2C77C-2905-4B03-901E-CB5084FA42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970</properties:Words>
  <properties:Characters>5524</properties:Characters>
  <properties:Lines>133</properties:Lines>
  <properties:Paragraphs>40</properties:Paragraphs>
  <properties:TotalTime>637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2018-01-31T13:28:00Z</cp:lastPrinted>
  <dcterms:modified xmlns:xsi="http://www.w3.org/2001/XMLSchema-instance" xsi:type="dcterms:W3CDTF">2018-01-31T13:28:00Z</dcterms:modified>
  <cp:revision>550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