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fba6" w14:paraId="1a1fba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C47C3">
        <w:t>1260/17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6176BA">
        <w:rPr>
          <w:lang w:val="pt-BR"/>
        </w:rPr>
        <w:t xml:space="preserve">LuLo Petrinja j.d.o.o., Petrinja, Vatrogasna 50, OIB: </w:t>
      </w:r>
      <w:r w:rsidR="006176BA" w:rsidRPr="005571BE">
        <w:t>23105263432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707DD">
        <w:rPr>
          <w:lang w:val="pt-BR"/>
        </w:rPr>
        <w:t>1. listopada</w:t>
      </w:r>
      <w:r w:rsidR="00286408"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E5792">
        <w:rPr>
          <w:lang w:val="pt-BR"/>
        </w:rPr>
        <w:t xml:space="preserve">LuLo Petrinja j.d.o.o., Petrinja, Vatrogasna 50, OIB: </w:t>
      </w:r>
      <w:r w:rsidR="00BE5792" w:rsidRPr="005571BE">
        <w:t>23105263432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6C6BA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F25C55" w:rsidRPr="00F25C55">
        <w:t xml:space="preserve">28.300,00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C47C3">
        <w:t>1260</w:t>
      </w:r>
      <w:r w:rsidR="00535D8E" w:rsidRPr="00B9015B">
        <w:t>-</w:t>
      </w:r>
      <w:r w:rsidR="00A446AE">
        <w:t>1</w:t>
      </w:r>
      <w:r w:rsidR="00DC47C3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B3CE9">
        <w:rPr>
          <w:lang w:val="pt-BR"/>
        </w:rPr>
        <w:t xml:space="preserve">LuLo Petrinja j.d.o.o., Petrinja, Vatrogasna 50, OIB: </w:t>
      </w:r>
      <w:r w:rsidR="00AB3CE9" w:rsidRPr="005571BE">
        <w:t>23105263432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515EEA" w:rsidR="00515EEA" w:rsidRPr="00515EEA">
      <w:pPr>
        <w:ind w:firstLine="709"/>
        <w:jc w:val="both"/>
        <w:rPr>
          <w:lang w:val="pt-BR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B3CE9">
        <w:rPr>
          <w:lang w:val="pt-BR"/>
        </w:rPr>
        <w:t xml:space="preserve">LuLo Petrinja j.d.o.o., Petrinja, Vatrogasna 50, OIB: </w:t>
      </w:r>
      <w:r w:rsidR="00AB3CE9" w:rsidRPr="005571BE">
        <w:t>23105263432</w:t>
      </w:r>
      <w:r w:rsidR="00AB3CE9">
        <w:t xml:space="preserve"> </w:t>
      </w:r>
      <w:r w:rsidR="00C70FDE">
        <w:t>(dalje: dužnik)</w:t>
      </w:r>
      <w:r w:rsidRPr="00082C15">
        <w:rPr>
          <w:lang w:val="pt-BR"/>
        </w:rPr>
        <w:t xml:space="preserve">, </w:t>
      </w:r>
      <w:r w:rsidR="00515EEA">
        <w:rPr>
          <w:lang w:val="pt-BR"/>
        </w:rPr>
        <w:t xml:space="preserve">na temelju odredbe članka </w:t>
      </w:r>
      <w:r w:rsidR="00F82F94">
        <w:rPr>
          <w:lang w:val="pt-BR"/>
        </w:rPr>
        <w:t>110</w:t>
      </w:r>
      <w:r w:rsidR="00515EEA" w:rsidRPr="00515EEA">
        <w:rPr>
          <w:lang w:val="pt-BR"/>
        </w:rPr>
        <w:t>. st</w:t>
      </w:r>
      <w:r w:rsidR="00515EEA">
        <w:rPr>
          <w:lang w:val="pt-BR"/>
        </w:rPr>
        <w:t>avka</w:t>
      </w:r>
      <w:r w:rsidR="00515EEA" w:rsidRPr="00515EEA">
        <w:rPr>
          <w:lang w:val="pt-BR"/>
        </w:rPr>
        <w:t xml:space="preserve"> </w:t>
      </w:r>
      <w:r w:rsidR="00F82F94">
        <w:rPr>
          <w:lang w:val="pt-BR"/>
        </w:rPr>
        <w:t>1</w:t>
      </w:r>
      <w:r w:rsidR="00515EEA" w:rsidRPr="00515EEA">
        <w:rPr>
          <w:lang w:val="pt-BR"/>
        </w:rPr>
        <w:t>. Stečajnog zakona („Narodne novine“ broj 71/15, dalje: SZ).</w:t>
      </w:r>
    </w:p>
    <w:p w:rsidRDefault="00515EEA" w:rsidP="00515EEA" w:rsidR="00515EEA">
      <w:pPr>
        <w:ind w:firstLine="709"/>
        <w:jc w:val="both"/>
        <w:rPr>
          <w:lang w:val="pt-BR"/>
        </w:rPr>
      </w:pPr>
      <w:r w:rsidRPr="00515EEA">
        <w:rPr>
          <w:lang w:val="pt-BR"/>
        </w:rPr>
        <w:t xml:space="preserve">U prijedlogu za otvaranje stečajnog postupka se u bitnome navodi kako </w:t>
      </w:r>
      <w:r>
        <w:rPr>
          <w:lang w:val="pt-BR"/>
        </w:rPr>
        <w:t>je</w:t>
      </w:r>
      <w:r w:rsidRPr="00515EEA">
        <w:rPr>
          <w:lang w:val="pt-BR"/>
        </w:rPr>
        <w:t xml:space="preserve"> 1</w:t>
      </w:r>
      <w:r w:rsidR="006A2190">
        <w:rPr>
          <w:lang w:val="pt-BR"/>
        </w:rPr>
        <w:t>8</w:t>
      </w:r>
      <w:r w:rsidRPr="00515EEA">
        <w:rPr>
          <w:lang w:val="pt-BR"/>
        </w:rPr>
        <w:t xml:space="preserve">. </w:t>
      </w:r>
      <w:r w:rsidR="006A2190">
        <w:rPr>
          <w:lang w:val="pt-BR"/>
        </w:rPr>
        <w:t>travnja</w:t>
      </w:r>
      <w:r w:rsidRPr="00515EEA">
        <w:rPr>
          <w:lang w:val="pt-BR"/>
        </w:rPr>
        <w:t xml:space="preserve"> 201</w:t>
      </w:r>
      <w:r w:rsidR="006A2190">
        <w:rPr>
          <w:lang w:val="pt-BR"/>
        </w:rPr>
        <w:t>7</w:t>
      </w:r>
      <w:r w:rsidRPr="00515EEA">
        <w:rPr>
          <w:lang w:val="pt-BR"/>
        </w:rPr>
        <w:t>. dužnik u Očevidniku redoslijeda osnova za plaćanje ima</w:t>
      </w:r>
      <w:r>
        <w:rPr>
          <w:lang w:val="pt-BR"/>
        </w:rPr>
        <w:t>o</w:t>
      </w:r>
      <w:r w:rsidRPr="00515EEA">
        <w:rPr>
          <w:lang w:val="pt-BR"/>
        </w:rPr>
        <w:t xml:space="preserve"> evidentirane neizvršene osnove za plaćanje u neprekinutom razdoblju od </w:t>
      </w:r>
      <w:r w:rsidR="009273D7">
        <w:rPr>
          <w:lang w:val="pt-BR"/>
        </w:rPr>
        <w:t>120</w:t>
      </w:r>
      <w:r w:rsidRPr="00515EEA">
        <w:rPr>
          <w:lang w:val="pt-BR"/>
        </w:rPr>
        <w:t xml:space="preserve"> dana, u ukupnom iznosu od </w:t>
      </w:r>
      <w:r w:rsidR="009273D7">
        <w:rPr>
          <w:lang w:val="pt-BR"/>
        </w:rPr>
        <w:t>50.166,25</w:t>
      </w:r>
      <w:r w:rsidRPr="00515EEA">
        <w:rPr>
          <w:lang w:val="pt-BR"/>
        </w:rPr>
        <w:t xml:space="preserve"> kn, kao i da dužnik ima 1 zaposlenog. </w:t>
      </w:r>
    </w:p>
    <w:p w:rsidRDefault="00225613" w:rsidP="00515EEA" w:rsidR="00225613">
      <w:pPr>
        <w:ind w:firstLine="709"/>
        <w:jc w:val="both"/>
      </w:pPr>
      <w:r>
        <w:t xml:space="preserve">Rješenjem suda od </w:t>
      </w:r>
      <w:r w:rsidR="009273D7">
        <w:t>8. rujna</w:t>
      </w:r>
      <w:r w:rsidR="00250A6E">
        <w:t xml:space="preserve"> 2017. pokrenut je prethodni postupak nad dužnikom u skladu </w:t>
      </w:r>
      <w:r w:rsidR="008019C2">
        <w:t>s odredbom čl</w:t>
      </w:r>
      <w:r w:rsidR="00515EEA">
        <w:t>anka</w:t>
      </w:r>
      <w:r w:rsidR="008019C2">
        <w:t xml:space="preserve"> 115. st</w:t>
      </w:r>
      <w:r w:rsidR="00515EEA">
        <w:t>avka</w:t>
      </w:r>
      <w:r w:rsidR="008019C2">
        <w:t xml:space="preserve"> 1. SZ-a, dok je </w:t>
      </w:r>
      <w:r w:rsidR="00DD2E28">
        <w:t>12. listopada</w:t>
      </w:r>
      <w:r w:rsidR="008019C2">
        <w:t xml:space="preserve"> 201</w:t>
      </w:r>
      <w:r w:rsidR="00515EEA">
        <w:t>7</w:t>
      </w:r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</w:t>
      </w:r>
      <w:r w:rsidR="00113769">
        <w:t>18. siječnja 2018., 22. ožujka 2018., 12. srpnja 2018. i 27. rujna 2018</w:t>
      </w:r>
      <w:r w:rsidR="00515EEA">
        <w:t xml:space="preserve">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suda od </w:t>
      </w:r>
      <w:r w:rsidR="001C3218">
        <w:t>20. srpnja</w:t>
      </w:r>
      <w:r w:rsidR="00F25A48">
        <w:t xml:space="preserve"> 201</w:t>
      </w:r>
      <w:r w:rsidR="00B85DFF">
        <w:t>8</w:t>
      </w:r>
      <w:r w:rsidR="00F25A48">
        <w:t>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</w:t>
      </w:r>
      <w:r w:rsidR="00515EEA">
        <w:t>anka</w:t>
      </w:r>
      <w:r w:rsidR="001861A1">
        <w:t xml:space="preserve"> 132</w:t>
      </w:r>
      <w:r w:rsidR="001861A1" w:rsidRPr="00B9015B">
        <w:t>. st</w:t>
      </w:r>
      <w:r w:rsidR="00515EEA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</w:t>
      </w:r>
      <w:r w:rsidR="001861A1" w:rsidRPr="00704DD0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7F6052">
      <w:pPr>
        <w:ind w:firstLine="709"/>
        <w:jc w:val="both"/>
      </w:pPr>
      <w:r w:rsidRPr="00C00C99">
        <w:t xml:space="preserve">Iz </w:t>
      </w:r>
      <w:r w:rsidR="00E757C5" w:rsidRPr="00C00C99">
        <w:t xml:space="preserve">Potvrde o </w:t>
      </w:r>
      <w:r w:rsidR="00C00C99">
        <w:t xml:space="preserve">blokadi računa i novčanih sredstava (list </w:t>
      </w:r>
      <w:r w:rsidR="001C3218">
        <w:t>59</w:t>
      </w:r>
      <w:r w:rsidR="00C00C99">
        <w:t xml:space="preserve">. spisa) </w:t>
      </w:r>
      <w:r w:rsidR="00E757C5" w:rsidRPr="00C00C99">
        <w:t xml:space="preserve">proizlazi </w:t>
      </w:r>
      <w:r w:rsidR="00C00C99">
        <w:t xml:space="preserve">kako je </w:t>
      </w:r>
      <w:r w:rsidR="001C3218">
        <w:t>23</w:t>
      </w:r>
      <w:r w:rsidR="00AC6741" w:rsidRPr="00C00C99">
        <w:t xml:space="preserve">. </w:t>
      </w:r>
      <w:r w:rsidR="001C3218">
        <w:t>srpnja</w:t>
      </w:r>
      <w:r w:rsidR="00C00C99">
        <w:t xml:space="preserve"> </w:t>
      </w:r>
      <w:r w:rsidR="00AC6741" w:rsidRPr="00C00C99">
        <w:t>201</w:t>
      </w:r>
      <w:r w:rsidR="001C3218">
        <w:t>8</w:t>
      </w:r>
      <w:r w:rsidR="00AC6741" w:rsidRPr="00C00C99">
        <w:t xml:space="preserve">. </w:t>
      </w:r>
      <w:r w:rsidR="00E757C5" w:rsidRPr="00C00C99">
        <w:t xml:space="preserve">dužnik </w:t>
      </w:r>
      <w:r w:rsidR="00AC6741" w:rsidRPr="00C00C99">
        <w:t xml:space="preserve">u Očevidniku redoslijeda osnova za plaćanje </w:t>
      </w:r>
      <w:r w:rsidR="00E757C5" w:rsidRPr="00C00C99">
        <w:t>ima</w:t>
      </w:r>
      <w:r w:rsidR="00AC6741" w:rsidRPr="00C00C99">
        <w:t>o</w:t>
      </w:r>
      <w:r w:rsidR="00E757C5" w:rsidRPr="00C00C99">
        <w:t xml:space="preserve"> evidentirane neizvršene osnove za plaćanje u neprekinutom razdoblju od </w:t>
      </w:r>
      <w:r w:rsidR="001C3218">
        <w:t>580</w:t>
      </w:r>
      <w:r w:rsidR="00E757C5" w:rsidRPr="00C00C99">
        <w:t xml:space="preserve"> dana</w:t>
      </w:r>
      <w:r w:rsidR="001C3218">
        <w:t>.</w:t>
      </w:r>
      <w:r w:rsidR="00C00C99">
        <w:t xml:space="preserve"> </w:t>
      </w:r>
      <w:r w:rsidR="008019C2" w:rsidRPr="00C00C99">
        <w:t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</w:t>
      </w:r>
      <w:r w:rsidR="007F6052">
        <w:t>e dužnik nesposoban za plaćanje.</w:t>
      </w:r>
    </w:p>
    <w:p w:rsidRDefault="000641D4" w:rsidP="000641D4" w:rsidR="007F1B2D">
      <w:pPr>
        <w:widowControl w:val="false"/>
        <w:spacing w:lineRule="exact" w:line="278"/>
        <w:jc w:val="both"/>
      </w:pPr>
      <w:r>
        <w:tab/>
      </w:r>
      <w:r w:rsidR="00F25A48" w:rsidRPr="005B2079">
        <w:t xml:space="preserve">U </w:t>
      </w:r>
      <w:r w:rsidR="00084AF1" w:rsidRPr="005B2079">
        <w:t>pisanom</w:t>
      </w:r>
      <w:r w:rsidR="00F25A48" w:rsidRPr="005B2079">
        <w:t xml:space="preserve"> izvješću i na ročištu održanom </w:t>
      </w:r>
      <w:r w:rsidR="001C3218">
        <w:t>27. rujna</w:t>
      </w:r>
      <w:r w:rsidR="007F6052">
        <w:t xml:space="preserve"> 2018.</w:t>
      </w:r>
      <w:r w:rsidR="00A1710E">
        <w:t xml:space="preserve"> </w:t>
      </w:r>
      <w:r w:rsidR="00F25A48" w:rsidRPr="005B2079">
        <w:t xml:space="preserve">privremeni stečajni upravitelj je u bitnome naveo kako </w:t>
      </w:r>
      <w:r w:rsidR="000B0C0F">
        <w:t>su</w:t>
      </w:r>
      <w:r w:rsidR="00F25A48" w:rsidRPr="005B2079">
        <w:t xml:space="preserve"> u odnosu na dužnika ostvaren</w:t>
      </w:r>
      <w:r w:rsidR="000B0C0F">
        <w:t>i</w:t>
      </w:r>
      <w:r w:rsidR="00F25A48" w:rsidRPr="005B2079">
        <w:t xml:space="preserve"> stečajni razlo</w:t>
      </w:r>
      <w:r w:rsidR="000B0C0F">
        <w:t>zi</w:t>
      </w:r>
      <w:r w:rsidR="00F25A48" w:rsidRPr="005B2079">
        <w:t xml:space="preserve"> nesposobnos</w:t>
      </w:r>
      <w:r w:rsidR="000C75A3">
        <w:t>ti za plaćanje i prezaduženosti</w:t>
      </w:r>
      <w:r w:rsidR="007F1B2D">
        <w:t>. Nadalje je naveo kako</w:t>
      </w:r>
      <w:r w:rsidR="007F1B2D" w:rsidRPr="007F1B2D">
        <w:t xml:space="preserve"> </w:t>
      </w:r>
      <w:r w:rsidR="007F1B2D">
        <w:t>dužnik nije vlasnik nekretnina niti motornih vozila</w:t>
      </w:r>
      <w:r w:rsidR="007F750A">
        <w:t xml:space="preserve">, ali </w:t>
      </w:r>
      <w:r w:rsidR="007F1B2D">
        <w:t xml:space="preserve">je vlasnik </w:t>
      </w:r>
      <w:r w:rsidR="007F750A">
        <w:t>p</w:t>
      </w:r>
      <w:r w:rsidR="007F1B2D">
        <w:t>okretnina – sitnog inventara koji se nalazi u caffe baru "Stop"</w:t>
      </w:r>
      <w:r w:rsidR="007F750A">
        <w:t xml:space="preserve">, ali koji, </w:t>
      </w:r>
      <w:r w:rsidR="007F1B2D">
        <w:t>s obzirom na njegovo stanje</w:t>
      </w:r>
      <w:r w:rsidR="007F750A">
        <w:t>,</w:t>
      </w:r>
      <w:r w:rsidR="007F1B2D">
        <w:t xml:space="preserve"> nema nikakvu tržišnu vrijednost. Osim toga je naveo kako su </w:t>
      </w:r>
      <w:r w:rsidR="007F1B2D">
        <w:rPr>
          <w:color w:val="000000"/>
          <w:lang w:bidi="hr-HR"/>
        </w:rPr>
        <w:t xml:space="preserve">25. srpnja 2018. dužnikove zalihe robe iznosile 2.299,00 kn (neto nabavna vrijednost), odnosno 6.359,00 kn (maloprodajna vrijednost), da su tražbine u bilanci evidentirane u iznosu od 673,00 kn, a odnose se na PDV u ulazim računima na dan 25. srpnja 2018. jer nije napravljen obračun PDV-a za srpanj 2018. godine, te da </w:t>
      </w:r>
      <w:bookmarkStart w:name="bookmark1" w:id="1"/>
      <w:r w:rsidR="007F1B2D">
        <w:rPr>
          <w:color w:val="000000"/>
          <w:lang w:bidi="hr-HR"/>
        </w:rPr>
        <w:t>su ostale kratkoročne tražbine evidentirane u iznosu od 925,00 kn, a odnose se na rezervaciju sredstava koje je rezervirala FINA (PNTSP).</w:t>
      </w:r>
      <w:bookmarkEnd w:id="1"/>
      <w:r w:rsidR="007F1B2D">
        <w:rPr>
          <w:color w:val="000000"/>
          <w:lang w:bidi="hr-HR"/>
        </w:rPr>
        <w:t xml:space="preserve"> Konačno, privremeni stečajni upravitelj je naveo kako osim </w:t>
      </w:r>
      <w:r w:rsidR="007F1B2D">
        <w:t xml:space="preserve">navedenog dužnik nema nikakve druge imovine zbog čega dužnikova imovina koja bi ušla u stečajnu masu nije dovoljna ni za namirenje troškova stečajnog postupka. </w:t>
      </w:r>
    </w:p>
    <w:p w:rsidRDefault="007F1B2D" w:rsidP="007F750A" w:rsidR="00BA4393">
      <w:pPr>
        <w:widowControl w:val="false"/>
        <w:tabs>
          <w:tab w:pos="709" w:val="left"/>
        </w:tabs>
        <w:spacing w:lineRule="exact" w:line="278"/>
        <w:jc w:val="both"/>
      </w:pPr>
      <w:r>
        <w:tab/>
        <w:t xml:space="preserve">Uzevši u obzir navedeno privremeni stečajni upravitelj je predložio </w:t>
      </w:r>
      <w:r w:rsidR="00BA4393">
        <w:t xml:space="preserve">da sud, </w:t>
      </w:r>
      <w:r>
        <w:t>u skladu s odredbom čl</w:t>
      </w:r>
      <w:r w:rsidR="007F750A">
        <w:t>anka</w:t>
      </w:r>
      <w:r>
        <w:t xml:space="preserve"> 132. st</w:t>
      </w:r>
      <w:r w:rsidR="007F750A">
        <w:t>avka</w:t>
      </w:r>
      <w:r>
        <w:t xml:space="preserve"> 1. SZ-a</w:t>
      </w:r>
      <w:r w:rsidR="00BA4393">
        <w:t>,</w:t>
      </w:r>
      <w:r>
        <w:t xml:space="preserve"> pozove osobe koje imaju pravni interes </w:t>
      </w:r>
      <w:r w:rsidR="00AD67DE">
        <w:t>za</w:t>
      </w:r>
      <w:r w:rsidR="00AD67DE" w:rsidRPr="00802279">
        <w:t xml:space="preserve"> provedbom stečajnog postupka nad dužnikom </w:t>
      </w:r>
      <w:r w:rsidR="00BA4393">
        <w:t xml:space="preserve">na uplatu predujma u iznosu od 28.300,00 kn za pokriće troškova prethodnog i stečajnog postupka, </w:t>
      </w:r>
      <w:r w:rsidR="00AD67DE" w:rsidRPr="005B2079">
        <w:t xml:space="preserve">a </w:t>
      </w:r>
      <w:r w:rsidR="00BA4393">
        <w:t>ako</w:t>
      </w:r>
      <w:r w:rsidR="00AD67DE" w:rsidRPr="005B2079">
        <w:t xml:space="preserve"> zainteresirane osobe ne uplate zatraženi </w:t>
      </w:r>
      <w:r w:rsidR="00BA4393">
        <w:t xml:space="preserve">predujam, da, </w:t>
      </w:r>
      <w:r w:rsidR="00AD67DE" w:rsidRPr="005B2079">
        <w:t>na temelju odredbe čl</w:t>
      </w:r>
      <w:r w:rsidR="00AD67DE">
        <w:t>anka</w:t>
      </w:r>
      <w:r w:rsidR="00AD67DE" w:rsidRPr="005B2079">
        <w:t xml:space="preserve"> 132. </w:t>
      </w:r>
      <w:r w:rsidR="00BA4393">
        <w:t xml:space="preserve">stavka 2. </w:t>
      </w:r>
      <w:r w:rsidR="00AD67DE" w:rsidRPr="005B2079">
        <w:t>SZ-a</w:t>
      </w:r>
      <w:r w:rsidR="00BA4393">
        <w:t xml:space="preserve">, sud </w:t>
      </w:r>
      <w:r w:rsidR="00AD67DE" w:rsidRPr="005B2079">
        <w:t xml:space="preserve">donese rješenje o otvaranju i istovremenom zaključenju stečajnog postupka nad dužnikom. </w:t>
      </w:r>
      <w:r w:rsidR="00BA4393">
        <w:t>Privremeni stečajni upravitelj je naveo kako t</w:t>
      </w:r>
      <w:r w:rsidR="00BA4393" w:rsidRPr="005B2079">
        <w:t xml:space="preserve">roškovi prethodnog postupka i predvidivi troškovi stečajnog postupka za razdoblje od šest mjeseci iznose </w:t>
      </w:r>
      <w:r w:rsidR="00BA4393">
        <w:t xml:space="preserve">28.300,00 </w:t>
      </w:r>
      <w:r w:rsidR="00BA4393" w:rsidRPr="00802279">
        <w:t>kn</w:t>
      </w:r>
      <w:r w:rsidR="00BA4393">
        <w:t xml:space="preserve">, </w:t>
      </w:r>
      <w:r>
        <w:t>a odnose se na</w:t>
      </w:r>
      <w:r w:rsidR="00BA4393">
        <w:t>:</w:t>
      </w:r>
      <w:r>
        <w:t xml:space="preserve"> nagradu za rad privremenom stečajnom upravitelju</w:t>
      </w:r>
      <w:r w:rsidR="00BA4393">
        <w:t xml:space="preserve"> u</w:t>
      </w:r>
      <w:r>
        <w:t xml:space="preserve"> bruto iznosu od 6.000,00 kn, nagradu za rad stečajnom upravitelju u </w:t>
      </w:r>
      <w:r w:rsidR="00BA4393">
        <w:t xml:space="preserve">bruto </w:t>
      </w:r>
      <w:r>
        <w:t>iznosu od 10.000,00 kn, materijaln</w:t>
      </w:r>
      <w:r w:rsidR="00BA4393">
        <w:t>e</w:t>
      </w:r>
      <w:r>
        <w:t xml:space="preserve"> troškov</w:t>
      </w:r>
      <w:r w:rsidR="00BA4393">
        <w:t>e</w:t>
      </w:r>
      <w:r>
        <w:t xml:space="preserve"> (izrada pečata, troškovi platnog prometa, </w:t>
      </w:r>
      <w:r w:rsidR="00BA4393">
        <w:t xml:space="preserve">uredski </w:t>
      </w:r>
      <w:r>
        <w:t xml:space="preserve">materijal, poštarina, statistika i sl.) u iznosu od 1.300,00 kn, </w:t>
      </w:r>
      <w:r w:rsidR="00BA4393">
        <w:t xml:space="preserve">troškove </w:t>
      </w:r>
      <w:r>
        <w:t>knjigovodstven</w:t>
      </w:r>
      <w:r w:rsidR="00BA4393">
        <w:t>ih</w:t>
      </w:r>
      <w:r>
        <w:t xml:space="preserve"> uslug</w:t>
      </w:r>
      <w:r w:rsidR="00BA4393">
        <w:t>a</w:t>
      </w:r>
      <w:r>
        <w:t xml:space="preserve"> do stečaja (sređivanje knjig</w:t>
      </w:r>
      <w:r w:rsidR="00BA4393">
        <w:t xml:space="preserve">a, </w:t>
      </w:r>
      <w:r>
        <w:t xml:space="preserve">evidencija i </w:t>
      </w:r>
      <w:r w:rsidR="00BA4393">
        <w:t xml:space="preserve">uredski </w:t>
      </w:r>
      <w:r>
        <w:t xml:space="preserve">materijal, poštarina, statistika i sl.) u iznosu od 2.000,00 kn, </w:t>
      </w:r>
      <w:r w:rsidR="00BA4393">
        <w:t>troškov</w:t>
      </w:r>
      <w:r w:rsidR="007F750A">
        <w:t>e</w:t>
      </w:r>
      <w:r w:rsidR="00BA4393">
        <w:t xml:space="preserve"> </w:t>
      </w:r>
      <w:r>
        <w:t>knjigovodstven</w:t>
      </w:r>
      <w:r w:rsidR="00BA4393">
        <w:t>ih</w:t>
      </w:r>
      <w:r>
        <w:t xml:space="preserve"> uslug</w:t>
      </w:r>
      <w:r w:rsidR="00BA4393">
        <w:t>a</w:t>
      </w:r>
      <w:r>
        <w:t xml:space="preserve"> u stečaju i završni račun u iznosu od 8.000,00 kn</w:t>
      </w:r>
      <w:r w:rsidR="00BA4393" w:rsidRPr="00BA4393">
        <w:t>,</w:t>
      </w:r>
      <w:r w:rsidRPr="00BA4393">
        <w:t xml:space="preserve"> </w:t>
      </w:r>
      <w:r w:rsidR="00BA4393" w:rsidRPr="00BA4393">
        <w:t>te</w:t>
      </w:r>
      <w:r w:rsidR="00BA4393">
        <w:rPr>
          <w:b/>
        </w:rPr>
        <w:t xml:space="preserve"> </w:t>
      </w:r>
      <w:r>
        <w:t>ostal</w:t>
      </w:r>
      <w:r w:rsidR="007F750A">
        <w:t>e</w:t>
      </w:r>
      <w:r>
        <w:t xml:space="preserve"> nepredvidiv</w:t>
      </w:r>
      <w:r w:rsidR="007F750A">
        <w:t>e</w:t>
      </w:r>
      <w:r w:rsidR="00BA4393">
        <w:t xml:space="preserve"> troškov</w:t>
      </w:r>
      <w:r w:rsidR="007F750A">
        <w:t>e</w:t>
      </w:r>
      <w:r>
        <w:t xml:space="preserve"> u iznosu od 1.000,00 kn</w:t>
      </w:r>
      <w:r w:rsidR="00BA4393">
        <w:t>.</w:t>
      </w:r>
    </w:p>
    <w:p w:rsidRDefault="007F750A" w:rsidP="00C6781E" w:rsidR="007F750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B344F" w:rsidP="00C6781E" w:rsidR="00075754" w:rsidRPr="00F0151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</w:t>
      </w:r>
      <w:r w:rsidRPr="00BA4393">
        <w:rPr>
          <w:rFonts w:hAnsi="Times New Roman" w:ascii="Times New Roman"/>
          <w:sz w:val="24"/>
          <w:szCs w:val="24"/>
        </w:rPr>
        <w:t xml:space="preserve">prema kojem </w:t>
      </w:r>
      <w:r w:rsidR="00BA4393" w:rsidRPr="00BA4393">
        <w:rPr>
          <w:rFonts w:hAnsi="Times New Roman" w:ascii="Times New Roman"/>
          <w:sz w:val="24"/>
          <w:szCs w:val="24"/>
        </w:rPr>
        <w:t>dužnikova imovina koja bi ušla u stečajnu masu nije dovoljna ni za namirenje troškova stečajnog postupka</w:t>
      </w:r>
      <w:r w:rsidR="00CC680A" w:rsidRPr="00BA4393">
        <w:rPr>
          <w:rFonts w:hAnsi="Times New Roman" w:ascii="Times New Roman"/>
          <w:sz w:val="24"/>
          <w:szCs w:val="24"/>
        </w:rPr>
        <w:t xml:space="preserve">, </w:t>
      </w:r>
      <w:r w:rsidR="00075754" w:rsidRPr="00BA4393">
        <w:rPr>
          <w:rFonts w:hAnsi="Times New Roman" w:ascii="Times New Roman"/>
          <w:sz w:val="24"/>
          <w:szCs w:val="24"/>
        </w:rPr>
        <w:t xml:space="preserve">to su, </w:t>
      </w:r>
      <w:r w:rsidRPr="00BA4393">
        <w:rPr>
          <w:rFonts w:hAnsi="Times New Roman" w:ascii="Times New Roman"/>
          <w:sz w:val="24"/>
          <w:szCs w:val="24"/>
        </w:rPr>
        <w:t>uzevši u obzir navedeno,</w:t>
      </w:r>
      <w:r w:rsidR="00075754" w:rsidRPr="00BA4393">
        <w:rPr>
          <w:rFonts w:hAnsi="Times New Roman" w:ascii="Times New Roman"/>
          <w:sz w:val="24"/>
          <w:szCs w:val="24"/>
        </w:rPr>
        <w:t xml:space="preserve"> na temelju odredbe čl</w:t>
      </w:r>
      <w:r w:rsidR="00CC680A" w:rsidRPr="00BA4393">
        <w:rPr>
          <w:rFonts w:hAnsi="Times New Roman" w:ascii="Times New Roman"/>
          <w:sz w:val="24"/>
          <w:szCs w:val="24"/>
        </w:rPr>
        <w:t>anka</w:t>
      </w:r>
      <w:r w:rsidR="00075754" w:rsidRPr="00BA4393">
        <w:rPr>
          <w:rFonts w:hAnsi="Times New Roman" w:ascii="Times New Roman"/>
          <w:sz w:val="24"/>
          <w:szCs w:val="24"/>
        </w:rPr>
        <w:t xml:space="preserve"> 132. st</w:t>
      </w:r>
      <w:r w:rsidR="00CC680A" w:rsidRPr="00BA4393">
        <w:rPr>
          <w:rFonts w:hAnsi="Times New Roman" w:ascii="Times New Roman"/>
          <w:sz w:val="24"/>
          <w:szCs w:val="24"/>
        </w:rPr>
        <w:t>avka</w:t>
      </w:r>
      <w:r w:rsidR="00075754" w:rsidRPr="00BA4393">
        <w:rPr>
          <w:rFonts w:hAnsi="Times New Roman" w:ascii="Times New Roman"/>
          <w:sz w:val="24"/>
          <w:szCs w:val="24"/>
        </w:rPr>
        <w:t xml:space="preserve"> 1. SZ-a, pozvane  osobe koje imaju pravni interes za provedbom stečajnoga postupka predujmiti troškove prethodnog i otvorenog stečajnog postupka u ukupnom iznosu </w:t>
      </w:r>
      <w:r w:rsidR="00075754" w:rsidRPr="00F25C55">
        <w:rPr>
          <w:rFonts w:hAnsi="Times New Roman" w:ascii="Times New Roman"/>
          <w:sz w:val="24"/>
          <w:szCs w:val="24"/>
        </w:rPr>
        <w:t xml:space="preserve">od </w:t>
      </w:r>
      <w:r w:rsidR="00BA4393" w:rsidRPr="00F25C55">
        <w:rPr>
          <w:rFonts w:hAnsi="Times New Roman" w:ascii="Times New Roman"/>
          <w:sz w:val="24"/>
          <w:szCs w:val="24"/>
        </w:rPr>
        <w:t xml:space="preserve">28.300,00 </w:t>
      </w:r>
      <w:r w:rsidR="00462DDC" w:rsidRPr="00F25C55">
        <w:rPr>
          <w:rFonts w:hAnsi="Times New Roman" w:ascii="Times New Roman"/>
          <w:sz w:val="24"/>
          <w:szCs w:val="24"/>
        </w:rPr>
        <w:t>kn</w:t>
      </w:r>
      <w:r w:rsidR="00462DDC" w:rsidRPr="00CC680A">
        <w:rPr>
          <w:rFonts w:hAnsi="Times New Roman" w:ascii="Times New Roman"/>
          <w:sz w:val="24"/>
          <w:szCs w:val="24"/>
        </w:rPr>
        <w:t xml:space="preserve"> </w:t>
      </w:r>
      <w:r w:rsidR="00075754" w:rsidRPr="00CC680A">
        <w:rPr>
          <w:rFonts w:hAnsi="Times New Roman" w:ascii="Times New Roman"/>
          <w:sz w:val="24"/>
          <w:szCs w:val="24"/>
        </w:rPr>
        <w:t>prema</w:t>
      </w:r>
      <w:r w:rsidR="00075754" w:rsidRPr="00F0151A">
        <w:rPr>
          <w:rFonts w:hAnsi="Times New Roman" w:ascii="Times New Roman"/>
          <w:sz w:val="24"/>
          <w:szCs w:val="24"/>
        </w:rPr>
        <w:t xml:space="preserve">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CC680A">
      <w:pPr>
        <w:jc w:val="both"/>
      </w:pPr>
      <w:r>
        <w:tab/>
      </w:r>
    </w:p>
    <w:p w:rsidRDefault="008F656F" w:rsidP="00CC680A" w:rsidR="008F656F">
      <w:pPr>
        <w:ind w:firstLine="708"/>
        <w:jc w:val="both"/>
      </w:pPr>
      <w:r>
        <w:lastRenderedPageBreak/>
        <w:t>Odluka iz točke II. izreke ovog rješenja temelji se na odredbi čl</w:t>
      </w:r>
      <w:r w:rsidR="00CC680A">
        <w:t>anka</w:t>
      </w:r>
      <w:r>
        <w:t xml:space="preserve"> 132. st</w:t>
      </w:r>
      <w:r w:rsidR="00CC680A">
        <w:t>avka</w:t>
      </w:r>
      <w:r>
        <w:t xml:space="preserve"> 2. </w:t>
      </w:r>
      <w:r w:rsidR="00CC680A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707DD">
        <w:t>1. listopada</w:t>
      </w:r>
      <w:r w:rsidR="00DD5222">
        <w:t xml:space="preserve"> 201</w:t>
      </w:r>
      <w:r w:rsidR="00286408">
        <w:t>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28640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8169BC">
        <w:t>, v.r.</w:t>
      </w:r>
    </w:p>
    <w:p w:rsidRDefault="0099527E" w:rsidP="00F110C5" w:rsidR="0099527E">
      <w:pPr>
        <w:jc w:val="both"/>
        <w:rPr>
          <w:lang w:val="da-DK"/>
        </w:rPr>
      </w:pPr>
    </w:p>
    <w:p w:rsidRDefault="0099527E" w:rsidP="00F110C5" w:rsidR="0099527E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>Protiv ovog rješenja</w:t>
      </w:r>
      <w:r w:rsidR="007707DD">
        <w:rPr>
          <w:lang w:val="pl-PL"/>
        </w:rPr>
        <w:t xml:space="preserve"> može se izjaviti </w:t>
      </w:r>
      <w:r w:rsidRPr="00732F2C">
        <w:rPr>
          <w:lang w:val="pl-PL"/>
        </w:rPr>
        <w:t>žalb</w:t>
      </w:r>
      <w:r w:rsidR="007707DD">
        <w:rPr>
          <w:lang w:val="pl-PL"/>
        </w:rPr>
        <w:t>a</w:t>
      </w:r>
      <w:r w:rsidRPr="00732F2C">
        <w:rPr>
          <w:lang w:val="pl-PL"/>
        </w:rPr>
        <w:t xml:space="preserve">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CC680A">
        <w:rPr>
          <w:lang w:val="pl-PL"/>
        </w:rPr>
        <w:t xml:space="preserve"> Dostava se smatra obavljenom istekom osmoga dana od dana objvae ovog rješenja na mrežnoj stranici</w:t>
      </w:r>
      <w:r w:rsidR="0099527E">
        <w:rPr>
          <w:lang w:val="pl-PL"/>
        </w:rPr>
        <w:t xml:space="preserve">        </w:t>
      </w:r>
      <w:r w:rsidR="00CC680A">
        <w:rPr>
          <w:lang w:val="pl-PL"/>
        </w:rPr>
        <w:t xml:space="preserve"> e-oglasna ploča Trgovačkog suda u Zagre</w:t>
      </w:r>
      <w:r w:rsidR="00132721">
        <w:rPr>
          <w:lang w:val="pl-PL"/>
        </w:rPr>
        <w:t>bu (članaka 12. stavak 1. SZ-a).</w:t>
      </w:r>
    </w:p>
    <w:p w:rsidRDefault="00732F2C" w:rsidP="00065B42" w:rsidR="00732F2C"/>
    <w:p w:rsidRDefault="008169BC" w:rsidP="00065B42" w:rsidR="008169BC"/>
    <w:p w:rsidRDefault="008169BC" w:rsidP="008169BC" w:rsidR="008169BC">
      <w:pPr>
        <w:autoSpaceDE w:val="false"/>
        <w:autoSpaceDN w:val="false"/>
        <w:adjustRightInd w:val="false"/>
      </w:pPr>
      <w:r>
        <w:t>Za točnost otpravka - ovl. službenik</w:t>
      </w:r>
    </w:p>
    <w:p w:rsidRDefault="008169BC" w:rsidP="008169BC" w:rsidR="00F110C5" w:rsidRPr="00B9015B">
      <w:r>
        <w:t>Katarina Drndelić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169BC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DC47C3">
      <w:rPr>
        <w:sz w:val="24"/>
        <w:szCs w:val="24"/>
      </w:rPr>
      <w:t>1260</w:t>
    </w:r>
    <w:r w:rsidRPr="0000063E">
      <w:rPr>
        <w:sz w:val="24"/>
        <w:szCs w:val="24"/>
      </w:rPr>
      <w:t>/1</w:t>
    </w:r>
    <w:r w:rsidR="00DC47C3">
      <w:rPr>
        <w:sz w:val="24"/>
        <w:szCs w:val="24"/>
      </w:rPr>
      <w:t>7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E407D0"/>
    <w:multiLevelType w:val="hybridMultilevel"/>
    <w:tmpl w:val="D466D362"/>
    <w:lvl w:tplc="A322C1B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41D4"/>
    <w:rsid w:val="0006539F"/>
    <w:rsid w:val="00065B42"/>
    <w:rsid w:val="00075754"/>
    <w:rsid w:val="00082C15"/>
    <w:rsid w:val="00084AF1"/>
    <w:rsid w:val="000B0C0F"/>
    <w:rsid w:val="000B22E7"/>
    <w:rsid w:val="000C1F96"/>
    <w:rsid w:val="000C75A3"/>
    <w:rsid w:val="000D37B5"/>
    <w:rsid w:val="000D4154"/>
    <w:rsid w:val="000E0E52"/>
    <w:rsid w:val="000E335E"/>
    <w:rsid w:val="001013EE"/>
    <w:rsid w:val="00113769"/>
    <w:rsid w:val="00132721"/>
    <w:rsid w:val="00134F3A"/>
    <w:rsid w:val="00160B46"/>
    <w:rsid w:val="001861A1"/>
    <w:rsid w:val="001A762F"/>
    <w:rsid w:val="001C3218"/>
    <w:rsid w:val="001E2FD2"/>
    <w:rsid w:val="0021298E"/>
    <w:rsid w:val="00225613"/>
    <w:rsid w:val="00233208"/>
    <w:rsid w:val="00250A6E"/>
    <w:rsid w:val="00260C00"/>
    <w:rsid w:val="00263FC1"/>
    <w:rsid w:val="002817DE"/>
    <w:rsid w:val="00286408"/>
    <w:rsid w:val="00297908"/>
    <w:rsid w:val="002A0543"/>
    <w:rsid w:val="002C3072"/>
    <w:rsid w:val="002D5087"/>
    <w:rsid w:val="002D60CE"/>
    <w:rsid w:val="00302673"/>
    <w:rsid w:val="003D0115"/>
    <w:rsid w:val="003D158E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4E3C72"/>
    <w:rsid w:val="004F18F6"/>
    <w:rsid w:val="00501EBB"/>
    <w:rsid w:val="00507FB0"/>
    <w:rsid w:val="00510C83"/>
    <w:rsid w:val="00515EEA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F03BD"/>
    <w:rsid w:val="00606CC8"/>
    <w:rsid w:val="006176BA"/>
    <w:rsid w:val="00662650"/>
    <w:rsid w:val="00662884"/>
    <w:rsid w:val="00681B1A"/>
    <w:rsid w:val="006A2190"/>
    <w:rsid w:val="006C6BAC"/>
    <w:rsid w:val="006D72C2"/>
    <w:rsid w:val="006E68CF"/>
    <w:rsid w:val="00704DD0"/>
    <w:rsid w:val="007150E9"/>
    <w:rsid w:val="0073274A"/>
    <w:rsid w:val="00732F2C"/>
    <w:rsid w:val="00754CF2"/>
    <w:rsid w:val="0076161C"/>
    <w:rsid w:val="0076697F"/>
    <w:rsid w:val="007707DD"/>
    <w:rsid w:val="007B068E"/>
    <w:rsid w:val="007D02E9"/>
    <w:rsid w:val="007D5510"/>
    <w:rsid w:val="007E6A6F"/>
    <w:rsid w:val="007F1B2D"/>
    <w:rsid w:val="007F6052"/>
    <w:rsid w:val="007F750A"/>
    <w:rsid w:val="008019C2"/>
    <w:rsid w:val="00802279"/>
    <w:rsid w:val="008169BC"/>
    <w:rsid w:val="008204DE"/>
    <w:rsid w:val="0083257E"/>
    <w:rsid w:val="00857AD7"/>
    <w:rsid w:val="0087245C"/>
    <w:rsid w:val="0089151C"/>
    <w:rsid w:val="008A27DD"/>
    <w:rsid w:val="008B669A"/>
    <w:rsid w:val="008C2A21"/>
    <w:rsid w:val="008D5709"/>
    <w:rsid w:val="008F656F"/>
    <w:rsid w:val="00901CFD"/>
    <w:rsid w:val="00923F98"/>
    <w:rsid w:val="009273D7"/>
    <w:rsid w:val="00937068"/>
    <w:rsid w:val="00942909"/>
    <w:rsid w:val="00947BCF"/>
    <w:rsid w:val="00973C2C"/>
    <w:rsid w:val="00990413"/>
    <w:rsid w:val="009924CA"/>
    <w:rsid w:val="0099527E"/>
    <w:rsid w:val="009B1748"/>
    <w:rsid w:val="009B3D51"/>
    <w:rsid w:val="00A0793E"/>
    <w:rsid w:val="00A1710E"/>
    <w:rsid w:val="00A446AE"/>
    <w:rsid w:val="00A473F8"/>
    <w:rsid w:val="00A6064D"/>
    <w:rsid w:val="00A75EA1"/>
    <w:rsid w:val="00A75F17"/>
    <w:rsid w:val="00A851A3"/>
    <w:rsid w:val="00A93847"/>
    <w:rsid w:val="00AA116B"/>
    <w:rsid w:val="00AA4086"/>
    <w:rsid w:val="00AB3CE9"/>
    <w:rsid w:val="00AC0FE4"/>
    <w:rsid w:val="00AC6741"/>
    <w:rsid w:val="00AD67DE"/>
    <w:rsid w:val="00AF2856"/>
    <w:rsid w:val="00B02FF7"/>
    <w:rsid w:val="00B07EF1"/>
    <w:rsid w:val="00B62E90"/>
    <w:rsid w:val="00B77471"/>
    <w:rsid w:val="00B85DFF"/>
    <w:rsid w:val="00B9015B"/>
    <w:rsid w:val="00BA4393"/>
    <w:rsid w:val="00BB4FA7"/>
    <w:rsid w:val="00BC67EF"/>
    <w:rsid w:val="00BD0442"/>
    <w:rsid w:val="00BE2D6F"/>
    <w:rsid w:val="00BE5577"/>
    <w:rsid w:val="00BE5792"/>
    <w:rsid w:val="00BF01D0"/>
    <w:rsid w:val="00BF0DDB"/>
    <w:rsid w:val="00BF16F5"/>
    <w:rsid w:val="00BF609C"/>
    <w:rsid w:val="00BF6A07"/>
    <w:rsid w:val="00C00C99"/>
    <w:rsid w:val="00C23ADD"/>
    <w:rsid w:val="00C40A44"/>
    <w:rsid w:val="00C63030"/>
    <w:rsid w:val="00C65F1C"/>
    <w:rsid w:val="00C6781E"/>
    <w:rsid w:val="00C70FDE"/>
    <w:rsid w:val="00C90682"/>
    <w:rsid w:val="00CC17F9"/>
    <w:rsid w:val="00CC680A"/>
    <w:rsid w:val="00CE204D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C47C3"/>
    <w:rsid w:val="00DD2E28"/>
    <w:rsid w:val="00DD5222"/>
    <w:rsid w:val="00DE0F86"/>
    <w:rsid w:val="00E0682D"/>
    <w:rsid w:val="00E24B5E"/>
    <w:rsid w:val="00E375B5"/>
    <w:rsid w:val="00E444EA"/>
    <w:rsid w:val="00E50DB1"/>
    <w:rsid w:val="00E7210F"/>
    <w:rsid w:val="00E757C5"/>
    <w:rsid w:val="00E83D4E"/>
    <w:rsid w:val="00EF3D26"/>
    <w:rsid w:val="00F0151A"/>
    <w:rsid w:val="00F110C5"/>
    <w:rsid w:val="00F25A48"/>
    <w:rsid w:val="00F25C55"/>
    <w:rsid w:val="00F324F6"/>
    <w:rsid w:val="00F32546"/>
    <w:rsid w:val="00F46EE9"/>
    <w:rsid w:val="00F60A6C"/>
    <w:rsid w:val="00F617D8"/>
    <w:rsid w:val="00F82F94"/>
    <w:rsid w:val="00FA08F1"/>
    <w:rsid w:val="00FC7A95"/>
    <w:rsid w:val="00FD7270"/>
    <w:rsid w:val="00FF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6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6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132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3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St-1260/2017-36</izvorni_sadrzaj>
    <derivirana_varijabla naziv="DomainObject.Oznaka_1">St-1260/2017-36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LuLo Petrinja j.d.o.o.</izvorni_sadrzaj>
    <derivirana_varijabla naziv="DomainObject.Predmet.ProtustrankaFormated_1">  LuLo Petrinja j.d.o.o.</derivirana_varijabla>
  </DomainObject.Predmet.ProtustrankaFormated>
  <DomainObject.Predmet.ProtustrankaFormatedOIB>
    <izvorni_sadrzaj>  LuLo Petrinja j.d.o.o., OIB 23105263432</izvorni_sadrzaj>
    <derivirana_varijabla naziv="DomainObject.Predmet.ProtustrankaFormatedOIB_1">  LuLo Petrinja j.d.o.o., OIB 23105263432</derivirana_varijabla>
  </DomainObject.Predmet.ProtustrankaFormatedOIB>
  <DomainObject.Predmet.ProtustrankaFormatedWithAdress>
    <izvorni_sadrzaj> LuLo Petrinja j.d.o.o., Vatrogasna 50, 44250 Petrinja</izvorni_sadrzaj>
    <derivirana_varijabla naziv="DomainObject.Predmet.ProtustrankaFormatedWithAdress_1"> LuLo Petrinja j.d.o.o., Vatrogasna 50, 44250 Petrinja</derivirana_varijabla>
  </DomainObject.Predmet.ProtustrankaFormatedWithAdress>
  <DomainObject.Predmet.ProtustrankaFormatedWithAdressOIB>
    <izvorni_sadrzaj> LuLo Petrinja j.d.o.o., OIB 23105263432, Vatrogasna 50, 44250 Petrinja</izvorni_sadrzaj>
    <derivirana_varijabla naziv="DomainObject.Predmet.ProtustrankaFormatedWithAdressOIB_1"> LuLo Petrinja j.d.o.o., OIB 23105263432, Vatrogasna 50, 44250 Petrinja</derivirana_varijabla>
  </DomainObject.Predmet.ProtustrankaFormatedWithAdressOIB>
  <DomainObject.Predmet.ProtustrankaWithAdress>
    <izvorni_sadrzaj>LuLo Petrinja j.d.o.o. Vatrogasna 50, 44250 Petrinja</izvorni_sadrzaj>
    <derivirana_varijabla naziv="DomainObject.Predmet.ProtustrankaWithAdress_1">LuLo Petrinja j.d.o.o. Vatrogasna 50, 44250 Petrinja</derivirana_varijabla>
  </DomainObject.Predmet.ProtustrankaWithAdress>
  <DomainObject.Predmet.ProtustrankaWithAdressOIB>
    <izvorni_sadrzaj>LuLo Petrinja j.d.o.o., OIB 23105263432, Vatrogasna 50, 44250 Petrinja</izvorni_sadrzaj>
    <derivirana_varijabla naziv="DomainObject.Predmet.ProtustrankaWithAdressOIB_1">LuLo Petrinja j.d.o.o., OIB 23105263432, Vatrogasna 50, 44250 Petrinja</derivirana_varijabla>
  </DomainObject.Predmet.ProtustrankaWithAdressOIB>
  <DomainObject.Predmet.ProtustrankaNazivFormated>
    <izvorni_sadrzaj>LuLo Petrinja j.d.o.o.</izvorni_sadrzaj>
    <derivirana_varijabla naziv="DomainObject.Predmet.ProtustrankaNazivFormated_1">LuLo Petrinja j.d.o.o.</derivirana_varijabla>
  </DomainObject.Predmet.ProtustrankaNazivFormated>
  <DomainObject.Predmet.ProtustrankaNazivFormatedOIB>
    <izvorni_sadrzaj>LuLo Petrinja j.d.o.o., OIB 23105263432</izvorni_sadrzaj>
    <derivirana_varijabla naziv="DomainObject.Predmet.ProtustrankaNazivFormatedOIB_1">LuLo Petrinja j.d.o.o., OIB 23105263432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Beneta</izvorni_sadrzaj>
    <derivirana_varijabla naziv="DomainObject.Predmet.StrankaFormated_1">  FINA Regionalni centar Zagreb; Sanja Beneta</derivirana_varijabla>
  </DomainObject.Predmet.StrankaFormated>
  <DomainObject.Predmet.StrankaFormatedOIB>
    <izvorni_sadrzaj>  FINA Regionalni centar Zagreb, OIB 85821130368; Sanja Beneta, OIB 91101067522</izvorni_sadrzaj>
    <derivirana_varijabla naziv="DomainObject.Predmet.StrankaFormatedOIB_1">  FINA Regionalni centar Zagreb, OIB 85821130368; Sanja Beneta, OIB 91101067522</derivirana_varijabla>
  </DomainObject.Predmet.StrankaFormatedOIB>
  <DomainObject.Predmet.StrankaFormatedWithAdress>
    <izvorni_sadrzaj> FINA Regionalni centar Zagreb, Trg svibanjskih žrtava 1995. 1, 10000 Zagreb; Sanja Beneta, Mate Lovraka 14, 44000 Sisak</izvorni_sadrzaj>
    <derivirana_varijabla naziv="DomainObject.Predmet.StrankaFormatedWithAdress_1"> FINA Regionalni centar Zagreb, Trg svibanjskih žrtava 1995. 1, 10000 Zagreb; Sanja Beneta, Mate Lovraka 14, 44000 Sisak</derivirana_varijabla>
  </DomainObject.Predmet.StrankaFormatedWithAdress>
  <DomainObject.Predmet.StrankaFormatedWithAdressOIB>
    <izvorni_sadrzaj> FINA Regionalni centar Zagreb, OIB 85821130368, Trg svibanjskih žrtava 1995. 1, 10000 Zagreb; Sanja Beneta, OIB 91101067522, Mate Lovraka 14, 44000 Sisak</izvorni_sadrzaj>
    <derivirana_varijabla naziv="DomainObject.Predmet.StrankaFormatedWithAdressOIB_1"> FINA Regionalni centar Zagreb, OIB 85821130368, Trg svibanjskih žrtava 1995. 1, 10000 Zagreb; Sanja Beneta, OIB 91101067522, Mate Lovraka 14, 44000 Sisak</derivirana_varijabla>
  </DomainObject.Predmet.StrankaFormatedWithAdressOIB>
  <DomainObject.Predmet.StrankaWithAdress>
    <izvorni_sadrzaj>FINA Regionalni centar Zagreb Trg svibanjskih žrtava 1995. 1,10000 Zagreb,Sanja Beneta Mate Lovraka 14,44000 Sisak</izvorni_sadrzaj>
    <derivirana_varijabla naziv="DomainObject.Predmet.StrankaWithAdress_1">FINA Regionalni centar Zagreb Trg svibanjskih žrtava 1995. 1,10000 Zagreb,Sanja Beneta Mate Lovraka 14,44000 Sisak</derivirana_varijabla>
  </DomainObject.Predmet.StrankaWithAdress>
  <DomainObject.Predmet.StrankaWithAdressOIB>
    <izvorni_sadrzaj>FINA Regionalni centar Zagreb, OIB 85821130368, Trg svibanjskih žrtava 1995. 1,10000 Zagreb,Sanja Beneta, OIB 91101067522, Mate Lovraka 14,44000 Sisak</izvorni_sadrzaj>
    <derivirana_varijabla naziv="DomainObject.Predmet.StrankaWithAdressOIB_1">FINA Regionalni centar Zagreb, OIB 85821130368, Trg svibanjskih žrtava 1995. 1,10000 Zagreb,Sanja Beneta, OIB 91101067522, Mate Lovraka 14,44000 Sisak</derivirana_varijabla>
  </DomainObject.Predmet.StrankaWithAdressOIB>
  <DomainObject.Predmet.StrankaNazivFormated>
    <izvorni_sadrzaj>FINA Regionalni centar Zagreb,Sanja Beneta</izvorni_sadrzaj>
    <derivirana_varijabla naziv="DomainObject.Predmet.StrankaNazivFormated_1">FINA Regionalni centar Zagreb,Sanja Beneta</derivirana_varijabla>
  </DomainObject.Predmet.StrankaNazivFormated>
  <DomainObject.Predmet.StrankaNazivFormatedOIB>
    <izvorni_sadrzaj>FINA Regionalni centar Zagreb, OIB 85821130368,Sanja Beneta, OIB 91101067522</izvorni_sadrzaj>
    <derivirana_varijabla naziv="DomainObject.Predmet.StrankaNazivFormatedOIB_1">FINA Regionalni centar Zagreb, OIB 85821130368,Sanja Beneta, OIB 91101067522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Sanja Beneta</item>
    </izvorni_sadrzaj>
    <derivirana_varijabla naziv="DomainObject.Predmet.StrankaListFormated_1">
      <item>FINA Regionalni centar Zagreb</item>
      <item>Sanja Beneta</item>
    </derivirana_varijabla>
  </DomainObject.Predmet.StrankaListFormated>
  <DomainObject.Predmet.StrankaListFormatedOIB>
    <izvorni_sadrzaj>
      <item>FINA Regionalni centar Zagreb, OIB 85821130368</item>
      <item>Sanja Beneta, OIB 91101067522</item>
    </izvorni_sadrzaj>
    <derivirana_varijabla naziv="DomainObject.Predmet.StrankaListFormatedOIB_1">
      <item>FINA Regionalni centar Zagreb, OIB 85821130368</item>
      <item>Sanja Beneta, OIB 91101067522</item>
    </derivirana_varijabla>
  </DomainObject.Predmet.StrankaListFormatedOIB>
  <DomainObject.Predmet.StrankaListFormatedWithAdress>
    <izvorni_sadrzaj>
      <item>FINA Regionalni centar Zagreb, Trg svibanjskih žrtava 1995. 1, 10000 Zagreb</item>
      <item>Sanja Beneta, Mate Lovraka 14, 44000 Sisak</item>
    </izvorni_sadrzaj>
    <derivirana_varijabla naziv="DomainObject.Predmet.StrankaListFormatedWithAdress_1">
      <item>FINA Regionalni centar Zagreb, Trg svibanjskih žrtava 1995. 1, 10000 Zagreb</item>
      <item>Sanja Beneta, Mate Lovraka 14,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Beneta, OIB 91101067522, Mate Lovraka 14, 44000 Sisak</item>
    </izvorni_sadrzaj>
    <derivirana_varijabla naziv="DomainObject.Predmet.StrankaListFormatedWithAdressOIB_1">
      <item>FINA Regionalni centar Zagreb, OIB 85821130368, Trg svibanjskih žrtava 1995. 1, 10000 Zagreb</item>
      <item>Sanja Beneta, OIB 91101067522, Mate Lovraka 14, 44000 Sisak</item>
    </derivirana_varijabla>
  </DomainObject.Predmet.StrankaListFormatedWithAdressOIB>
  <DomainObject.Predmet.StrankaListNazivFormated>
    <izvorni_sadrzaj>
      <item>FINA Regionalni centar Zagreb</item>
      <item>Sanja Beneta</item>
    </izvorni_sadrzaj>
    <derivirana_varijabla naziv="DomainObject.Predmet.StrankaListNazivFormated_1">
      <item>FINA Regionalni centar Zagreb</item>
      <item>Sanja Beneta</item>
    </derivirana_varijabla>
  </DomainObject.Predmet.StrankaListNazivFormated>
  <DomainObject.Predmet.StrankaListNazivFormatedOIB>
    <izvorni_sadrzaj>
      <item>FINA Regionalni centar Zagreb, OIB 85821130368</item>
      <item>Sanja Beneta, OIB 91101067522</item>
    </izvorni_sadrzaj>
    <derivirana_varijabla naziv="DomainObject.Predmet.StrankaListNazivFormatedOIB_1">
      <item>FINA Regionalni centar Zagreb, OIB 85821130368</item>
      <item>Sanja Beneta, OIB 91101067522</item>
    </derivirana_varijabla>
  </DomainObject.Predmet.StrankaListNazivFormatedOIB>
  <DomainObject.Predmet.ProtuStrankaListFormated>
    <izvorni_sadrzaj>
      <item>LuLo Petrinja j.d.o.o.</item>
    </izvorni_sadrzaj>
    <derivirana_varijabla naziv="DomainObject.Predmet.ProtuStrankaListFormated_1">
      <item>LuLo Petrinja j.d.o.o.</item>
    </derivirana_varijabla>
  </DomainObject.Predmet.ProtuStrankaListFormated>
  <DomainObject.Predmet.ProtuStrankaListFormatedOIB>
    <izvorni_sadrzaj>
      <item>LuLo Petrinja j.d.o.o., OIB 23105263432</item>
    </izvorni_sadrzaj>
    <derivirana_varijabla naziv="DomainObject.Predmet.ProtuStrankaListFormatedOIB_1">
      <item>LuLo Petrinja j.d.o.o., OIB 23105263432</item>
    </derivirana_varijabla>
  </DomainObject.Predmet.ProtuStrankaListFormatedOIB>
  <DomainObject.Predmet.ProtuStrankaListFormatedWithAdress>
    <izvorni_sadrzaj>
      <item>LuLo Petrinja j.d.o.o., Vatrogasna 50, 44250 Petrinja</item>
    </izvorni_sadrzaj>
    <derivirana_varijabla naziv="DomainObject.Predmet.ProtuStrankaListFormatedWithAdress_1">
      <item>LuLo Petrinja j.d.o.o., Vatrogasna 50, 44250 Petrinja</item>
    </derivirana_varijabla>
  </DomainObject.Predmet.ProtuStrankaListFormatedWithAdress>
  <DomainObject.Predmet.ProtuStrankaListFormatedWithAdressOIB>
    <izvorni_sadrzaj>
      <item>LuLo Petrinja j.d.o.o., OIB 23105263432, Vatrogasna 50, 44250 Petrinja</item>
    </izvorni_sadrzaj>
    <derivirana_varijabla naziv="DomainObject.Predmet.ProtuStrankaListFormatedWithAdressOIB_1">
      <item>LuLo Petrinja j.d.o.o., OIB 23105263432, Vatrogasna 50, 44250 Petrinja</item>
    </derivirana_varijabla>
  </DomainObject.Predmet.ProtuStrankaListFormatedWithAdressOIB>
  <DomainObject.Predmet.ProtuStrankaListNazivFormated>
    <izvorni_sadrzaj>
      <item>LuLo Petrinja j.d.o.o.</item>
    </izvorni_sadrzaj>
    <derivirana_varijabla naziv="DomainObject.Predmet.ProtuStrankaListNazivFormated_1">
      <item>LuLo Petrinja j.d.o.o.</item>
    </derivirana_varijabla>
  </DomainObject.Predmet.ProtuStrankaListNazivFormated>
  <DomainObject.Predmet.ProtuStrankaListNazivFormatedOIB>
    <izvorni_sadrzaj>
      <item>LuLo Petrinja j.d.o.o., OIB 23105263432</item>
    </izvorni_sadrzaj>
    <derivirana_varijabla naziv="DomainObject.Predmet.ProtuStrankaListNazivFormatedOIB_1">
      <item>LuLo Petrinja j.d.o.o., OIB 23105263432</item>
    </derivirana_varijabla>
  </DomainObject.Predmet.ProtuStrankaListNazivFormatedOIB>
  <DomainObject.Predmet.OstaliListFormated>
    <izvorni_sadrzaj>
      <item>Sanja Beneta</item>
      <item>ERSTE&amp;STEIERMÄRKISCHE BANKA dioničko društvo</item>
    </izvorni_sadrzaj>
    <derivirana_varijabla naziv="DomainObject.Predmet.OstaliListFormated_1">
      <item>Sanja Beneta</item>
      <item>ERSTE&amp;STEIERMÄRKISCHE BANKA dioničko društvo</item>
    </derivirana_varijabla>
  </DomainObject.Predmet.OstaliListFormated>
  <DomainObject.Predmet.OstaliListFormatedOIB>
    <izvorni_sadrzaj>
      <item>Sanja Beneta, OIB 91101067522</item>
      <item>ERSTE&amp;STEIERMÄRKISCHE BANKA dioničko društvo, OIB 23057039320</item>
    </izvorni_sadrzaj>
    <derivirana_varijabla naziv="DomainObject.Predmet.OstaliListFormatedOIB_1">
      <item>Sanja Beneta, OIB 91101067522</item>
      <item>ERSTE&amp;STEIERMÄRKISCHE BANKA dioničko društvo, OIB 23057039320</item>
    </derivirana_varijabla>
  </DomainObject.Predmet.OstaliListFormatedOIB>
  <DomainObject.Predmet.OstaliListFormatedWithAdress>
    <izvorni_sadrzaj>
      <item>Sanja Beneta, Ulica Mate Lovraka 14, 44000 Sisak</item>
      <item>ERSTE&amp;STEIERMÄRKISCHE BANKA dioničko društvo, Jadranski Trg 3/a, 51000 Rijeka</item>
    </izvorni_sadrzaj>
    <derivirana_varijabla naziv="DomainObject.Predmet.OstaliListFormatedWithAdress_1">
      <item>Sanja Beneta, Ulica Mate Lovraka 14, 44000 Sisak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Sanja Beneta, OIB 91101067522, Ulica Mate Lovraka 14, 44000 Sisak</item>
      <item>ERSTE&amp;STEIERMÄRKISCHE BANKA dioničko društvo, OIB 23057039320, Jadranski Trg 3/a, 51000 Rijeka</item>
    </izvorni_sadrzaj>
    <derivirana_varijabla naziv="DomainObject.Predmet.OstaliListFormatedWithAdressOIB_1">
      <item>Sanja Beneta, OIB 91101067522, Ulica Mate Lovraka 14, 44000 Sisak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Sanja Beneta</item>
      <item>ERSTE&amp;STEIERMÄRKISCHE BANKA dioničko društvo</item>
    </izvorni_sadrzaj>
    <derivirana_varijabla naziv="DomainObject.Predmet.OstaliListNazivFormated_1">
      <item>Sanja Beneta</item>
      <item>ERSTE&amp;STEIERMÄRKISCHE BANKA dioničko društvo</item>
    </derivirana_varijabla>
  </DomainObject.Predmet.OstaliListNazivFormated>
  <DomainObject.Predmet.OstaliListNazivFormatedOIB>
    <izvorni_sadrzaj>
      <item>Sanja Beneta, OIB 91101067522</item>
      <item>ERSTE&amp;STEIERMÄRKISCHE BANKA dioničko društvo, OIB 23057039320</item>
    </izvorni_sadrzaj>
    <derivirana_varijabla naziv="DomainObject.Predmet.OstaliListNazivFormatedOIB_1">
      <item>Sanja Beneta, OIB 91101067522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St-1260/2017-36</izvorni_sadrzaj>
    <derivirana_varijabla naziv="DomainObject.PoslovniBrojDokumenta_1">St-1260/2017-36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LuLo Petrinja j.d.o.o.</izvorni_sadrzaj>
    <derivirana_varijabla naziv="DomainObject.Predmet.ProtustrankaIDrugi_1">LuLo Petrinja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LuLo Petrinja j.d.o.o., OIB 23105263432, Vatrogasna 50, 44250 Petrinja</izvorni_sadrzaj>
    <derivirana_varijabla naziv="DomainObject.Predmet.ProtustrankaIDrugiAdressOIB_1">LuLo Petrinja j.d.o.o., OIB 23105263432, Vatrogasna 50,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LuLo Petrinja j.d.o.o.</item>
      <item>Sanja Beneta</item>
      <item>Sanja Beneta</item>
      <item>ERSTE&amp;STEIERMÄRKISCHE BANKA dioničko društvo</item>
    </izvorni_sadrzaj>
    <derivirana_varijabla naziv="DomainObject.Predmet.SudioniciListNaziv_1">
      <item>FINA Regionalni centar Zagreb</item>
      <item>LuLo Petrinja j.d.o.o.</item>
      <item>Sanja Beneta</item>
      <item>Sanja Beneta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23105263432</item>
      <item>, OIB 91101067522</item>
      <item>, OIB 91101067522</item>
      <item>, OIB 23057039320</item>
    </izvorni_sadrzaj>
    <derivirana_varijabla naziv="DomainObject.Predmet.SudioniciListNazivOIB_1">
      <item>, OIB 85821130368</item>
      <item>, OIB 23105263432</item>
      <item>, OIB 91101067522</item>
      <item>, OIB 91101067522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DC619-A9F0-4DE0-87F9-A02918627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1088</properties:Words>
  <properties:Characters>5997</properties:Characters>
  <properties:Lines>112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2018-06-14T12:11:00Z</dcterms:created>
  <dc:creator>gzubak</dc:creator>
  <cp:lastModifiedBy>Katarina Drndelić</cp:lastModifiedBy>
  <cp:lastPrinted>2018-10-01T10:45:00Z</cp:lastPrinted>
  <dcterms:modified xmlns:xsi="http://www.w3.org/2001/XMLSchema-instance" xsi:type="dcterms:W3CDTF">2018-10-01T10:45:00Z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St-1260/2017-36 / Odluka - Rješenje (Poziv vjerovnicima_PRIVREMENI ST.UP._PREDUJAM_čl.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