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90E50" w:rsidR="00E90467" w:rsidRDefault="00943845" w14:paraId="544abe1" w14:textId="544abe1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   </w:t>
      </w:r>
      <w:r w:rsidRPr="00190E50" w:rsidR="00E90467">
        <w:rPr>
          <w:noProof/>
          <w:sz w:val="22"/>
          <w:szCs w:val="22"/>
        </w:rPr>
        <w:drawing>
          <wp:inline distT="0" distB="0" distL="0" distR="0">
            <wp:extent cx="561975" cy="723899"/>
            <wp:effectExtent l="0" t="0" r="0" b="635"/>
            <wp:docPr id="4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94" cy="723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Pr="00190E50" w:rsidR="00E90467" w:rsidP="001A3D64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Pr="00190E50" w:rsidR="00E90467" w:rsidP="00E90467" w:rsidRDefault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 w:rsidR="00E90467">
        <w:rPr>
          <w:sz w:val="22"/>
          <w:szCs w:val="22"/>
        </w:rPr>
        <w:t>56. St-</w:t>
      </w:r>
      <w:r w:rsidR="001D6135">
        <w:rPr>
          <w:sz w:val="22"/>
          <w:szCs w:val="22"/>
        </w:rPr>
        <w:t>699</w:t>
      </w:r>
      <w:r w:rsidR="007C1ACE">
        <w:rPr>
          <w:sz w:val="22"/>
          <w:szCs w:val="22"/>
        </w:rPr>
        <w:t>/2019</w:t>
      </w:r>
    </w:p>
    <w:p w:rsidRPr="00190E50" w:rsidR="00E90467" w:rsidP="00E90467" w:rsidRDefault="00E90467">
      <w:pPr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Pr="00190E50" w:rsidR="00E90467" w:rsidP="00E90467" w:rsidRDefault="00E90467">
      <w:pPr>
        <w:rPr>
          <w:sz w:val="22"/>
          <w:szCs w:val="22"/>
        </w:rPr>
      </w:pP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Pr="00190E50" w:rsidR="00E90467" w:rsidP="00E90467" w:rsidRDefault="00E90467">
      <w:pPr>
        <w:ind w:left="2880" w:hanging="2880"/>
        <w:jc w:val="center"/>
        <w:rPr>
          <w:sz w:val="22"/>
          <w:szCs w:val="22"/>
        </w:rPr>
      </w:pPr>
    </w:p>
    <w:p w:rsidRPr="00190E50" w:rsidR="00E90467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Pr="00190E50" w:rsid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proofErr w:type="spellStart"/>
      <w:r w:rsidR="00595331">
        <w:rPr>
          <w:sz w:val="22"/>
          <w:szCs w:val="22"/>
        </w:rPr>
        <w:t>BAKARIĆ</w:t>
      </w:r>
      <w:proofErr w:type="spellEnd"/>
      <w:r w:rsidR="00595331">
        <w:rPr>
          <w:sz w:val="22"/>
          <w:szCs w:val="22"/>
        </w:rPr>
        <w:t xml:space="preserve"> d.o.o.</w:t>
      </w:r>
      <w:r w:rsidR="00C66D73">
        <w:rPr>
          <w:sz w:val="22"/>
          <w:szCs w:val="22"/>
        </w:rPr>
        <w:t xml:space="preserve">, </w:t>
      </w:r>
      <w:r w:rsidR="00595331">
        <w:rPr>
          <w:sz w:val="22"/>
          <w:szCs w:val="22"/>
        </w:rPr>
        <w:t xml:space="preserve"> </w:t>
      </w:r>
      <w:r w:rsidR="00F40DAE">
        <w:rPr>
          <w:sz w:val="22"/>
          <w:szCs w:val="22"/>
        </w:rPr>
        <w:t>Zagreb</w:t>
      </w:r>
      <w:r w:rsidR="00595331">
        <w:rPr>
          <w:sz w:val="22"/>
          <w:szCs w:val="22"/>
        </w:rPr>
        <w:t xml:space="preserve">, Vale </w:t>
      </w:r>
      <w:proofErr w:type="spellStart"/>
      <w:r w:rsidR="00595331">
        <w:rPr>
          <w:sz w:val="22"/>
          <w:szCs w:val="22"/>
        </w:rPr>
        <w:t>Vouka</w:t>
      </w:r>
      <w:proofErr w:type="spellEnd"/>
      <w:r w:rsidR="00595331">
        <w:rPr>
          <w:sz w:val="22"/>
          <w:szCs w:val="22"/>
        </w:rPr>
        <w:t xml:space="preserve"> 1,</w:t>
      </w:r>
      <w:r w:rsidR="00044264">
        <w:rPr>
          <w:sz w:val="22"/>
          <w:szCs w:val="22"/>
        </w:rPr>
        <w:t xml:space="preserve">  </w:t>
      </w:r>
      <w:proofErr w:type="spellStart"/>
      <w:r w:rsidR="00044264">
        <w:rPr>
          <w:sz w:val="22"/>
          <w:szCs w:val="22"/>
        </w:rPr>
        <w:t>OIB</w:t>
      </w:r>
      <w:proofErr w:type="spellEnd"/>
      <w:r w:rsidR="00044264">
        <w:rPr>
          <w:sz w:val="22"/>
          <w:szCs w:val="22"/>
        </w:rPr>
        <w:t xml:space="preserve">: </w:t>
      </w:r>
      <w:proofErr w:type="spellStart"/>
      <w:r w:rsidR="00F40DAE">
        <w:rPr>
          <w:sz w:val="22"/>
          <w:szCs w:val="22"/>
        </w:rPr>
        <w:t>70831370369</w:t>
      </w:r>
      <w:proofErr w:type="spellEnd"/>
      <w:r w:rsidRPr="00190E50">
        <w:rPr>
          <w:sz w:val="22"/>
          <w:szCs w:val="22"/>
        </w:rPr>
        <w:t xml:space="preserve">, dana </w:t>
      </w:r>
      <w:proofErr w:type="spellStart"/>
      <w:r w:rsidR="009B1F8B">
        <w:rPr>
          <w:sz w:val="22"/>
          <w:szCs w:val="22"/>
        </w:rPr>
        <w:t>01</w:t>
      </w:r>
      <w:proofErr w:type="spellEnd"/>
      <w:r w:rsidR="009B1F8B">
        <w:rPr>
          <w:sz w:val="22"/>
          <w:szCs w:val="22"/>
        </w:rPr>
        <w:t>. kolovoza</w:t>
      </w:r>
      <w:r w:rsidR="001C216A">
        <w:rPr>
          <w:sz w:val="22"/>
          <w:szCs w:val="22"/>
        </w:rPr>
        <w:t xml:space="preserve"> </w:t>
      </w:r>
      <w:proofErr w:type="spellStart"/>
      <w:r w:rsidRPr="00190E50">
        <w:rPr>
          <w:sz w:val="22"/>
          <w:szCs w:val="22"/>
        </w:rPr>
        <w:t>201</w:t>
      </w:r>
      <w:r w:rsidR="001C216A">
        <w:rPr>
          <w:sz w:val="22"/>
          <w:szCs w:val="22"/>
        </w:rPr>
        <w:t>9</w:t>
      </w:r>
      <w:proofErr w:type="spellEnd"/>
      <w:r w:rsidRPr="00190E50">
        <w:rPr>
          <w:sz w:val="22"/>
          <w:szCs w:val="22"/>
        </w:rPr>
        <w:t>.</w:t>
      </w:r>
      <w:r w:rsidRPr="00190E50" w:rsidR="00190E50">
        <w:rPr>
          <w:sz w:val="22"/>
          <w:szCs w:val="22"/>
        </w:rPr>
        <w:t xml:space="preserve"> godine</w:t>
      </w:r>
    </w:p>
    <w:p w:rsidRPr="00190E50" w:rsidR="00E90467" w:rsidP="00E90467" w:rsidRDefault="00E90467">
      <w:pPr>
        <w:jc w:val="right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Pr="00190E50" w:rsidR="00E90467" w:rsidP="00E90467" w:rsidRDefault="00E90467">
      <w:pPr>
        <w:jc w:val="center"/>
        <w:rPr>
          <w:b/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</w:t>
      </w:r>
      <w:r w:rsidR="009B1F8B">
        <w:rPr>
          <w:sz w:val="22"/>
          <w:szCs w:val="22"/>
        </w:rPr>
        <w:t>IGURANJE, Zagreb, Trpimirova  4</w:t>
      </w:r>
      <w:r w:rsidRPr="00190E50">
        <w:rPr>
          <w:sz w:val="22"/>
          <w:szCs w:val="22"/>
        </w:rPr>
        <w:t>, u roku od 8 dana, dostaviti ovom sudu pozivom na gornji broj spisa podatak – ima li uvodno naznačeni dužnik zaposlenika.</w:t>
      </w:r>
    </w:p>
    <w:p w:rsidRPr="00190E50" w:rsidR="00E90467" w:rsidP="00E90467" w:rsidRDefault="00E90467">
      <w:pPr>
        <w:ind w:firstLine="708"/>
        <w:jc w:val="both"/>
        <w:rPr>
          <w:sz w:val="22"/>
          <w:szCs w:val="22"/>
        </w:rPr>
      </w:pPr>
    </w:p>
    <w:p w:rsidRPr="00190E50" w:rsidR="00E90467" w:rsidP="00E90467" w:rsidRDefault="00E90467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Pr="00190E50" w:rsidR="00E90467" w:rsidP="00E90467" w:rsidRDefault="00E90467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="00B44A8B" w:rsidP="00E90467" w:rsidRDefault="00B44A8B">
      <w:pPr>
        <w:ind w:firstLine="708"/>
        <w:jc w:val="both"/>
        <w:textAlignment w:val="baseline"/>
        <w:rPr>
          <w:sz w:val="22"/>
          <w:szCs w:val="22"/>
        </w:rPr>
      </w:pPr>
    </w:p>
    <w:p w:rsidRPr="00190E50" w:rsidR="00E90467" w:rsidP="00E90467" w:rsidRDefault="00E90467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</w:t>
      </w:r>
      <w:proofErr w:type="spellStart"/>
      <w:r w:rsidRPr="00190E50">
        <w:rPr>
          <w:sz w:val="22"/>
          <w:szCs w:val="22"/>
        </w:rPr>
        <w:t>11</w:t>
      </w:r>
      <w:proofErr w:type="spellEnd"/>
      <w:r w:rsidRPr="00190E50">
        <w:rPr>
          <w:sz w:val="22"/>
          <w:szCs w:val="22"/>
        </w:rPr>
        <w:t xml:space="preserve">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</w:t>
      </w:r>
      <w:r w:rsidR="007D1138">
        <w:rPr>
          <w:sz w:val="22"/>
          <w:szCs w:val="22"/>
        </w:rPr>
        <w:t xml:space="preserve"> o mirovinskom osiguranju HZMO</w:t>
      </w:r>
      <w:r w:rsidRPr="00190E50">
        <w:rPr>
          <w:sz w:val="22"/>
          <w:szCs w:val="22"/>
        </w:rPr>
        <w:t xml:space="preserve"> vodi propisane evid</w:t>
      </w:r>
      <w:r w:rsidR="00F67134">
        <w:rPr>
          <w:sz w:val="22"/>
          <w:szCs w:val="22"/>
        </w:rPr>
        <w:t>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Pr="00190E50" w:rsidR="00E90467" w:rsidP="00E90467" w:rsidRDefault="00E90467">
      <w:pPr>
        <w:jc w:val="center"/>
        <w:rPr>
          <w:sz w:val="22"/>
          <w:szCs w:val="22"/>
        </w:rPr>
      </w:pPr>
    </w:p>
    <w:p w:rsidR="00E90467" w:rsidP="00E90467" w:rsidRDefault="009B1F8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proofErr w:type="spellStart"/>
      <w:r>
        <w:rPr>
          <w:sz w:val="22"/>
          <w:szCs w:val="22"/>
        </w:rPr>
        <w:t>0</w:t>
      </w:r>
      <w:r w:rsidR="008E74A1">
        <w:rPr>
          <w:sz w:val="22"/>
          <w:szCs w:val="22"/>
        </w:rPr>
        <w:t>1</w:t>
      </w:r>
      <w:proofErr w:type="spellEnd"/>
      <w:r>
        <w:rPr>
          <w:sz w:val="22"/>
          <w:szCs w:val="22"/>
        </w:rPr>
        <w:t xml:space="preserve">. kolovoza </w:t>
      </w:r>
      <w:proofErr w:type="spellStart"/>
      <w:r>
        <w:rPr>
          <w:sz w:val="22"/>
          <w:szCs w:val="22"/>
        </w:rPr>
        <w:t>2019</w:t>
      </w:r>
      <w:proofErr w:type="spellEnd"/>
      <w:r w:rsidRPr="00190E50" w:rsidR="00190E50">
        <w:rPr>
          <w:sz w:val="22"/>
          <w:szCs w:val="22"/>
        </w:rPr>
        <w:t>. godine</w:t>
      </w:r>
    </w:p>
    <w:p w:rsidRPr="00190E50" w:rsidR="009944D0" w:rsidP="00E90467" w:rsidRDefault="009944D0">
      <w:pPr>
        <w:jc w:val="center"/>
        <w:rPr>
          <w:sz w:val="22"/>
          <w:szCs w:val="22"/>
        </w:rPr>
      </w:pPr>
    </w:p>
    <w:p w:rsidRPr="00697212" w:rsidR="008119C7" w:rsidP="00D653B5" w:rsidRDefault="008119C7">
      <w:pPr>
        <w:jc w:val="right"/>
      </w:pPr>
      <w:r w:rsidRPr="00697212">
        <w:t>SUDAC:</w:t>
      </w:r>
    </w:p>
    <w:p w:rsidRPr="00697212" w:rsidR="00E54E23" w:rsidP="00E54E23" w:rsidRDefault="008119C7">
      <w:pPr>
        <w:jc w:val="right"/>
      </w:pPr>
      <w:r w:rsidRPr="00697212">
        <w:t>Vjekoslav Zaninović</w:t>
      </w:r>
    </w:p>
    <w:p w:rsidRPr="00697212" w:rsidR="008119C7" w:rsidP="00D5734D" w:rsidRDefault="008119C7">
      <w:pPr>
        <w:jc w:val="right"/>
      </w:pPr>
    </w:p>
    <w:p w:rsidR="00C74D76" w:rsidP="008119C7" w:rsidRDefault="00C74D76"/>
    <w:p w:rsidRPr="00190E50" w:rsidR="00E90467" w:rsidP="009944D0" w:rsidRDefault="00E90467">
      <w:pPr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="00C74D76" w:rsidP="00E9046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</w:t>
      </w:r>
      <w:proofErr w:type="spellStart"/>
      <w:r w:rsidRPr="00190E50">
        <w:rPr>
          <w:sz w:val="22"/>
          <w:szCs w:val="22"/>
        </w:rPr>
        <w:t>SZ</w:t>
      </w:r>
      <w:proofErr w:type="spellEnd"/>
      <w:r w:rsidRPr="00190E50">
        <w:rPr>
          <w:sz w:val="22"/>
          <w:szCs w:val="22"/>
        </w:rPr>
        <w:t>-a).</w:t>
      </w:r>
    </w:p>
    <w:p w:rsidR="00E54E23" w:rsidP="00E90467" w:rsidRDefault="00E54E23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="00E54E23" w:rsidP="00E54E23" w:rsidRDefault="00E54E2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HZMO, Zagreb, Trpimirova 4</w:t>
      </w:r>
    </w:p>
    <w:p w:rsidRPr="00E54E23" w:rsidR="00E54E23" w:rsidP="00E54E23" w:rsidRDefault="00E54E23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dužnik e-oglasna ploča </w:t>
      </w:r>
      <w:proofErr w:type="spellStart"/>
      <w:r>
        <w:rPr>
          <w:sz w:val="22"/>
          <w:szCs w:val="22"/>
        </w:rPr>
        <w:t>15</w:t>
      </w:r>
      <w:proofErr w:type="spellEnd"/>
      <w:r>
        <w:rPr>
          <w:sz w:val="22"/>
          <w:szCs w:val="22"/>
        </w:rPr>
        <w:t xml:space="preserve"> dana</w:t>
      </w:r>
    </w:p>
    <w:p w:rsidRPr="00B44A8B" w:rsidR="009247DD" w:rsidP="001A1807" w:rsidRDefault="00E90467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 </w:t>
      </w:r>
    </w:p>
    <w:sectPr w:rsidRPr="00B44A8B" w:rsidR="009247DD" w:rsidSect="00E90467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90467" w:rsidP="00E90467" w:rsidRDefault="00E90467">
      <w:r>
        <w:separator/>
      </w:r>
    </w:p>
  </w:endnote>
  <w:endnote w:type="continuationSeparator" w:id="0">
    <w:p w:rsidR="00E90467" w:rsidP="00E90467" w:rsidRDefault="00E9046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90467" w:rsidP="00E90467" w:rsidRDefault="00E90467">
      <w:r>
        <w:separator/>
      </w:r>
    </w:p>
  </w:footnote>
  <w:footnote w:type="continuationSeparator" w:id="0">
    <w:p w:rsidR="00E90467" w:rsidP="00E90467" w:rsidRDefault="00E9046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E90467" w:rsidR="00E90467" w:rsidP="00B44A8B" w:rsidRDefault="00E90467">
        <w:pPr>
          <w:pStyle w:val="Zaglavlje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36472D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</w:t>
        </w:r>
        <w:proofErr w:type="spellStart"/>
        <w:r>
          <w:rPr>
            <w:sz w:val="24"/>
            <w:szCs w:val="24"/>
          </w:rPr>
          <w:t>56</w:t>
        </w:r>
        <w:proofErr w:type="spellEnd"/>
        <w:r>
          <w:rPr>
            <w:sz w:val="24"/>
            <w:szCs w:val="24"/>
          </w:rPr>
          <w:t>. St-</w:t>
        </w:r>
      </w:p>
    </w:sdtContent>
  </w:sdt>
  <w:p w:rsidR="00E90467" w:rsidRDefault="00E9046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B2714E"/>
    <w:multiLevelType w:val="hybridMultilevel"/>
    <w:tmpl w:val="0E6819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D1"/>
    <w:rsid w:val="00035225"/>
    <w:rsid w:val="00044264"/>
    <w:rsid w:val="001227B5"/>
    <w:rsid w:val="001617D6"/>
    <w:rsid w:val="00190E50"/>
    <w:rsid w:val="001A1807"/>
    <w:rsid w:val="001C216A"/>
    <w:rsid w:val="001D6135"/>
    <w:rsid w:val="0026578C"/>
    <w:rsid w:val="002C787A"/>
    <w:rsid w:val="002D34D8"/>
    <w:rsid w:val="002D642B"/>
    <w:rsid w:val="002E17E7"/>
    <w:rsid w:val="00321051"/>
    <w:rsid w:val="00363938"/>
    <w:rsid w:val="0036472D"/>
    <w:rsid w:val="00401EC2"/>
    <w:rsid w:val="00427301"/>
    <w:rsid w:val="0043039F"/>
    <w:rsid w:val="004351A4"/>
    <w:rsid w:val="00464C2E"/>
    <w:rsid w:val="004A49E0"/>
    <w:rsid w:val="00595331"/>
    <w:rsid w:val="005E2FBA"/>
    <w:rsid w:val="0066448F"/>
    <w:rsid w:val="006765E6"/>
    <w:rsid w:val="006C4E93"/>
    <w:rsid w:val="00702E6F"/>
    <w:rsid w:val="00712648"/>
    <w:rsid w:val="00772F53"/>
    <w:rsid w:val="007B02D2"/>
    <w:rsid w:val="007C1ACE"/>
    <w:rsid w:val="007D1138"/>
    <w:rsid w:val="007D721C"/>
    <w:rsid w:val="00802DA3"/>
    <w:rsid w:val="008119C7"/>
    <w:rsid w:val="008E74A1"/>
    <w:rsid w:val="009247DD"/>
    <w:rsid w:val="00943845"/>
    <w:rsid w:val="009543C6"/>
    <w:rsid w:val="00956D28"/>
    <w:rsid w:val="009944D0"/>
    <w:rsid w:val="00997C3E"/>
    <w:rsid w:val="009B1F8B"/>
    <w:rsid w:val="00AA1934"/>
    <w:rsid w:val="00B0006C"/>
    <w:rsid w:val="00B44A8B"/>
    <w:rsid w:val="00B96E30"/>
    <w:rsid w:val="00C66D73"/>
    <w:rsid w:val="00C74D76"/>
    <w:rsid w:val="00C861FC"/>
    <w:rsid w:val="00CF2D7D"/>
    <w:rsid w:val="00CF4C5C"/>
    <w:rsid w:val="00D236D1"/>
    <w:rsid w:val="00D96B0D"/>
    <w:rsid w:val="00E318FF"/>
    <w:rsid w:val="00E54E23"/>
    <w:rsid w:val="00E90467"/>
    <w:rsid w:val="00E95C4E"/>
    <w:rsid w:val="00EE668F"/>
    <w:rsid w:val="00F12222"/>
    <w:rsid w:val="00F3618A"/>
    <w:rsid w:val="00F40DAE"/>
    <w:rsid w:val="00F629A4"/>
    <w:rsid w:val="00F67134"/>
    <w:rsid w:val="00FB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E9046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E9046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9046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E90467"/>
  </w:style>
  <w:style w:type="paragraph" w:styleId="Podnoje">
    <w:name w:val="footer"/>
    <w:basedOn w:val="Normal"/>
    <w:link w:val="PodnojeChar"/>
    <w:rsid w:val="00E9046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90467"/>
  </w:style>
  <w:style w:type="paragraph" w:styleId="Odlomakpopisa">
    <w:name w:val="List Paragraph"/>
    <w:basedOn w:val="Normal"/>
    <w:uiPriority w:val="34"/>
    <w:qFormat/>
    <w:rsid w:val="00E54E2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C4E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4E93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4E93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4E93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4E93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Odlomakpopisa" w:type="paragraph">
    <w:name w:val="List Paragraph"/>
    <w:basedOn w:val="Normal"/>
    <w:uiPriority w:val="34"/>
    <w:qFormat/>
    <w:rsid w:val="00E54E2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4E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E9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E9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E9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E9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HZMO-u</izvorni_sadrzaj>
    <derivirana_varijabla naziv="DomainObject.Primjedba_1">Poziv HZMO-u</derivirana_varijabla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St-699/2019</izvorni_sadrzaj>
    <derivirana_varijabla naziv="DomainObject.Predmet.OznakaBroj_1">St-699/2019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BAKARIĆ d.o.o. zastupanog po punomoćniku Darko Bakarić</izvorni_sadrzaj>
    <derivirana_varijabla naziv="DomainObject.Predmet.ProtustrankaFormated_1">  BAKARIĆ d.o.o. zastupanog po punomoćniku Darko Bakarić</derivirana_varijabla>
  </DomainObject.Predmet.ProtustrankaFormated>
  <DomainObject.Predmet.ProtustrankaFormatedOIB>
    <izvorni_sadrzaj>  BAKARIĆ d.o.o., OIB 70831370369 zastupanog po punomoćniku Darko Bakarić</izvorni_sadrzaj>
    <derivirana_varijabla naziv="DomainObject.Predmet.ProtustrankaFormatedOIB_1">  BAKARIĆ d.o.o., OIB 70831370369 zastupanog po punomoćniku Darko Bakarić</derivirana_varijabla>
  </DomainObject.Predmet.ProtustrankaFormatedOIB>
  <DomainObject.Predmet.ProtustrankaFormatedWithAdress>
    <izvorni_sadrzaj> BAKARIĆ d.o.o., Vale Vouka 1, 10000 Zagreb zastupanog po punomoćniku Darko Bakarić</izvorni_sadrzaj>
    <derivirana_varijabla naziv="DomainObject.Predmet.ProtustrankaFormatedWithAdress_1"> BAKARIĆ d.o.o., Vale Vouka 1, 10000 Zagreb zastupanog po punomoćniku Darko Bakarić</derivirana_varijabla>
  </DomainObject.Predmet.ProtustrankaFormatedWithAdress>
  <DomainObject.Predmet.ProtustrankaFormatedWithAdressOIB>
    <izvorni_sadrzaj> BAKARIĆ d.o.o., OIB 70831370369, Vale Vouka 1, 10000 Zagreb zastupanog po punomoćniku Darko Bakarić</izvorni_sadrzaj>
    <derivirana_varijabla naziv="DomainObject.Predmet.ProtustrankaFormatedWithAdressOIB_1"> BAKARIĆ d.o.o., OIB 70831370369, Vale Vouka 1, 10000 Zagreb zastupanog po punomoćniku Darko Bakarić</derivirana_varijabla>
  </DomainObject.Predmet.ProtustrankaFormatedWithAdressOIB>
  <DomainObject.Predmet.ProtustrankaWithAdress>
    <izvorni_sadrzaj>BAKARIĆ d.o.o. Vale Vouka 1, 10000 Zagreb</izvorni_sadrzaj>
    <derivirana_varijabla naziv="DomainObject.Predmet.ProtustrankaWithAdress_1">BAKARIĆ d.o.o. Vale Vouka 1, 10000 Zagreb</derivirana_varijabla>
  </DomainObject.Predmet.ProtustrankaWithAdress>
  <DomainObject.Predmet.ProtustrankaWithAdressOIB>
    <izvorni_sadrzaj>BAKARIĆ d.o.o., OIB 70831370369, Vale Vouka 1, 10000 Zagreb</izvorni_sadrzaj>
    <derivirana_varijabla naziv="DomainObject.Predmet.ProtustrankaWithAdressOIB_1">BAKARIĆ d.o.o., OIB 70831370369, Vale Vouka 1, 10000 Zagreb</derivirana_varijabla>
  </DomainObject.Predmet.ProtustrankaWithAdressOIB>
  <DomainObject.Predmet.ProtustrankaNazivFormated>
    <izvorni_sadrzaj>BAKARIĆ d.o.o.</izvorni_sadrzaj>
    <derivirana_varijabla naziv="DomainObject.Predmet.ProtustrankaNazivFormated_1">BAKARIĆ d.o.o.</derivirana_varijabla>
  </DomainObject.Predmet.ProtustrankaNazivFormated>
  <DomainObject.Predmet.ProtustrankaNazivFormatedOIB>
    <izvorni_sadrzaj>BAKARIĆ d.o.o., OIB 70831370369</izvorni_sadrzaj>
    <derivirana_varijabla naziv="DomainObject.Predmet.ProtustrankaNazivFormatedOIB_1">BAKARIĆ d.o.o., OIB 70831370369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Budja</izvorni_sadrzaj>
    <derivirana_varijabla naziv="DomainObject.Predmet.Zapisnicar_1">Sandra Budja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BAKARIĆ d.o.o. zastupanog po punomoćniku Darko Bakarić</item>
    </izvorni_sadrzaj>
    <derivirana_varijabla naziv="DomainObject.Predmet.ProtuStrankaListFormated_1">
      <item>BAKARIĆ d.o.o. zastupanog po punomoćniku Darko Bakarić</item>
    </derivirana_varijabla>
  </DomainObject.Predmet.ProtuStrankaListFormated>
  <DomainObject.Predmet.ProtuStrankaListFormatedOIB>
    <izvorni_sadrzaj>
      <item>BAKARIĆ d.o.o., OIB 70831370369 zastupanog po punomoćniku Darko Bakarić</item>
    </izvorni_sadrzaj>
    <derivirana_varijabla naziv="DomainObject.Predmet.ProtuStrankaListFormatedOIB_1">
      <item>BAKARIĆ d.o.o., OIB 70831370369 zastupanog po punomoćniku Darko Bakarić</item>
    </derivirana_varijabla>
  </DomainObject.Predmet.ProtuStrankaListFormatedOIB>
  <DomainObject.Predmet.ProtuStrankaListFormatedWithAdress>
    <izvorni_sadrzaj>
      <item>BAKARIĆ d.o.o., Vale Vouka 1, 10000 Zagreb zastupanog po punomoćniku Darko Bakarić</item>
    </izvorni_sadrzaj>
    <derivirana_varijabla naziv="DomainObject.Predmet.ProtuStrankaListFormatedWithAdress_1">
      <item>BAKARIĆ d.o.o., Vale Vouka 1, 10000 Zagreb zastupanog po punomoćniku Darko Bakarić</item>
    </derivirana_varijabla>
  </DomainObject.Predmet.ProtuStrankaListFormatedWithAdress>
  <DomainObject.Predmet.ProtuStrankaListFormatedWithAdressOIB>
    <izvorni_sadrzaj>
      <item>BAKARIĆ d.o.o., OIB 70831370369, Vale Vouka 1, 10000 Zagreb zastupanog po punomoćniku Darko Bakarić</item>
    </izvorni_sadrzaj>
    <derivirana_varijabla naziv="DomainObject.Predmet.ProtuStrankaListFormatedWithAdressOIB_1">
      <item>BAKARIĆ d.o.o., OIB 70831370369, Vale Vouka 1, 10000 Zagreb zastupanog po punomoćniku Darko Bakarić</item>
    </derivirana_varijabla>
  </DomainObject.Predmet.ProtuStrankaListFormatedWithAdressOIB>
  <DomainObject.Predmet.ProtuStrankaListNazivFormated>
    <izvorni_sadrzaj>
      <item>BAKARIĆ d.o.o.</item>
    </izvorni_sadrzaj>
    <derivirana_varijabla naziv="DomainObject.Predmet.ProtuStrankaListNazivFormated_1">
      <item>BAKARIĆ d.o.o.</item>
    </derivirana_varijabla>
  </DomainObject.Predmet.ProtuStrankaListNazivFormated>
  <DomainObject.Predmet.ProtuStrankaListNazivFormatedOIB>
    <izvorni_sadrzaj>
      <item>BAKARIĆ d.o.o., OIB 70831370369</item>
    </izvorni_sadrzaj>
    <derivirana_varijabla naziv="DomainObject.Predmet.ProtuStrankaListNazivFormatedOIB_1">
      <item>BAKARIĆ d.o.o., OIB 70831370369</item>
    </derivirana_varijabla>
  </DomainObject.Predmet.ProtuStrankaListNazivFormatedOIB>
  <DomainObject.Predmet.OstaliListFormated>
    <izvorni_sadrzaj>
      <item>Darko Bakarić punomoćnik sudionika u postupku BAKARIĆ d.o.o.</item>
    </izvorni_sadrzaj>
    <derivirana_varijabla naziv="DomainObject.Predmet.OstaliListFormated_1">
      <item>Darko Bakarić punomoćnik sudionika u postupku BAKARIĆ d.o.o.</item>
    </derivirana_varijabla>
  </DomainObject.Predmet.OstaliListFormated>
  <DomainObject.Predmet.OstaliListFormatedOIB>
    <izvorni_sadrzaj>
      <item>Darko Bakarić, OIB 54064106972 punomoćnik sudionika u postupku BAKARIĆ d.o.o.</item>
    </izvorni_sadrzaj>
    <derivirana_varijabla naziv="DomainObject.Predmet.OstaliListFormatedOIB_1">
      <item>Darko Bakarić, OIB 54064106972 punomoćnik sudionika u postupku BAKARIĆ d.o.o.</item>
    </derivirana_varijabla>
  </DomainObject.Predmet.OstaliListFormatedOIB>
  <DomainObject.Predmet.OstaliListFormatedWithAdress>
    <izvorni_sadrzaj>
      <item>Darko Bakarić, ULICA VALE VOUKA 1 (ranije: ZAGREB, PANTOVČAK, 138/1), 10000 Zagreb punomoćnik sudionika u postupku BAKARIĆ d.o.o.</item>
    </izvorni_sadrzaj>
    <derivirana_varijabla naziv="DomainObject.Predmet.OstaliListFormatedWithAdress_1">
      <item>Darko Bakarić, ULICA VALE VOUKA 1 (ranije: ZAGREB, PANTOVČAK, 138/1), 10000 Zagreb punomoćnik sudionika u postupku BAKARIĆ d.o.o.</item>
    </derivirana_varijabla>
  </DomainObject.Predmet.OstaliListFormatedWithAdress>
  <DomainObject.Predmet.OstaliListFormatedWithAdressOIB>
    <izvorni_sadrzaj>
      <item>Darko Bakarić, OIB 54064106972, ULICA VALE VOUKA 1 (ranije: ZAGREB, PANTOVČAK, 138/1), 10000 Zagreb punomoćnik sudionika u postupku BAKARIĆ d.o.o.</item>
    </izvorni_sadrzaj>
    <derivirana_varijabla naziv="DomainObject.Predmet.OstaliListFormatedWithAdressOIB_1">
      <item>Darko Bakarić, OIB 54064106972, ULICA VALE VOUKA 1 (ranije: ZAGREB, PANTOVČAK, 138/1), 10000 Zagreb punomoćnik sudionika u postupku BAKARIĆ d.o.o.</item>
    </derivirana_varijabla>
  </DomainObject.Predmet.OstaliListFormatedWithAdressOIB>
  <DomainObject.Predmet.OstaliListNazivFormated>
    <izvorni_sadrzaj>
      <item>Darko Bakarić</item>
    </izvorni_sadrzaj>
    <derivirana_varijabla naziv="DomainObject.Predmet.OstaliListNazivFormated_1">
      <item>Darko Bakarić</item>
    </derivirana_varijabla>
  </DomainObject.Predmet.OstaliListNazivFormated>
  <DomainObject.Predmet.OstaliListNazivFormatedOIB>
    <izvorni_sadrzaj>
      <item>Darko Bakarić, OIB 54064106972</item>
    </izvorni_sadrzaj>
    <derivirana_varijabla naziv="DomainObject.Predmet.OstaliListNazivFormatedOIB_1">
      <item>Darko Bakarić, OIB 54064106972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BAKARIĆ d.o.o.</izvorni_sadrzaj>
    <derivirana_varijabla naziv="DomainObject.Predmet.ProtustrankaIDrugi_1">BAKARIĆ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BAKARIĆ d.o.o., OIB 70831370369, Vale Vouka 1, 10000 Zagreb</izvorni_sadrzaj>
    <derivirana_varijabla naziv="DomainObject.Predmet.ProtustrankaIDrugiAdressOIB_1">BAKARIĆ d.o.o., OIB 70831370369, Vale Vouka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BAKARIĆ d.o.o.</item>
      <item>Darko Bakarić</item>
    </izvorni_sadrzaj>
    <derivirana_varijabla naziv="DomainObject.Predmet.SudioniciListNaziv_1">
      <item>FINA Regionalni centar Zagreb</item>
      <item>BAKARIĆ d.o.o.</item>
      <item>Darko Bakarić</item>
    </derivirana_varijabla>
  </DomainObject.Predmet.SudioniciListNaziv>
  <DomainObject.Predmet.SudioniciListAdressOIB>
    <izvorni_sadrzaj>
      <item>FINA Regionalni centar Zagreb, OIB 85821130368, Trg svibanjskih žrtava 1995.1,10000 Zagreb</item>
      <item>BAKARIĆ d.o.o., OIB 70831370369, Vale Vouka 1,10000 Zagreb</item>
      <item>Darko Bakarić, OIB 54064106972, ULICA VALE VOUKA 1 (ranije: ZAGREB, PANTOVČAK, 138/1),10000 Zagreb</item>
    </izvorni_sadrzaj>
    <derivirana_varijabla naziv="DomainObject.Predmet.SudioniciListAdressOIB_1">
      <item>FINA Regionalni centar Zagreb, OIB 85821130368, Trg svibanjskih žrtava 1995.1,10000 Zagreb</item>
      <item>BAKARIĆ d.o.o., OIB 70831370369, Vale Vouka 1,10000 Zagreb</item>
      <item>Darko Bakarić, OIB 54064106972, ULICA VALE VOUKA 1 (ranije: ZAGREB, PANTOVČAK, 138/1),10000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70831370369</item>
      <item>, OIB 54064106972</item>
    </izvorni_sadrzaj>
    <derivirana_varijabla naziv="DomainObject.Predmet.SudioniciListNazivOIB_1">
      <item>, OIB 85821130368</item>
      <item>, OIB 70831370369</item>
      <item>, OIB 54064106972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13DAA-A8A3-4AB7-B403-1983C6B8523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305</properties:Words>
  <properties:Characters>1629</properties:Characters>
  <properties:Lines>52</properties:Lines>
  <properties:Paragraphs>25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Sandra Budja</cp:lastModifiedBy>
  <cp:lastPrinted>2019-08-01T08:27:00Z</cp:lastPrinted>
  <dcterms:modified xmlns:xsi="http://www.w3.org/2001/XMLSchema-instance" xsi:type="dcterms:W3CDTF">2019-08-01T12:34:00Z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