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76a5" w14:paraId="73076a5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4158EB">
      <w:r w:rsidRPr="004158EB"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5E129C" w:rsidP="00E54C80" w:rsidR="00E54C80" w:rsidRPr="00E54C80">
      <w:pPr>
        <w:pStyle w:val="Tijeloteksta"/>
        <w:jc w:val="right"/>
        <w:rPr>
          <w:b/>
          <w:szCs w:val="24"/>
        </w:rPr>
      </w:pPr>
      <w:r>
        <w:rPr>
          <w:b/>
        </w:rPr>
        <w:tab/>
      </w:r>
      <w:r>
        <w:rPr>
          <w:b/>
        </w:rPr>
        <w:tab/>
      </w:r>
      <w:r w:rsidR="00E54C80">
        <w:rPr>
          <w:b/>
          <w:szCs w:val="24"/>
        </w:rPr>
        <w:t>NEDŽAD ĆATIĆ</w:t>
      </w:r>
    </w:p>
    <w:p w:rsidRDefault="00E54C80" w:rsidP="00E54C80" w:rsidR="00E54C80" w:rsidRPr="00E54C80">
      <w:pPr>
        <w:pStyle w:val="Tijeloteksta"/>
        <w:jc w:val="right"/>
        <w:rPr>
          <w:b/>
          <w:szCs w:val="24"/>
        </w:rPr>
      </w:pPr>
      <w:r w:rsidRPr="00E54C80">
        <w:rPr>
          <w:b/>
          <w:szCs w:val="24"/>
        </w:rPr>
        <w:t>Gradišćanskih Hrvata 16</w:t>
      </w:r>
    </w:p>
    <w:p w:rsidRDefault="00E54C80" w:rsidP="00E54C80" w:rsidR="00E54C80" w:rsidRPr="00E54C80">
      <w:pPr>
        <w:pStyle w:val="Tijeloteksta"/>
        <w:jc w:val="right"/>
        <w:rPr>
          <w:b/>
          <w:szCs w:val="24"/>
        </w:rPr>
      </w:pPr>
      <w:r w:rsidRPr="00E54C80">
        <w:rPr>
          <w:b/>
          <w:szCs w:val="24"/>
        </w:rPr>
        <w:t xml:space="preserve"> Zadar</w:t>
      </w:r>
    </w:p>
    <w:p w:rsidRDefault="00AB657E" w:rsidP="00E54C80" w:rsidR="00AB657E" w:rsidRPr="00D71417">
      <w:pPr>
        <w:pStyle w:val="Tijeloteksta"/>
        <w:jc w:val="right"/>
        <w:rPr>
          <w:szCs w:val="24"/>
        </w:rPr>
      </w:pPr>
    </w:p>
    <w:p w:rsidRDefault="005E129C" w:rsidP="00AB657E" w:rsidR="005E129C">
      <w:pPr>
        <w:ind w:left="5040"/>
        <w:jc w:val="right"/>
      </w:pPr>
    </w:p>
    <w:p w:rsidRDefault="005E129C" w:rsidP="005E129C" w:rsidR="005E129C">
      <w:pPr>
        <w:ind w:firstLine="708"/>
        <w:jc w:val="both"/>
      </w:pPr>
    </w:p>
    <w:p w:rsidRDefault="005E129C" w:rsidP="005E129C" w:rsidR="005E129C">
      <w:pPr>
        <w:ind w:firstLine="708"/>
        <w:jc w:val="both"/>
      </w:pPr>
    </w:p>
    <w:p w:rsidRDefault="00120463" w:rsidP="005E129C" w:rsidR="005E129C">
      <w:pPr>
        <w:ind w:firstLine="708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FB0A5F" w:rsidRPr="005F002B">
        <w:t>1</w:t>
      </w:r>
      <w:r w:rsidR="00E546DA">
        <w:t>0</w:t>
      </w:r>
      <w:r w:rsidR="00F529B1">
        <w:t>9</w:t>
      </w:r>
      <w:r w:rsidR="00E54C80">
        <w:t>3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F529B1">
        <w:t>1</w:t>
      </w:r>
      <w:r w:rsidR="00E54C80">
        <w:t>2</w:t>
      </w:r>
      <w:r w:rsidR="001A7D41" w:rsidRPr="005F002B">
        <w:t xml:space="preserve"> </w:t>
      </w:r>
      <w:r w:rsidRPr="005F002B">
        <w:t xml:space="preserve">od </w:t>
      </w:r>
      <w:r w:rsidR="00234F4C">
        <w:t xml:space="preserve">4. studenog </w:t>
      </w:r>
      <w:r w:rsidR="00ED3120">
        <w:t xml:space="preserve"> </w:t>
      </w:r>
      <w:r w:rsidR="00BE7BE4" w:rsidRPr="005F002B">
        <w:t>2016</w:t>
      </w:r>
      <w:r w:rsidRPr="005F002B">
        <w:t>. pokrenut</w:t>
      </w:r>
      <w:r w:rsidR="00A5553C">
        <w:t xml:space="preserve"> </w:t>
      </w:r>
      <w:r w:rsidRPr="005F002B">
        <w:t xml:space="preserve">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E54C80" w:rsidRPr="00F360BC">
        <w:t>ĆATIĆ d.o.o., OIB:33360332893 sa sjedištem u Ulici Gradišćanskih Hrvata 16</w:t>
      </w:r>
      <w:r w:rsidR="005E129C">
        <w:t>.</w:t>
      </w:r>
    </w:p>
    <w:p w:rsidRDefault="00120463" w:rsidP="005E129C" w:rsidR="00120463" w:rsidRPr="005F002B">
      <w:pPr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>određeno je kod ovog suda za dan</w:t>
      </w:r>
      <w:r w:rsidR="00ED32D7" w:rsidRPr="005F002B">
        <w:t xml:space="preserve"> </w:t>
      </w:r>
      <w:r w:rsidR="00234F4C">
        <w:t xml:space="preserve">21. studenog  </w:t>
      </w:r>
      <w:r w:rsidR="00A73523">
        <w:t>2</w:t>
      </w:r>
      <w:r w:rsidR="005E129C">
        <w:t xml:space="preserve">016. u </w:t>
      </w:r>
      <w:r w:rsidR="00234F4C">
        <w:t>14,10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kod ovog suda za dan </w:t>
      </w:r>
      <w:r w:rsidR="00234F4C">
        <w:t xml:space="preserve">21. studenog 2016. </w:t>
      </w:r>
      <w:r w:rsidR="00F529B1">
        <w:t xml:space="preserve"> u </w:t>
      </w:r>
      <w:r w:rsidR="00234F4C">
        <w:t>14,20</w:t>
      </w:r>
      <w:r w:rsidR="00F529B1" w:rsidRPr="005F002B">
        <w:t xml:space="preserve"> </w:t>
      </w:r>
      <w:r w:rsidR="0093536D" w:rsidRPr="005F002B">
        <w:t>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E546DA">
        <w:t xml:space="preserve"> </w:t>
      </w:r>
      <w:r w:rsidR="00234F4C">
        <w:t xml:space="preserve">4. studenog </w:t>
      </w:r>
      <w:r w:rsidR="00ED3120">
        <w:t>2</w:t>
      </w:r>
      <w:r w:rsidR="00BE7BE4" w:rsidRPr="005F002B">
        <w:t>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4E23A2" w:rsidP="0093536D" w:rsidR="004E23A2" w:rsidRPr="005F002B">
      <w:pPr>
        <w:jc w:val="right"/>
      </w:pPr>
      <w:r w:rsidRPr="005F002B">
        <w:t xml:space="preserve">                                                        </w:t>
      </w:r>
      <w:r w:rsidR="0093536D">
        <w:t>S</w:t>
      </w:r>
      <w:r w:rsidRPr="005F002B">
        <w:t>u</w:t>
      </w:r>
      <w:r w:rsidR="00D33BA4" w:rsidRPr="005F002B">
        <w:t>tkinja</w:t>
      </w:r>
    </w:p>
    <w:p w:rsidRDefault="004E23A2" w:rsidP="00D33BA4" w:rsidR="004E23A2" w:rsidRPr="005F002B">
      <w:pPr>
        <w:jc w:val="right"/>
      </w:pP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="00D33BA4" w:rsidRPr="005F002B">
        <w:t xml:space="preserve">Ana Markač </w:t>
      </w:r>
    </w:p>
    <w:p w:rsidRDefault="004E23A2" w:rsidP="004E23A2" w:rsidR="004E23A2" w:rsidRPr="005F002B"/>
    <w:p w:rsidRDefault="00506F5D" w:rsidP="00A75CA0" w:rsidR="00506F5D">
      <w:pPr>
        <w:ind w:firstLine="360" w:left="5400"/>
        <w:jc w:val="right"/>
      </w:pPr>
    </w:p>
    <w:p w:rsidRDefault="00234F4C" w:rsidP="00A75CA0" w:rsidR="00234F4C">
      <w:pPr>
        <w:ind w:firstLine="360" w:left="5400"/>
        <w:jc w:val="right"/>
      </w:pPr>
    </w:p>
    <w:p w:rsidRDefault="00234F4C" w:rsidP="00234F4C" w:rsidR="00234F4C">
      <w:r>
        <w:t>DNA:</w:t>
      </w:r>
    </w:p>
    <w:p w:rsidRDefault="00234F4C" w:rsidP="00234F4C" w:rsidR="00234F4C"/>
    <w:p w:rsidRDefault="00234F4C" w:rsidP="00234F4C" w:rsidR="00234F4C" w:rsidRPr="005F002B">
      <w:pPr>
        <w:pStyle w:val="Odlomakpopisa"/>
        <w:numPr>
          <w:ilvl w:val="0"/>
          <w:numId w:val="9"/>
        </w:numPr>
      </w:pPr>
      <w:r>
        <w:t>i putem E-Oglasne ploče</w:t>
      </w: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B0A5F">
      <w:t>1</w:t>
    </w:r>
    <w:r w:rsidR="005F1416">
      <w:t>0</w:t>
    </w:r>
    <w:r w:rsidR="00F529B1">
      <w:t>9</w:t>
    </w:r>
    <w:r w:rsidR="00E54C80">
      <w:t>3</w:t>
    </w:r>
    <w:r w:rsidR="00B16699">
      <w:t>/16-1</w:t>
    </w:r>
    <w:r w:rsidR="00E54C80">
      <w:t>3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1EFC7276"/>
    <w:multiLevelType w:val="hybridMultilevel"/>
    <w:tmpl w:val="96FCB5D2"/>
    <w:lvl w:tplc="B38C700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5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34F4C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58EB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129C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1DC1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7225F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5553C"/>
    <w:rsid w:val="00A60137"/>
    <w:rsid w:val="00A62539"/>
    <w:rsid w:val="00A66D04"/>
    <w:rsid w:val="00A73523"/>
    <w:rsid w:val="00A75CA0"/>
    <w:rsid w:val="00A82235"/>
    <w:rsid w:val="00AB657E"/>
    <w:rsid w:val="00AD1E5B"/>
    <w:rsid w:val="00AE5BDA"/>
    <w:rsid w:val="00B03FCD"/>
    <w:rsid w:val="00B0613D"/>
    <w:rsid w:val="00B0620F"/>
    <w:rsid w:val="00B10DAD"/>
    <w:rsid w:val="00B16699"/>
    <w:rsid w:val="00B331F5"/>
    <w:rsid w:val="00B44332"/>
    <w:rsid w:val="00B549C0"/>
    <w:rsid w:val="00B6061C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46DA"/>
    <w:rsid w:val="00E54C80"/>
    <w:rsid w:val="00E57968"/>
    <w:rsid w:val="00E83C6A"/>
    <w:rsid w:val="00EA6402"/>
    <w:rsid w:val="00EB44F7"/>
    <w:rsid w:val="00ED01D6"/>
    <w:rsid w:val="00ED3120"/>
    <w:rsid w:val="00ED32D7"/>
    <w:rsid w:val="00EF21CE"/>
    <w:rsid w:val="00F2122B"/>
    <w:rsid w:val="00F275CA"/>
    <w:rsid w:val="00F43762"/>
    <w:rsid w:val="00F529B1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Odlomakpopisa" w:type="paragraph">
    <w:name w:val="List Paragraph"/>
    <w:basedOn w:val="Normal"/>
    <w:uiPriority w:val="34"/>
    <w:qFormat/>
    <w:rsid w:val="00234F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2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2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2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2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Odlomakpopisa" w:type="paragraph">
    <w:name w:val="List Paragraph"/>
    <w:basedOn w:val="Normal"/>
    <w:uiPriority w:val="34"/>
    <w:qFormat/>
    <w:rsid w:val="00234F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2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2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2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2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ĆATIĆ društvo s ograničenom odgovornošću za građenje i poslovne usluge</izvorni_sadrzaj>
    <derivirana_varijabla naziv="DomainObject.Predmet.ProtustrankaFormated_1">  ĆATIĆ društvo s ograničenom odgovornošću za građenje i poslovne usluge</derivirana_varijabla>
  </DomainObject.Predmet.ProtustrankaFormated>
  <DomainObject.Predmet.ProtustrankaFormatedOIB>
    <izvorni_sadrzaj>  ĆATIĆ društvo s ograničenom odgovornošću za građenje i poslovne usluge, OIB 33360332893</izvorni_sadrzaj>
    <derivirana_varijabla naziv="DomainObject.Predmet.ProtustrankaFormatedOIB_1">  ĆATIĆ društvo s ograničenom odgovornošću za građenje i poslovne usluge, OIB 33360332893</derivirana_varijabla>
  </DomainObject.Predmet.ProtustrankaFormatedOIB>
  <DomainObject.Predmet.ProtustrankaFormatedWithAdress>
    <izvorni_sadrzaj> ĆATIĆ društvo s ograničenom odgovornošću za građenje i poslovne usluge, Ulica Gradišćanskih Hrvata 16, 23000 Zadar</izvorni_sadrzaj>
    <derivirana_varijabla naziv="DomainObject.Predmet.ProtustrankaFormatedWithAdress_1"> ĆATIĆ društvo s ograničenom odgovornošću za građenje i poslovne usluge, Ulica Gradišćanskih Hrvata 16, 23000 Zadar</derivirana_varijabla>
  </DomainObject.Predmet.ProtustrankaFormatedWithAdress>
  <DomainObject.Predmet.ProtustrankaFormatedWithAdressOIB>
    <izvorni_sadrzaj> ĆATIĆ društvo s ograničenom odgovornošću za građenje i poslovne usluge, OIB 33360332893, Ulica Gradišćanskih Hrvata 16, 23000 Zadar</izvorni_sadrzaj>
    <derivirana_varijabla naziv="DomainObject.Predmet.ProtustrankaFormatedWithAdressOIB_1"> ĆATIĆ društvo s ograničenom odgovornošću za građenje i poslovne usluge, OIB 33360332893, Ulica Gradišćanskih Hrvata 16, 23000 Zadar</derivirana_varijabla>
  </DomainObject.Predmet.ProtustrankaFormatedWithAdressOIB>
  <DomainObject.Predmet.ProtustrankaWithAdress>
    <izvorni_sadrzaj>ĆATIĆ društvo s ograničenom odgovornošću za građenje i poslovne usluge Ulica Gradišćanskih Hrvata 16, 23000 Zadar</izvorni_sadrzaj>
    <derivirana_varijabla naziv="DomainObject.Predmet.ProtustrankaWithAdress_1">ĆATIĆ društvo s ograničenom odgovornošću za građenje i poslovne usluge Ulica Gradišćanskih Hrvata 16, 23000 Zadar</derivirana_varijabla>
  </DomainObject.Predmet.ProtustrankaWithAdress>
  <DomainObject.Predmet.ProtustrankaWithAdressOIB>
    <izvorni_sadrzaj>ĆATIĆ društvo s ograničenom odgovornošću za građenje i poslovne usluge, OIB 33360332893, Ulica Gradišćanskih Hrvata 16, 23000 Zadar</izvorni_sadrzaj>
    <derivirana_varijabla naziv="DomainObject.Predmet.ProtustrankaWithAdressOIB_1">ĆATIĆ društvo s ograničenom odgovornošću za građenje i poslovne usluge, OIB 33360332893, Ulica Gradišćanskih Hrvata 16, 23000 Zadar</derivirana_varijabla>
  </DomainObject.Predmet.ProtustrankaWithAdressOIB>
  <DomainObject.Predmet.ProtustrankaNazivFormated>
    <izvorni_sadrzaj>ĆATIĆ društvo s ograničenom odgovornošću za građenje i poslovne usluge</izvorni_sadrzaj>
    <derivirana_varijabla naziv="DomainObject.Predmet.ProtustrankaNazivFormated_1">ĆATIĆ društvo s ograničenom odgovornošću za građenje i poslovne usluge</derivirana_varijabla>
  </DomainObject.Predmet.ProtustrankaNazivFormated>
  <DomainObject.Predmet.ProtustrankaNazivFormatedOIB>
    <izvorni_sadrzaj>ĆATIĆ društvo s ograničenom odgovornošću za građenje i poslovne usluge, OIB 33360332893</izvorni_sadrzaj>
    <derivirana_varijabla naziv="DomainObject.Predmet.ProtustrankaNazivFormatedOIB_1">ĆATIĆ društvo s ograničenom odgovornošću za građenje i poslovne usluge, OIB 33360332893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ĆATIĆ društvo s ograničenom odgovornošću za građenje i poslovne usluge</item>
    </izvorni_sadrzaj>
    <derivirana_varijabla naziv="DomainObject.Predmet.ProtuStrankaListFormated_1">
      <item>ĆATIĆ društvo s ograničenom odgovornošću za građenje i poslovne usluge</item>
    </derivirana_varijabla>
  </DomainObject.Predmet.ProtuStrankaListFormated>
  <DomainObject.Predmet.ProtuStrankaListFormatedOIB>
    <izvorni_sadrzaj>
      <item>ĆATIĆ društvo s ograničenom odgovornošću za građenje i poslovne usluge, OIB 33360332893</item>
    </izvorni_sadrzaj>
    <derivirana_varijabla naziv="DomainObject.Predmet.ProtuStrankaListFormatedOIB_1">
      <item>ĆATIĆ društvo s ograničenom odgovornošću za građenje i poslovne usluge, OIB 33360332893</item>
    </derivirana_varijabla>
  </DomainObject.Predmet.ProtuStrankaListFormatedOIB>
  <DomainObject.Predmet.ProtuStrankaListFormatedWithAdress>
    <izvorni_sadrzaj>
      <item>ĆATIĆ društvo s ograničenom odgovornošću za građenje i poslovne usluge, Ulica Gradišćanskih Hrvata 16, 23000 Zadar</item>
    </izvorni_sadrzaj>
    <derivirana_varijabla naziv="DomainObject.Predmet.ProtuStrankaListFormatedWithAdress_1">
      <item>ĆATIĆ društvo s ograničenom odgovornošću za građenje i poslovne usluge, Ulica Gradišćanskih Hrvata 16, 23000 Zadar</item>
    </derivirana_varijabla>
  </DomainObject.Predmet.ProtuStrankaListFormatedWithAdress>
  <DomainObject.Predmet.ProtuStrankaListFormatedWithAdressOIB>
    <izvorni_sadrzaj>
      <item>ĆATIĆ društvo s ograničenom odgovornošću za građenje i poslovne usluge, OIB 33360332893, Ulica Gradišćanskih Hrvata 16, 23000 Zadar</item>
    </izvorni_sadrzaj>
    <derivirana_varijabla naziv="DomainObject.Predmet.ProtuStrankaListFormatedWithAdressOIB_1">
      <item>ĆATIĆ društvo s ograničenom odgovornošću za građenje i poslovne usluge, OIB 33360332893, Ulica Gradišćanskih Hrvata 16, 23000 Zadar</item>
    </derivirana_varijabla>
  </DomainObject.Predmet.ProtuStrankaListFormatedWithAdressOIB>
  <DomainObject.Predmet.ProtuStrankaListNazivFormated>
    <izvorni_sadrzaj>
      <item>ĆATIĆ društvo s ograničenom odgovornošću za građenje i poslovne usluge</item>
    </izvorni_sadrzaj>
    <derivirana_varijabla naziv="DomainObject.Predmet.ProtuStrankaListNazivFormated_1">
      <item>ĆATIĆ društvo s ograničenom odgovornošću za građenje i poslovne usluge</item>
    </derivirana_varijabla>
  </DomainObject.Predmet.ProtuStrankaListNazivFormated>
  <DomainObject.Predmet.ProtuStrankaListNazivFormatedOIB>
    <izvorni_sadrzaj>
      <item>ĆATIĆ društvo s ograničenom odgovornošću za građenje i poslovne usluge, OIB 33360332893</item>
    </izvorni_sadrzaj>
    <derivirana_varijabla naziv="DomainObject.Predmet.ProtuStrankaListNazivFormatedOIB_1">
      <item>ĆATIĆ društvo s ograničenom odgovornošću za građenje i poslovne usluge, OIB 33360332893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ĆATIĆ društvo s ograničenom odgovornošću za građenje i poslovne usluge</izvorni_sadrzaj>
    <derivirana_varijabla naziv="DomainObject.Predmet.ProtustrankaIDrugi_1">ĆATIĆ društvo s ograničenom odgovornošću za građenje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ĆATIĆ društvo s ograničenom odgovornošću za građenje i poslovne usluge, OIB 33360332893, Ulica Gradišćanskih Hrvata 16, 23000 Zadar</izvorni_sadrzaj>
    <derivirana_varijabla naziv="DomainObject.Predmet.ProtustrankaIDrugiAdressOIB_1">ĆATIĆ društvo s ograničenom odgovornošću za građenje i poslovne usluge, OIB 33360332893, Ulica Gradišćanskih Hrvata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ĆATIĆ društvo s ograničenom odgovornošću za građenje i poslovne usluge</item>
      <item>Financijska agencija</item>
    </izvorni_sadrzaj>
    <derivirana_varijabla naziv="DomainObject.Predmet.SudioniciListNaziv_1">
      <item>ĆATIĆ društvo s ograničenom odgovornošću za građenje i poslovne usluge</item>
      <item>Financijska agencija</item>
    </derivirana_varijabla>
  </DomainObject.Predmet.SudioniciListNaziv>
  <DomainObject.Predmet.SudioniciListAdressOIB>
    <izvorni_sadrzaj>
      <item>ĆATIĆ društvo s ograničenom odgovornošću za građenje i poslovne usluge, OIB 33360332893, Ulica Gradišćanskih Hrvata 16,23000 Zadar</item>
      <item>Financijska agencija, OIB 85821130368, Ivana Danila 4,23000 Zadar</item>
    </izvorni_sadrzaj>
    <derivirana_varijabla naziv="DomainObject.Predmet.SudioniciListAdressOIB_1">
      <item>ĆATIĆ društvo s ograničenom odgovornošću za građenje i poslovne usluge, OIB 33360332893, Ulica Gradišćanskih Hrvata 16,23000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33360332893</item>
      <item>, OIB 85821130368</item>
    </izvorni_sadrzaj>
    <derivirana_varijabla naziv="DomainObject.Predmet.SudioniciListNazivOIB_1">
      <item>, OIB 33360332893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F37B3-158D-402C-9141-690421B08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840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2016-10-26T06:33:00Z</dcterms:created>
  <dc:creator>Ardena Bajlo</dc:creator>
  <cp:lastModifiedBy>Nena Mužanović</cp:lastModifiedBy>
  <cp:lastPrinted>2016-10-06T07:27:00Z</cp:lastPrinted>
  <dcterms:modified xmlns:xsi="http://www.w3.org/2001/XMLSchema-instance" xsi:type="dcterms:W3CDTF">2016-11-04T09:32:00Z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