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b7f8" w14:paraId="1f0b7f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F77B8">
        <w:t>67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r w:rsidR="006F77B8" w:rsidRPr="006F77B8">
        <w:t>TVRDI KAMEN j.d.o.o. za ugostiteljstvo</w:t>
      </w:r>
      <w:r w:rsidR="006F77B8">
        <w:t xml:space="preserve"> Sesvete, Ulica Petra Dumičića 13, </w:t>
      </w:r>
      <w:proofErr w:type="spellStart"/>
      <w:r w:rsidR="006F77B8">
        <w:t>OIB</w:t>
      </w:r>
      <w:proofErr w:type="spellEnd"/>
      <w:r w:rsidR="006F77B8">
        <w:t xml:space="preserve">: </w:t>
      </w:r>
      <w:r w:rsidR="006F77B8" w:rsidRPr="006F77B8">
        <w:t>22667289524</w:t>
      </w:r>
      <w:r w:rsidR="006F77B8">
        <w:t xml:space="preserve">, </w:t>
      </w:r>
      <w:proofErr w:type="spellStart"/>
      <w:r w:rsidR="006F77B8">
        <w:t>MBS</w:t>
      </w:r>
      <w:proofErr w:type="spellEnd"/>
      <w:r w:rsidR="006F77B8">
        <w:t xml:space="preserve">: </w:t>
      </w:r>
      <w:r w:rsidR="006F77B8" w:rsidRPr="006F77B8">
        <w:t>081029895</w:t>
      </w:r>
      <w:r w:rsidR="006F77B8">
        <w:t>,</w:t>
      </w:r>
      <w:r w:rsidR="000B4D31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C025E">
        <w:rPr>
          <w:bCs/>
        </w:rPr>
        <w:t xml:space="preserve"> </w:t>
      </w:r>
      <w:r w:rsidR="006F77B8" w:rsidRPr="006F77B8">
        <w:t>TVRDI KAMEN j.d.o.o. za ugostiteljstvo</w:t>
      </w:r>
      <w:r w:rsidR="006F77B8">
        <w:t xml:space="preserve"> Sesvete, Ulica Petra Dumičića 13, </w:t>
      </w:r>
      <w:proofErr w:type="spellStart"/>
      <w:r w:rsidR="006F77B8">
        <w:t>OIB</w:t>
      </w:r>
      <w:proofErr w:type="spellEnd"/>
      <w:r w:rsidR="006F77B8">
        <w:t xml:space="preserve">: </w:t>
      </w:r>
      <w:r w:rsidR="006F77B8" w:rsidRPr="006F77B8">
        <w:t>22667289524</w:t>
      </w:r>
      <w:r w:rsidR="006F77B8">
        <w:t xml:space="preserve">, </w:t>
      </w:r>
      <w:proofErr w:type="spellStart"/>
      <w:r w:rsidR="006F77B8">
        <w:t>MBS</w:t>
      </w:r>
      <w:proofErr w:type="spellEnd"/>
      <w:r w:rsidR="006F77B8">
        <w:t xml:space="preserve">: </w:t>
      </w:r>
      <w:r w:rsidR="006F77B8" w:rsidRPr="006F77B8">
        <w:t>081029895</w:t>
      </w:r>
      <w:r w:rsidR="006F77B8">
        <w:t xml:space="preserve">, iznosi 17.268,55 kn.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0B4D31">
        <w:t xml:space="preserve"> </w:t>
      </w:r>
      <w:r w:rsidR="006F77B8">
        <w:t xml:space="preserve">Ante </w:t>
      </w:r>
      <w:proofErr w:type="spellStart"/>
      <w:r w:rsidR="006F77B8">
        <w:t>Crnjac</w:t>
      </w:r>
      <w:proofErr w:type="spellEnd"/>
      <w:r w:rsidR="004C025E">
        <w:t xml:space="preserve"> iz Zagreba</w:t>
      </w:r>
      <w:r w:rsidR="00B3155D">
        <w:t xml:space="preserve">, </w:t>
      </w:r>
      <w:r w:rsidR="009900E4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</w:t>
      </w:r>
      <w:r w:rsidR="006F77B8">
        <w:t>6</w:t>
      </w:r>
      <w:r w:rsidR="000B4D31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C739F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00E4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C739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739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39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39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C739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739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39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39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TVRDI KAMEN j.d.o.o. za ugostiteljstvo</izvorni_sadrzaj>
    <derivirana_varijabla naziv="DomainObject.Predmet.ProtustrankaFormated_1">  TVRDI KAMEN j.d.o.o. za ugostiteljstvo</derivirana_varijabla>
  </DomainObject.Predmet.ProtustrankaFormated>
  <DomainObject.Predmet.ProtustrankaFormatedOIB>
    <izvorni_sadrzaj>  TVRDI KAMEN j.d.o.o. za ugostiteljstvo, OIB 22667289524</izvorni_sadrzaj>
    <derivirana_varijabla naziv="DomainObject.Predmet.ProtustrankaFormatedOIB_1">  TVRDI KAMEN j.d.o.o. za ugostiteljstvo, OIB 22667289524</derivirana_varijabla>
  </DomainObject.Predmet.ProtustrankaFormatedOIB>
  <DomainObject.Predmet.ProtustrankaFormatedWithAdress>
    <izvorni_sadrzaj> TVRDI KAMEN j.d.o.o. za ugostiteljstvo, Ulica Petra Dumičića 13, 10360 Sesvete</izvorni_sadrzaj>
    <derivirana_varijabla naziv="DomainObject.Predmet.ProtustrankaFormatedWithAdress_1"> TVRDI KAMEN j.d.o.o. za ugostiteljstvo, Ulica Petra Dumičića 13, 10360 Sesvete</derivirana_varijabla>
  </DomainObject.Predmet.ProtustrankaFormatedWithAdress>
  <DomainObject.Predmet.ProtustrankaFormatedWithAdressOIB>
    <izvorni_sadrzaj> TVRDI KAMEN j.d.o.o. za ugostiteljstvo, OIB 22667289524, Ulica Petra Dumičića 13, 10360 Sesvete</izvorni_sadrzaj>
    <derivirana_varijabla naziv="DomainObject.Predmet.ProtustrankaFormatedWithAdressOIB_1"> TVRDI KAMEN j.d.o.o. za ugostiteljstvo, OIB 22667289524, Ulica Petra Dumičića 13, 10360 Sesvete</derivirana_varijabla>
  </DomainObject.Predmet.ProtustrankaFormatedWithAdressOIB>
  <DomainObject.Predmet.ProtustrankaWithAdress>
    <izvorni_sadrzaj>TVRDI KAMEN j.d.o.o. za ugostiteljstvo Ulica Petra Dumičića 13, 10360 Sesvete</izvorni_sadrzaj>
    <derivirana_varijabla naziv="DomainObject.Predmet.ProtustrankaWithAdress_1">TVRDI KAMEN j.d.o.o. za ugostiteljstvo Ulica Petra Dumičića 13, 10360 Sesvete</derivirana_varijabla>
  </DomainObject.Predmet.ProtustrankaWithAdress>
  <DomainObject.Predmet.ProtustrankaWithAdressOIB>
    <izvorni_sadrzaj>TVRDI KAMEN j.d.o.o. za ugostiteljstvo, OIB 22667289524, Ulica Petra Dumičića 13, 10360 Sesvete</izvorni_sadrzaj>
    <derivirana_varijabla naziv="DomainObject.Predmet.ProtustrankaWithAdressOIB_1">TVRDI KAMEN j.d.o.o. za ugostiteljstvo, OIB 22667289524, Ulica Petra Dumičića 13, 10360 Sesvete</derivirana_varijabla>
  </DomainObject.Predmet.ProtustrankaWithAdressOIB>
  <DomainObject.Predmet.ProtustrankaNazivFormated>
    <izvorni_sadrzaj>TVRDI KAMEN j.d.o.o. za ugostiteljstvo</izvorni_sadrzaj>
    <derivirana_varijabla naziv="DomainObject.Predmet.ProtustrankaNazivFormated_1">TVRDI KAMEN j.d.o.o. za ugostiteljstvo</derivirana_varijabla>
  </DomainObject.Predmet.ProtustrankaNazivFormated>
  <DomainObject.Predmet.ProtustrankaNazivFormatedOIB>
    <izvorni_sadrzaj>TVRDI KAMEN j.d.o.o. za ugostiteljstvo, OIB 22667289524</izvorni_sadrzaj>
    <derivirana_varijabla naziv="DomainObject.Predmet.ProtustrankaNazivFormatedOIB_1">TVRDI KAMEN j.d.o.o. za ugostiteljstvo, OIB 22667289524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TVRDI KAMEN j.d.o.o. za ugostiteljstvo</item>
    </izvorni_sadrzaj>
    <derivirana_varijabla naziv="DomainObject.Predmet.ProtuStrankaListFormated_1">
      <item>TVRDI KAMEN j.d.o.o. za ugostiteljstvo</item>
    </derivirana_varijabla>
  </DomainObject.Predmet.ProtuStrankaListFormated>
  <DomainObject.Predmet.ProtuStrankaListFormatedOIB>
    <izvorni_sadrzaj>
      <item>TVRDI KAMEN j.d.o.o. za ugostiteljstvo, OIB 22667289524</item>
    </izvorni_sadrzaj>
    <derivirana_varijabla naziv="DomainObject.Predmet.ProtuStrankaListFormatedOIB_1">
      <item>TVRDI KAMEN j.d.o.o. za ugostiteljstvo, OIB 22667289524</item>
    </derivirana_varijabla>
  </DomainObject.Predmet.ProtuStrankaListFormatedOIB>
  <DomainObject.Predmet.ProtuStrankaListFormatedWithAdress>
    <izvorni_sadrzaj>
      <item>TVRDI KAMEN j.d.o.o. za ugostiteljstvo, Ulica Petra Dumičića 13, 10360 Sesvete</item>
    </izvorni_sadrzaj>
    <derivirana_varijabla naziv="DomainObject.Predmet.ProtuStrankaListFormatedWithAdress_1">
      <item>TVRDI KAMEN j.d.o.o. za ugostiteljstvo, Ulica Petra Dumičića 13, 10360 Sesvete</item>
    </derivirana_varijabla>
  </DomainObject.Predmet.ProtuStrankaListFormatedWithAdress>
  <DomainObject.Predmet.ProtuStrankaListFormatedWithAdressOIB>
    <izvorni_sadrzaj>
      <item>TVRDI KAMEN j.d.o.o. za ugostiteljstvo, OIB 22667289524, Ulica Petra Dumičića 13, 10360 Sesvete</item>
    </izvorni_sadrzaj>
    <derivirana_varijabla naziv="DomainObject.Predmet.ProtuStrankaListFormatedWithAdressOIB_1">
      <item>TVRDI KAMEN j.d.o.o. za ugostiteljstvo, OIB 22667289524, Ulica Petra Dumičića 13, 10360 Sesvete</item>
    </derivirana_varijabla>
  </DomainObject.Predmet.ProtuStrankaListFormatedWithAdressOIB>
  <DomainObject.Predmet.ProtuStrankaListNazivFormated>
    <izvorni_sadrzaj>
      <item>TVRDI KAMEN j.d.o.o. za ugostiteljstvo</item>
    </izvorni_sadrzaj>
    <derivirana_varijabla naziv="DomainObject.Predmet.ProtuStrankaListNazivFormated_1">
      <item>TVRDI KAMEN j.d.o.o. za ugostiteljstvo</item>
    </derivirana_varijabla>
  </DomainObject.Predmet.ProtuStrankaListNazivFormated>
  <DomainObject.Predmet.ProtuStrankaListNazivFormatedOIB>
    <izvorni_sadrzaj>
      <item>TVRDI KAMEN j.d.o.o. za ugostiteljstvo, OIB 22667289524</item>
    </izvorni_sadrzaj>
    <derivirana_varijabla naziv="DomainObject.Predmet.ProtuStrankaListNazivFormatedOIB_1">
      <item>TVRDI KAMEN j.d.o.o. za ugostiteljstvo, OIB 22667289524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TVRDI KAMEN j.d.o.o. za ugostiteljstvo</izvorni_sadrzaj>
    <derivirana_varijabla naziv="DomainObject.Predmet.ProtustrankaIDrugi_1">TVRDI KAMEN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TVRDI KAMEN j.d.o.o. za ugostiteljstvo, OIB 22667289524, Ulica Petra Dumičića 13, 10360 Sesvete</izvorni_sadrzaj>
    <derivirana_varijabla naziv="DomainObject.Predmet.ProtustrankaIDrugiAdressOIB_1">TVRDI KAMEN j.d.o.o. za ugostiteljstvo, OIB 22667289524, Ulica Petra Dumičića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TVRDI KAMEN j.d.o.o. za ugostiteljstvo</item>
      <item>FINA Regionalni centar Zagreb</item>
    </izvorni_sadrzaj>
    <derivirana_varijabla naziv="DomainObject.Predmet.SudioniciListNaziv_1">
      <item>TVRDI KAMEN j.d.o.o. za ugostiteljstvo</item>
      <item>FINA Regionalni centar Zagreb</item>
    </derivirana_varijabla>
  </DomainObject.Predmet.SudioniciListNaziv>
  <DomainObject.Predmet.SudioniciListAdressOIB>
    <izvorni_sadrzaj>
      <item>TVRDI KAMEN j.d.o.o. za ugostiteljstvo, OIB 22667289524, Ulica Petra Dumičića 13,10360 Sesvete</item>
      <item>FINA Regionalni centar Zagreb, OIB 85821130368, Trg svibanjskih žrtava 1995. br. 1,10000 Zagreb</item>
    </izvorni_sadrzaj>
    <derivirana_varijabla naziv="DomainObject.Predmet.SudioniciListAdressOIB_1">
      <item>TVRDI KAMEN j.d.o.o. za ugostiteljstvo, OIB 22667289524, Ulica Petra Dumičića 13,10360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22667289524</item>
      <item>, OIB 85821130368</item>
    </izvorni_sadrzaj>
    <derivirana_varijabla naziv="DomainObject.Predmet.SudioniciListNazivOIB_1">
      <item>, OIB 22667289524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1956</properties:Characters>
  <properties:Lines>46</properties:Lines>
  <properties:Paragraphs>15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2018-05-07T06:39:00Z</cp:lastPrinted>
  <dcterms:modified xmlns:xsi="http://www.w3.org/2001/XMLSchema-instance" xsi:type="dcterms:W3CDTF">2018-05-07T06:40:00Z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