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38b0e" w14:paraId="2438b0e" w:rsidRDefault="00855D30" w:rsidP="00910611" w:rsidR="00855D3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D30" w:rsidP="00910611" w:rsidR="00855D30">
      <w:r>
        <w:rPr>
          <w:rFonts w:eastAsia="MS Mincho"/>
        </w:rPr>
        <w:t xml:space="preserve">   REPUBLIKA HRVATSKA</w:t>
      </w:r>
    </w:p>
    <w:p w:rsidRDefault="00855D30" w:rsidP="00910611" w:rsidR="00855D30">
      <w:r>
        <w:rPr>
          <w:rFonts w:eastAsia="MS Mincho"/>
        </w:rPr>
        <w:t>TRGOVAČKI SUD U RIJECI</w:t>
      </w:r>
    </w:p>
    <w:p w:rsidRDefault="00855D30" w:rsidR="00855D3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A60D7" w:rsidP="00CA60D7" w:rsidR="00C42DF7" w:rsidRPr="00CA60D7">
      <w:pPr>
        <w:jc w:val="center"/>
        <w:rPr>
          <w:b/>
        </w:rPr>
      </w:pPr>
      <w:r w:rsidRPr="00CA60D7">
        <w:rPr>
          <w:b/>
        </w:rPr>
        <w:t>R E P U B L I K A   H R V A T S K A</w:t>
      </w:r>
    </w:p>
    <w:p w:rsidRDefault="00C42DF7" w:rsidP="00C42DF7" w:rsidR="00C42DF7" w:rsidRPr="00E52E43">
      <w:pPr>
        <w:jc w:val="both"/>
      </w:pPr>
    </w:p>
    <w:p w:rsidRDefault="00C42DF7" w:rsidP="00C42DF7" w:rsidR="00C42DF7" w:rsidRPr="00E52E43">
      <w:pPr>
        <w:jc w:val="center"/>
        <w:rPr>
          <w:b/>
        </w:rPr>
      </w:pPr>
      <w:r w:rsidRPr="00E52E43">
        <w:rPr>
          <w:b/>
        </w:rPr>
        <w:t>R J E Š E N J E</w:t>
      </w:r>
    </w:p>
    <w:p w:rsidRDefault="00C42DF7" w:rsidP="00C42DF7" w:rsidR="00C42DF7">
      <w:pPr>
        <w:jc w:val="center"/>
      </w:pPr>
    </w:p>
    <w:p w:rsidRDefault="00C42DF7" w:rsidP="00C42DF7" w:rsidR="00C42DF7" w:rsidRPr="00E52E43">
      <w:pPr>
        <w:jc w:val="both"/>
        <w:rPr>
          <w:b/>
        </w:rPr>
      </w:pPr>
      <w:r w:rsidRPr="00E52E43">
        <w:tab/>
        <w:t>Trgovački sud u Rijeci,</w:t>
      </w:r>
      <w:r w:rsidR="009E4528">
        <w:t xml:space="preserve"> OIB 88785964957, </w:t>
      </w:r>
      <w:r w:rsidRPr="00E52E43">
        <w:t>po</w:t>
      </w:r>
      <w:r w:rsidR="009E4528">
        <w:t xml:space="preserve"> </w:t>
      </w:r>
      <w:r w:rsidRPr="00E52E43">
        <w:t>sucu</w:t>
      </w:r>
      <w:r w:rsidR="009E4528">
        <w:t xml:space="preserve"> pojedincu</w:t>
      </w:r>
      <w:r w:rsidRPr="00E52E43">
        <w:t xml:space="preserve"> Danieli Kor</w:t>
      </w:r>
      <w:r w:rsidR="009E4528">
        <w:t>lević, u stečajnom postupku nad</w:t>
      </w:r>
      <w:r w:rsidR="00CA60D7">
        <w:t xml:space="preserve"> </w:t>
      </w:r>
      <w:r w:rsidRPr="00E52E43">
        <w:t>dužnik</w:t>
      </w:r>
      <w:r w:rsidR="009E4528">
        <w:t xml:space="preserve">om </w:t>
      </w:r>
      <w:r w:rsidR="009E4528" w:rsidRPr="009E4528">
        <w:t xml:space="preserve"> </w:t>
      </w:r>
      <w:r w:rsidR="00B86B7A">
        <w:rPr>
          <w:b/>
        </w:rPr>
        <w:t xml:space="preserve">M. Z. GRADNJA d.o.o. za građenje i poslovanje nekretninama Matulji, V. Gortana 2, OIB 13426556200, </w:t>
      </w:r>
      <w:r w:rsidR="00014346" w:rsidRPr="00E52E43">
        <w:t>o</w:t>
      </w:r>
      <w:r w:rsidRPr="00E52E43">
        <w:t xml:space="preserve">dlučujući o prijedlogu </w:t>
      </w:r>
      <w:r w:rsidR="00B86B7A">
        <w:t xml:space="preserve">dužnika za povrat u </w:t>
      </w:r>
      <w:r w:rsidRPr="00E52E43">
        <w:t>prijašnje stanje, dana</w:t>
      </w:r>
      <w:r w:rsidR="009E4528">
        <w:t xml:space="preserve"> </w:t>
      </w:r>
      <w:r w:rsidR="00B86B7A">
        <w:t>12</w:t>
      </w:r>
      <w:r w:rsidR="009E4528">
        <w:t>. rujna 2016.</w:t>
      </w:r>
      <w:r w:rsidR="00CA60D7">
        <w:t xml:space="preserve"> </w:t>
      </w:r>
      <w:r w:rsidR="00014346" w:rsidRPr="00E52E43">
        <w:t>g</w:t>
      </w:r>
      <w:r w:rsidRPr="00E52E43">
        <w:t>odine</w:t>
      </w:r>
    </w:p>
    <w:p w:rsidRDefault="00014346" w:rsidP="00C42DF7" w:rsidR="00014346" w:rsidRPr="00E52E43">
      <w:pPr>
        <w:jc w:val="center"/>
        <w:rPr>
          <w:b/>
        </w:rPr>
      </w:pPr>
    </w:p>
    <w:p w:rsidRDefault="00C42DF7" w:rsidP="00C42DF7" w:rsidR="00C42DF7" w:rsidRPr="00B86B7A">
      <w:pPr>
        <w:jc w:val="center"/>
        <w:rPr>
          <w:b/>
        </w:rPr>
      </w:pPr>
      <w:r w:rsidRPr="00B86B7A">
        <w:rPr>
          <w:b/>
        </w:rPr>
        <w:t>r i j e š i o</w:t>
      </w:r>
      <w:r w:rsidR="00014346" w:rsidRPr="00B86B7A">
        <w:rPr>
          <w:b/>
        </w:rPr>
        <w:t xml:space="preserve"> </w:t>
      </w:r>
      <w:r w:rsidRPr="00B86B7A">
        <w:rPr>
          <w:b/>
        </w:rPr>
        <w:t xml:space="preserve">  j e</w:t>
      </w:r>
    </w:p>
    <w:p w:rsidRDefault="00C42DF7" w:rsidP="00C42DF7" w:rsidR="00C42DF7">
      <w:pPr>
        <w:jc w:val="both"/>
      </w:pPr>
    </w:p>
    <w:p w:rsidRDefault="00C42DF7" w:rsidP="00C42DF7" w:rsidR="00C42DF7" w:rsidRPr="00E52E43">
      <w:pPr>
        <w:jc w:val="both"/>
        <w:rPr>
          <w:i/>
        </w:rPr>
      </w:pPr>
      <w:r w:rsidRPr="00E52E43">
        <w:tab/>
        <w:t>Odbacuje se prijedlog za povrat u prijašnje stanje</w:t>
      </w:r>
      <w:r w:rsidR="00CA60D7">
        <w:t xml:space="preserve"> </w:t>
      </w:r>
      <w:r w:rsidRPr="00E52E43">
        <w:t xml:space="preserve">kao </w:t>
      </w:r>
      <w:r w:rsidRPr="00E52E43">
        <w:rPr>
          <w:i/>
        </w:rPr>
        <w:t>nedopušten.</w:t>
      </w:r>
    </w:p>
    <w:p w:rsidRDefault="00C42DF7" w:rsidP="00C42DF7" w:rsidR="00C42DF7" w:rsidRPr="00E52E43">
      <w:pPr>
        <w:jc w:val="both"/>
      </w:pPr>
    </w:p>
    <w:p w:rsidRDefault="00C42DF7" w:rsidP="00C42DF7" w:rsidR="00C42DF7" w:rsidRPr="00B86B7A">
      <w:pPr>
        <w:jc w:val="center"/>
        <w:rPr>
          <w:b/>
        </w:rPr>
      </w:pPr>
      <w:r w:rsidRPr="00B86B7A">
        <w:rPr>
          <w:b/>
        </w:rPr>
        <w:t>Obrazloženje</w:t>
      </w:r>
    </w:p>
    <w:p w:rsidRDefault="00CA60D7" w:rsidP="00CA60D7" w:rsidR="00CA60D7">
      <w:pPr>
        <w:jc w:val="both"/>
      </w:pPr>
    </w:p>
    <w:p w:rsidRDefault="00014346" w:rsidP="00CA60D7" w:rsidR="00B86B7A">
      <w:pPr>
        <w:jc w:val="both"/>
      </w:pPr>
      <w:r w:rsidRPr="00E52E43">
        <w:tab/>
      </w:r>
      <w:r w:rsidR="00B86B7A">
        <w:t>Dužnik je dana 06. rujna 2016. godine podnio sudu prijedlog za povrat u prijašnje stanje zbog propuštanja ročišta, radi utvrđivanja pretpostavki za otvaranje stečajnog postupka nad dužnikom</w:t>
      </w:r>
      <w:r w:rsidR="00855D30" w:rsidRPr="00855D30">
        <w:t xml:space="preserve"> </w:t>
      </w:r>
      <w:r w:rsidR="00855D30">
        <w:t>dana 29.8.2016. godine</w:t>
      </w:r>
      <w:r w:rsidR="00B86B7A">
        <w:t xml:space="preserve">. </w:t>
      </w:r>
    </w:p>
    <w:p w:rsidRDefault="00B86B7A" w:rsidP="00CA60D7" w:rsidR="00B86B7A">
      <w:pPr>
        <w:jc w:val="both"/>
      </w:pPr>
      <w:r>
        <w:tab/>
      </w:r>
      <w:r w:rsidR="00CA60D7">
        <w:t xml:space="preserve">U prijedlogu je naveo da </w:t>
      </w:r>
      <w:r>
        <w:t xml:space="preserve">punomoćnica dužnika nije pristupila na navedeno ročište iz opravdanog razloga, kvara na njezinu automobilu. </w:t>
      </w:r>
    </w:p>
    <w:p w:rsidRDefault="009E4528" w:rsidP="00901671" w:rsidR="00901671" w:rsidRPr="00E52E43">
      <w:pPr>
        <w:jc w:val="both"/>
        <w:rPr>
          <w:u w:val="single"/>
        </w:rPr>
      </w:pPr>
      <w:r>
        <w:tab/>
        <w:t>Prema odredbi čl. 11</w:t>
      </w:r>
      <w:r w:rsidR="00901671" w:rsidRPr="00E52E43">
        <w:t xml:space="preserve">. st. 6. Stečajnog zakona (NN </w:t>
      </w:r>
      <w:r>
        <w:t xml:space="preserve">71/15, </w:t>
      </w:r>
      <w:r w:rsidR="00901671" w:rsidRPr="00E52E43">
        <w:t>dalje</w:t>
      </w:r>
      <w:r w:rsidR="00A60BFB" w:rsidRPr="00E52E43">
        <w:t>:</w:t>
      </w:r>
      <w:r w:rsidR="00901671" w:rsidRPr="00E52E43">
        <w:t xml:space="preserve"> SZ) u </w:t>
      </w:r>
      <w:r>
        <w:t xml:space="preserve">predstečajnom i </w:t>
      </w:r>
      <w:r w:rsidR="00901671" w:rsidRPr="00E52E43">
        <w:t xml:space="preserve">stečajnom postupku se </w:t>
      </w:r>
      <w:r w:rsidR="00901671" w:rsidRPr="00E52E43">
        <w:rPr>
          <w:u w:val="single"/>
        </w:rPr>
        <w:t>ne može tražiti povrat u prijašnje stanje.</w:t>
      </w:r>
    </w:p>
    <w:p w:rsidRDefault="00901671" w:rsidP="00D044F4" w:rsidR="00384F60">
      <w:pPr>
        <w:jc w:val="both"/>
      </w:pPr>
      <w:r w:rsidRPr="00E52E43">
        <w:tab/>
        <w:t xml:space="preserve">Slijedom navedenog, a temeljem čl. </w:t>
      </w:r>
      <w:smartTag w:element="metricconverter" w:uri="urn:schemas-microsoft-com:office:smarttags">
        <w:smartTagPr>
          <w:attr w:val="358. st" w:name="ProductID"/>
        </w:smartTagPr>
        <w:r w:rsidRPr="00E52E43">
          <w:t>358. st</w:t>
        </w:r>
      </w:smartTag>
      <w:r w:rsidRPr="00E52E43">
        <w:t xml:space="preserve">. 1. i 3. Zakona o parničnom postupku </w:t>
      </w:r>
      <w:r w:rsidR="00D044F4" w:rsidRPr="00D044F4">
        <w:t>(NN 34/91, 53/91, 91/92, 112/99, 117/03</w:t>
      </w:r>
      <w:r w:rsidR="009E4528">
        <w:t>, 84/08, 123/08, 57/11, 148/11,</w:t>
      </w:r>
      <w:r w:rsidR="00D044F4" w:rsidRPr="00D044F4">
        <w:t xml:space="preserve"> 25/13</w:t>
      </w:r>
      <w:r w:rsidR="009E4528">
        <w:t xml:space="preserve"> i </w:t>
      </w:r>
      <w:r w:rsidR="00B27CA7">
        <w:t>89/14,</w:t>
      </w:r>
      <w:r w:rsidR="00D044F4" w:rsidRPr="00D044F4">
        <w:t xml:space="preserve"> </w:t>
      </w:r>
      <w:r w:rsidR="009E4528">
        <w:t>dalje: ZPP) u vezi čl.10</w:t>
      </w:r>
      <w:r w:rsidRPr="00E52E43">
        <w:t xml:space="preserve">. SZ-a, valjalo je odlučiti kao u </w:t>
      </w:r>
      <w:r w:rsidR="00B86B7A">
        <w:t xml:space="preserve">izreci </w:t>
      </w:r>
      <w:r w:rsidRPr="00E52E43">
        <w:t>rješenja.</w:t>
      </w:r>
    </w:p>
    <w:p w:rsidRDefault="00901671" w:rsidP="00C42DF7" w:rsidR="00C42DF7" w:rsidRPr="00E52E43">
      <w:pPr>
        <w:jc w:val="both"/>
        <w:rPr>
          <w:b/>
        </w:rPr>
      </w:pPr>
      <w:r w:rsidRPr="00E52E43">
        <w:tab/>
      </w:r>
    </w:p>
    <w:p w:rsidRDefault="00C42DF7" w:rsidP="00C42DF7" w:rsidR="00C42DF7" w:rsidRPr="00E52E43">
      <w:pPr>
        <w:jc w:val="center"/>
      </w:pPr>
      <w:r w:rsidRPr="00E52E43">
        <w:t>U Rijeci,</w:t>
      </w:r>
      <w:r w:rsidR="00A60BFB" w:rsidRPr="00E52E43">
        <w:t xml:space="preserve"> </w:t>
      </w:r>
      <w:r w:rsidR="00B86B7A">
        <w:t>12</w:t>
      </w:r>
      <w:r w:rsidR="00470BA4">
        <w:t>. rujna 2016.</w:t>
      </w:r>
      <w:r w:rsidR="00384F60">
        <w:t xml:space="preserve"> </w:t>
      </w:r>
      <w:r w:rsidR="00A60BFB" w:rsidRPr="00E52E43">
        <w:t>godine</w:t>
      </w:r>
    </w:p>
    <w:p w:rsidRDefault="00C42DF7" w:rsidP="00C42DF7" w:rsidR="00C42DF7" w:rsidRPr="00E52E43">
      <w:pPr>
        <w:jc w:val="center"/>
      </w:pPr>
    </w:p>
    <w:p w:rsidRDefault="00C42DF7" w:rsidP="00B86B7A" w:rsidR="00C42DF7" w:rsidRPr="00E52E43">
      <w:pPr>
        <w:jc w:val="right"/>
      </w:pPr>
      <w:r w:rsidRPr="00E52E43">
        <w:rPr>
          <w:b/>
        </w:rPr>
        <w:tab/>
      </w:r>
      <w:r w:rsidRPr="00E52E43">
        <w:rPr>
          <w:b/>
        </w:rPr>
        <w:tab/>
      </w:r>
      <w:r w:rsidRPr="00E52E43">
        <w:rPr>
          <w:b/>
        </w:rPr>
        <w:tab/>
      </w:r>
      <w:r w:rsidRPr="00E52E43">
        <w:rPr>
          <w:b/>
        </w:rPr>
        <w:tab/>
      </w:r>
      <w:r w:rsidRPr="00E52E43">
        <w:rPr>
          <w:b/>
        </w:rPr>
        <w:tab/>
      </w:r>
      <w:r w:rsidRPr="00E52E43">
        <w:rPr>
          <w:b/>
        </w:rPr>
        <w:tab/>
      </w:r>
      <w:r w:rsidRPr="00E52E43">
        <w:rPr>
          <w:b/>
        </w:rPr>
        <w:tab/>
        <w:t xml:space="preserve">             </w:t>
      </w:r>
      <w:r w:rsidRPr="00E52E43">
        <w:rPr>
          <w:b/>
        </w:rPr>
        <w:tab/>
      </w:r>
      <w:r w:rsidR="00470BA4">
        <w:t>S</w:t>
      </w:r>
      <w:r w:rsidRPr="00E52E43">
        <w:t>udac</w:t>
      </w:r>
    </w:p>
    <w:p w:rsidRDefault="00C42DF7" w:rsidP="00B86B7A" w:rsidR="00C42DF7" w:rsidRPr="00E52E43">
      <w:pPr>
        <w:jc w:val="right"/>
      </w:pPr>
      <w:r w:rsidRPr="00E52E43">
        <w:tab/>
      </w:r>
      <w:r w:rsidRPr="00E52E43">
        <w:tab/>
      </w:r>
      <w:r w:rsidRPr="00E52E43">
        <w:tab/>
      </w:r>
      <w:r w:rsidRPr="00E52E43">
        <w:tab/>
      </w:r>
      <w:r w:rsidRPr="00E52E43">
        <w:tab/>
      </w:r>
      <w:r w:rsidRPr="00E52E43">
        <w:tab/>
      </w:r>
      <w:r w:rsidRPr="00E52E43">
        <w:tab/>
        <w:t xml:space="preserve">                     </w:t>
      </w:r>
      <w:r w:rsidR="00384F60">
        <w:t xml:space="preserve"> </w:t>
      </w:r>
      <w:r w:rsidR="00303B57">
        <w:t xml:space="preserve"> </w:t>
      </w:r>
      <w:r w:rsidRPr="00E52E43">
        <w:t xml:space="preserve">Daniela Korlević </w:t>
      </w:r>
    </w:p>
    <w:p w:rsidRDefault="00C42DF7" w:rsidP="00C42DF7" w:rsidR="00C42DF7" w:rsidRPr="00E52E43">
      <w:pPr>
        <w:jc w:val="both"/>
      </w:pPr>
    </w:p>
    <w:p w:rsidRDefault="00394BD3" w:rsidP="00394BD3" w:rsidR="00394BD3" w:rsidRPr="00B239E3">
      <w:pPr>
        <w:jc w:val="both"/>
        <w:rPr>
          <w:b/>
        </w:rPr>
      </w:pPr>
      <w:r w:rsidRPr="00B239E3">
        <w:rPr>
          <w:b/>
        </w:rPr>
        <w:t>UPUTA O PRAVNOM LIJEKU:</w:t>
      </w:r>
    </w:p>
    <w:p w:rsidRDefault="008C1D73" w:rsidP="008C1D73" w:rsidR="00394BD3">
      <w:pPr>
        <w:jc w:val="both"/>
      </w:pPr>
      <w:r>
        <w:t>Protiv ovog rješenja dopuštena je žalba Visokom trgovačkom sudu Republike Hrvatske u Zagrebu. Žalba se podnosi putem ovog suda, u dva primjerka, istekom osmoga dana od dana objave pismena na mrežnoj stranici e-Oglasna ploča suda.</w:t>
      </w:r>
    </w:p>
    <w:p w:rsidRDefault="00B86B7A" w:rsidP="00C42DF7" w:rsidR="00B86B7A" w:rsidRPr="00E52E43">
      <w:pPr>
        <w:jc w:val="both"/>
      </w:pPr>
    </w:p>
    <w:p w:rsidRDefault="00C42DF7" w:rsidP="00C42DF7" w:rsidR="00C42DF7" w:rsidRPr="00B86B7A">
      <w:pPr>
        <w:jc w:val="both"/>
        <w:rPr>
          <w:b/>
          <w:sz w:val="20"/>
        </w:rPr>
      </w:pPr>
      <w:r w:rsidRPr="00B86B7A">
        <w:rPr>
          <w:b/>
          <w:sz w:val="20"/>
        </w:rPr>
        <w:t>DNA</w:t>
      </w:r>
      <w:r w:rsidR="00394BD3" w:rsidRPr="00B86B7A">
        <w:rPr>
          <w:b/>
          <w:sz w:val="20"/>
        </w:rPr>
        <w:t>:</w:t>
      </w:r>
    </w:p>
    <w:p w:rsidRDefault="00C42DF7" w:rsidP="00C42DF7" w:rsidR="00B86B7A">
      <w:pPr>
        <w:rPr>
          <w:sz w:val="20"/>
        </w:rPr>
      </w:pPr>
      <w:r w:rsidRPr="00B86B7A">
        <w:rPr>
          <w:sz w:val="20"/>
        </w:rPr>
        <w:t xml:space="preserve">- </w:t>
      </w:r>
      <w:r w:rsidR="00B86B7A">
        <w:rPr>
          <w:sz w:val="20"/>
        </w:rPr>
        <w:t xml:space="preserve">dužniku po pun. Danijeli Dasović </w:t>
      </w:r>
    </w:p>
    <w:p w:rsidRDefault="00B86B7A" w:rsidP="00C42DF7" w:rsidR="006F507B">
      <w:pPr>
        <w:rPr>
          <w:sz w:val="20"/>
        </w:rPr>
      </w:pPr>
      <w:r>
        <w:rPr>
          <w:sz w:val="20"/>
        </w:rPr>
        <w:t xml:space="preserve">- </w:t>
      </w:r>
      <w:r w:rsidR="00470BA4" w:rsidRPr="00B86B7A">
        <w:rPr>
          <w:sz w:val="20"/>
        </w:rPr>
        <w:t xml:space="preserve">e- </w:t>
      </w:r>
      <w:r w:rsidR="006F507B" w:rsidRPr="00B86B7A">
        <w:rPr>
          <w:sz w:val="20"/>
        </w:rPr>
        <w:t>oglasna ploča</w:t>
      </w:r>
    </w:p>
    <w:p w:rsidRDefault="00B86B7A" w:rsidP="00C42DF7" w:rsidR="00B86B7A" w:rsidRPr="00B86B7A">
      <w:pPr>
        <w:rPr>
          <w:sz w:val="20"/>
        </w:rPr>
      </w:pPr>
    </w:p>
    <w:p w:rsidRDefault="00D9010D" w:rsidP="00C42DF7" w:rsidR="00C42DF7" w:rsidRPr="00B86B7A">
      <w:pPr>
        <w:rPr>
          <w:sz w:val="20"/>
        </w:rPr>
      </w:pPr>
      <w:r w:rsidRPr="00B86B7A">
        <w:rPr>
          <w:sz w:val="20"/>
        </w:rPr>
        <w:t>- spis u kalendar</w:t>
      </w:r>
      <w:r w:rsidR="00B86B7A">
        <w:rPr>
          <w:sz w:val="20"/>
        </w:rPr>
        <w:t xml:space="preserve"> 25.9.2016. godine </w:t>
      </w:r>
    </w:p>
    <w:p w:rsidRDefault="00D9010D" w:rsidP="00C42DF7" w:rsidR="00D9010D" w:rsidRPr="00B86B7A">
      <w:pPr>
        <w:rPr>
          <w:sz w:val="20"/>
        </w:rPr>
      </w:pPr>
    </w:p>
    <w:p w:rsidRDefault="00C42DF7" w:rsidP="00C42DF7" w:rsidR="00D9010D" w:rsidRPr="00B86B7A">
      <w:pPr>
        <w:rPr>
          <w:sz w:val="20"/>
        </w:rPr>
      </w:pPr>
      <w:r w:rsidRPr="00B86B7A">
        <w:rPr>
          <w:sz w:val="20"/>
        </w:rPr>
        <w:t>U Rijeci,</w:t>
      </w:r>
      <w:r w:rsidR="00470BA4" w:rsidRPr="00B86B7A">
        <w:rPr>
          <w:sz w:val="20"/>
        </w:rPr>
        <w:t xml:space="preserve"> </w:t>
      </w:r>
      <w:r w:rsidR="00D3314A">
        <w:rPr>
          <w:sz w:val="20"/>
        </w:rPr>
        <w:t>12</w:t>
      </w:r>
      <w:r w:rsidR="00470BA4" w:rsidRPr="00B86B7A">
        <w:rPr>
          <w:sz w:val="20"/>
        </w:rPr>
        <w:t>.09.2016.</w:t>
      </w:r>
      <w:r w:rsidR="006F507B" w:rsidRPr="00B86B7A">
        <w:rPr>
          <w:sz w:val="20"/>
        </w:rPr>
        <w:t>g.</w:t>
      </w:r>
    </w:p>
    <w:p w:rsidRDefault="007A351B" w:rsidP="00C42DF7" w:rsidR="00C42DF7" w:rsidRPr="00B86B7A">
      <w:pPr>
        <w:rPr>
          <w:sz w:val="20"/>
        </w:rPr>
      </w:pPr>
      <w:r w:rsidRPr="00B86B7A">
        <w:rPr>
          <w:sz w:val="20"/>
        </w:rPr>
        <w:t>S</w:t>
      </w:r>
      <w:r w:rsidR="00C42DF7" w:rsidRPr="00B86B7A">
        <w:rPr>
          <w:sz w:val="20"/>
        </w:rPr>
        <w:t>udac</w:t>
      </w:r>
    </w:p>
    <w:p w:rsidRDefault="00C42DF7" w:rsidR="00A50178" w:rsidRPr="00B86B7A">
      <w:pPr>
        <w:rPr>
          <w:sz w:val="20"/>
        </w:rPr>
      </w:pPr>
      <w:r w:rsidRPr="00B86B7A">
        <w:rPr>
          <w:sz w:val="20"/>
        </w:rPr>
        <w:t>Daniela Korlević</w:t>
      </w:r>
    </w:p>
    <w:sectPr w:rsidR="00A50178" w:rsidRPr="00B86B7A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4041" w:rsidR="00644041">
      <w:r>
        <w:separator/>
      </w:r>
    </w:p>
  </w:endnote>
  <w:endnote w:id="0" w:type="continuationSeparator">
    <w:p w:rsidRDefault="00644041" w:rsidR="006440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8E4" w:rsidR="00F438E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38E4" w:rsidR="00F438E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8E4" w:rsidR="00F438E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5D3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438E4" w:rsidR="00F438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4041" w:rsidR="00644041">
      <w:r>
        <w:separator/>
      </w:r>
    </w:p>
  </w:footnote>
  <w:footnote w:id="0" w:type="continuationSeparator">
    <w:p w:rsidRDefault="00644041" w:rsidR="006440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8E4" w:rsidP="003D65F5" w:rsidR="00F438E4" w:rsidRPr="00E52E43">
    <w:pPr>
      <w:ind w:firstLine="708" w:left="4956"/>
      <w:jc w:val="right"/>
    </w:pPr>
    <w:r w:rsidRPr="00E52E43">
      <w:t>Posl.</w:t>
    </w:r>
    <w:r w:rsidR="00E52E43">
      <w:t xml:space="preserve"> </w:t>
    </w:r>
    <w:r w:rsidRPr="00E52E43">
      <w:t>br. 15 St-</w:t>
    </w:r>
    <w:r w:rsidR="00B86B7A">
      <w:t>1063</w:t>
    </w:r>
    <w:r w:rsidR="00377532">
      <w:t>/16-</w:t>
    </w:r>
    <w:r w:rsidR="00B86B7A">
      <w:t>11</w:t>
    </w:r>
  </w:p>
  <w:p w:rsidRDefault="00F438E4" w:rsidR="00F438E4" w:rsidRPr="00E52E4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2DF7"/>
    <w:rsid w:val="00014346"/>
    <w:rsid w:val="00031A85"/>
    <w:rsid w:val="0015263F"/>
    <w:rsid w:val="00186FEB"/>
    <w:rsid w:val="002449CE"/>
    <w:rsid w:val="00303B57"/>
    <w:rsid w:val="00377532"/>
    <w:rsid w:val="00384F60"/>
    <w:rsid w:val="00394BD3"/>
    <w:rsid w:val="003D65F5"/>
    <w:rsid w:val="004417D5"/>
    <w:rsid w:val="00470BA4"/>
    <w:rsid w:val="0056693F"/>
    <w:rsid w:val="005C48C8"/>
    <w:rsid w:val="005F0DFD"/>
    <w:rsid w:val="00644041"/>
    <w:rsid w:val="006F507B"/>
    <w:rsid w:val="00722704"/>
    <w:rsid w:val="007A351B"/>
    <w:rsid w:val="007B011D"/>
    <w:rsid w:val="00855D30"/>
    <w:rsid w:val="008C1D73"/>
    <w:rsid w:val="00901671"/>
    <w:rsid w:val="0095240C"/>
    <w:rsid w:val="009E4528"/>
    <w:rsid w:val="00A50178"/>
    <w:rsid w:val="00A60BFB"/>
    <w:rsid w:val="00AC5671"/>
    <w:rsid w:val="00B27CA7"/>
    <w:rsid w:val="00B51F2E"/>
    <w:rsid w:val="00B64614"/>
    <w:rsid w:val="00B73B24"/>
    <w:rsid w:val="00B86B7A"/>
    <w:rsid w:val="00C42DF7"/>
    <w:rsid w:val="00CA60D7"/>
    <w:rsid w:val="00D03396"/>
    <w:rsid w:val="00D044F4"/>
    <w:rsid w:val="00D3314A"/>
    <w:rsid w:val="00D36CF4"/>
    <w:rsid w:val="00D9010D"/>
    <w:rsid w:val="00E308CC"/>
    <w:rsid w:val="00E52E43"/>
    <w:rsid w:val="00F438E4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4BD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42DF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2DF7"/>
  </w:style>
  <w:style w:styleId="Zaglavlje" w:type="paragraph">
    <w:name w:val="header"/>
    <w:basedOn w:val="Normal"/>
    <w:rsid w:val="00C42DF7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55D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D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D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D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D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55D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55D3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4BD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42DF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2DF7"/>
  </w:style>
  <w:style w:styleId="Zaglavlje" w:type="paragraph">
    <w:name w:val="header"/>
    <w:basedOn w:val="Normal"/>
    <w:rsid w:val="00C42DF7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55D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D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D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D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D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55D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55D3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St-1063/2016</izvorni_sadrzaj>
    <derivirana_varijabla naziv="DomainObject.Predmet.OznakaBroj_1">St-1063/2016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Z. GRADNJA d.o.o.  Matulji</izvorni_sadrzaj>
    <derivirana_varijabla naziv="DomainObject.Predmet.ProtustrankaFormated_1">  M. Z. GRADNJA d.o.o.  Matulji</derivirana_varijabla>
  </DomainObject.Predmet.ProtustrankaFormated>
  <DomainObject.Predmet.ProtustrankaFormatedOIB>
    <izvorni_sadrzaj>  M. Z. GRADNJA d.o.o.  Matulji, OIB 13426556200</izvorni_sadrzaj>
    <derivirana_varijabla naziv="DomainObject.Predmet.ProtustrankaFormatedOIB_1">  M. Z. GRADNJA d.o.o.  Matulji, OIB 13426556200</derivirana_varijabla>
  </DomainObject.Predmet.ProtustrankaFormatedOIB>
  <DomainObject.Predmet.ProtustrankaFormatedWithAdress>
    <izvorni_sadrzaj> M. Z. GRADNJA d.o.o.  Matulji, Vladimira Gortana 2, 51211 Matulji</izvorni_sadrzaj>
    <derivirana_varijabla naziv="DomainObject.Predmet.ProtustrankaFormatedWithAdress_1"> M. Z. GRADNJA d.o.o.  Matulji, Vladimira Gortana 2, 51211 Matulji</derivirana_varijabla>
  </DomainObject.Predmet.ProtustrankaFormatedWithAdress>
  <DomainObject.Predmet.ProtustrankaFormatedWithAdressOIB>
    <izvorni_sadrzaj> M. Z. GRADNJA d.o.o.  Matulji, OIB 13426556200, Vladimira Gortana 2, 51211 Matulji</izvorni_sadrzaj>
    <derivirana_varijabla naziv="DomainObject.Predmet.ProtustrankaFormatedWithAdressOIB_1"> M. Z. GRADNJA d.o.o.  Matulji, OIB 13426556200, Vladimira Gortana 2, 51211 Matulji</derivirana_varijabla>
  </DomainObject.Predmet.ProtustrankaFormatedWithAdressOIB>
  <DomainObject.Predmet.ProtustrankaWithAdress>
    <izvorni_sadrzaj>M. Z. GRADNJA d.o.o.  Matulji Vladimira Gortana 2, 51211 Matulji</izvorni_sadrzaj>
    <derivirana_varijabla naziv="DomainObject.Predmet.ProtustrankaWithAdress_1">M. Z. GRADNJA d.o.o.  Matulji Vladimira Gortana 2, 51211 Matulji</derivirana_varijabla>
  </DomainObject.Predmet.ProtustrankaWithAdress>
  <DomainObject.Predmet.ProtustrankaWithAdressOIB>
    <izvorni_sadrzaj>M. Z. GRADNJA d.o.o.  Matulji, OIB 13426556200, Vladimira Gortana 2, 51211 Matulji</izvorni_sadrzaj>
    <derivirana_varijabla naziv="DomainObject.Predmet.ProtustrankaWithAdressOIB_1">M. Z. GRADNJA d.o.o.  Matulji, OIB 13426556200, Vladimira Gortana 2, 51211 Matulji</derivirana_varijabla>
  </DomainObject.Predmet.ProtustrankaWithAdressOIB>
  <DomainObject.Predmet.ProtustrankaNazivFormated>
    <izvorni_sadrzaj>M. Z. GRADNJA d.o.o.  Matulji</izvorni_sadrzaj>
    <derivirana_varijabla naziv="DomainObject.Predmet.ProtustrankaNazivFormated_1">M. Z. GRADNJA d.o.o.  Matulji</derivirana_varijabla>
  </DomainObject.Predmet.ProtustrankaNazivFormated>
  <DomainObject.Predmet.ProtustrankaNazivFormatedOIB>
    <izvorni_sadrzaj>M. Z. GRADNJA d.o.o.  Matulji, OIB 13426556200</izvorni_sadrzaj>
    <derivirana_varijabla naziv="DomainObject.Predmet.ProtustrankaNazivFormatedOIB_1">M. Z. GRADNJA d.o.o.  Matulji, OIB 13426556200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 Z. GRADNJA d.o.o.  Matulji</item>
    </izvorni_sadrzaj>
    <derivirana_varijabla naziv="DomainObject.Predmet.ProtuStrankaListFormated_1">
      <item>M. Z. GRADNJA d.o.o.  Matulji</item>
    </derivirana_varijabla>
  </DomainObject.Predmet.ProtuStrankaListFormated>
  <DomainObject.Predmet.ProtuStrankaListFormatedOIB>
    <izvorni_sadrzaj>
      <item>M. Z. GRADNJA d.o.o.  Matulji, OIB 13426556200</item>
    </izvorni_sadrzaj>
    <derivirana_varijabla naziv="DomainObject.Predmet.ProtuStrankaListFormatedOIB_1">
      <item>M. Z. GRADNJA d.o.o.  Matulji, OIB 13426556200</item>
    </derivirana_varijabla>
  </DomainObject.Predmet.ProtuStrankaListFormatedOIB>
  <DomainObject.Predmet.ProtuStrankaListFormatedWithAdress>
    <izvorni_sadrzaj>
      <item>M. Z. GRADNJA d.o.o.  Matulji, Vladimira Gortana 2, 51211 Matulji</item>
    </izvorni_sadrzaj>
    <derivirana_varijabla naziv="DomainObject.Predmet.ProtuStrankaListFormatedWithAdress_1">
      <item>M. Z. GRADNJA d.o.o.  Matulji, Vladimira Gortana 2, 51211 Matulji</item>
    </derivirana_varijabla>
  </DomainObject.Predmet.ProtuStrankaListFormatedWithAdress>
  <DomainObject.Predmet.ProtuStrankaListFormatedWithAdressOIB>
    <izvorni_sadrzaj>
      <item>M. Z. GRADNJA d.o.o.  Matulji, OIB 13426556200, Vladimira Gortana 2, 51211 Matulji</item>
    </izvorni_sadrzaj>
    <derivirana_varijabla naziv="DomainObject.Predmet.ProtuStrankaListFormatedWithAdressOIB_1">
      <item>M. Z. GRADNJA d.o.o.  Matulji, OIB 13426556200, Vladimira Gortana 2, 51211 Matulji</item>
    </derivirana_varijabla>
  </DomainObject.Predmet.ProtuStrankaListFormatedWithAdressOIB>
  <DomainObject.Predmet.ProtuStrankaListNazivFormated>
    <izvorni_sadrzaj>
      <item>M. Z. GRADNJA d.o.o.  Matulji</item>
    </izvorni_sadrzaj>
    <derivirana_varijabla naziv="DomainObject.Predmet.ProtuStrankaListNazivFormated_1">
      <item>M. Z. GRADNJA d.o.o.  Matulji</item>
    </derivirana_varijabla>
  </DomainObject.Predmet.ProtuStrankaListNazivFormated>
  <DomainObject.Predmet.ProtuStrankaListNazivFormatedOIB>
    <izvorni_sadrzaj>
      <item>M. Z. GRADNJA d.o.o.  Matulji, OIB 13426556200</item>
    </izvorni_sadrzaj>
    <derivirana_varijabla naziv="DomainObject.Predmet.ProtuStrankaListNazivFormatedOIB_1">
      <item>M. Z. GRADNJA d.o.o.  Matulji, OIB 13426556200</item>
    </derivirana_varijabla>
  </DomainObject.Predmet.ProtuStrankaListNazivFormatedOIB>
  <DomainObject.Predmet.OstaliListFormated>
    <izvorni_sadrzaj>
      <item>DANIJELA DASOVIĆ</item>
      <item>Sanja Kraljek</item>
    </izvorni_sadrzaj>
    <derivirana_varijabla naziv="DomainObject.Predmet.OstaliListFormated_1">
      <item>DANIJELA DASOVIĆ</item>
      <item>Sanja Kraljek</item>
    </derivirana_varijabla>
  </DomainObject.Predmet.OstaliListFormated>
  <DomainObject.Predmet.OstaliListFormatedOIB>
    <izvorni_sadrzaj>
      <item>DANIJELA DASOVIĆ</item>
      <item>Sanja Kraljek, OIB 44015522626</item>
    </izvorni_sadrzaj>
    <derivirana_varijabla naziv="DomainObject.Predmet.OstaliListFormatedOIB_1">
      <item>DANIJELA DASOVIĆ</item>
      <item>Sanja Kraljek, OIB 44015522626</item>
    </derivirana_varijabla>
  </DomainObject.Predmet.OstaliListFormatedOIB>
  <DomainObject.Predmet.OstaliListFormatedWithAdress>
    <izvorni_sadrzaj>
      <item>DANIJELA DASOVIĆ</item>
      <item>Sanja Kraljek, Kralja Tomislava 14, 40000 Čakovec</item>
    </izvorni_sadrzaj>
    <derivirana_varijabla naziv="DomainObject.Predmet.OstaliListFormatedWithAdress_1">
      <item>DANIJELA DASOVIĆ</item>
      <item>Sanja Kraljek, Kralja Tomislava 14, 40000 Čakovec</item>
    </derivirana_varijabla>
  </DomainObject.Predmet.OstaliListFormatedWithAdress>
  <DomainObject.Predmet.OstaliListFormatedWithAdressOIB>
    <izvorni_sadrzaj>
      <item>DANIJELA DASOVIĆ</item>
      <item>Sanja Kraljek, OIB 44015522626, Kralja Tomislava 14, 40000 Čakovec</item>
    </izvorni_sadrzaj>
    <derivirana_varijabla naziv="DomainObject.Predmet.OstaliListFormatedWithAdressOIB_1">
      <item>DANIJELA DASOVIĆ</item>
      <item>Sanja Kraljek, OIB 44015522626, Kralja Tomislava 14, 40000 Čakovec</item>
    </derivirana_varijabla>
  </DomainObject.Predmet.OstaliListFormatedWithAdressOIB>
  <DomainObject.Predmet.OstaliListNazivFormated>
    <izvorni_sadrzaj>
      <item>DANIJELA DASOVIĆ</item>
      <item>Sanja Kraljek</item>
    </izvorni_sadrzaj>
    <derivirana_varijabla naziv="DomainObject.Predmet.OstaliListNazivFormated_1">
      <item>DANIJELA DASOVIĆ</item>
      <item>Sanja Kraljek</item>
    </derivirana_varijabla>
  </DomainObject.Predmet.OstaliListNazivFormated>
  <DomainObject.Predmet.OstaliListNazivFormatedOIB>
    <izvorni_sadrzaj>
      <item>DANIJELA DASOVIĆ</item>
      <item>Sanja Kraljek, OIB 44015522626</item>
    </izvorni_sadrzaj>
    <derivirana_varijabla naziv="DomainObject.Predmet.OstaliListNazivFormatedOIB_1">
      <item>DANIJELA DASOVIĆ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 Z. GRADNJA d.o.o.  Matulji</izvorni_sadrzaj>
    <derivirana_varijabla naziv="DomainObject.Predmet.ProtustrankaIDrugi_1">M. Z. GRADNJA 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 Z. GRADNJA d.o.o.  Matulji, OIB 13426556200, Vladimira Gortana 2, 51211 Matulji</izvorni_sadrzaj>
    <derivirana_varijabla naziv="DomainObject.Predmet.ProtustrankaIDrugiAdressOIB_1">M. Z. GRADNJA d.o.o.  Matulji, OIB 13426556200, Vladimira Gortana 2,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Z. GRADNJA d.o.o.  Matulji</item>
      <item>FINA  Rijeka</item>
      <item>DANIJELA DASOVIĆ</item>
      <item>Sanja Kraljek</item>
    </izvorni_sadrzaj>
    <derivirana_varijabla naziv="DomainObject.Predmet.SudioniciListNaziv_1">
      <item>M. Z. GRADNJA d.o.o.  Matulji</item>
      <item>FINA  Rijeka</item>
      <item>DANIJELA DASOVIĆ</item>
      <item>Sanja Kraljek</item>
    </derivirana_varijabla>
  </DomainObject.Predmet.SudioniciListNaziv>
  <DomainObject.Predmet.SudioniciListAdressOIB>
    <izvorni_sadrzaj>
      <item>M. Z. GRADNJA d.o.o.  Matulji, OIB 13426556200, Vladimira Gortana 2,51211 Matulji</item>
      <item>FINA  Rijeka, OIB 85821130368, Frana Kurelca 8,51000 Rijeka</item>
      <item>DANIJELA DASOVIĆ</item>
      <item>Sanja Kraljek, OIB 44015522626, Kralja Tomislava 14,40000 Čakovec</item>
    </izvorni_sadrzaj>
    <derivirana_varijabla naziv="DomainObject.Predmet.SudioniciListAdressOIB_1">
      <item>M. Z. GRADNJA d.o.o.  Matulji, OIB 13426556200, Vladimira Gortana 2,51211 Matulji</item>
      <item>FINA  Rijeka, OIB 85821130368, Frana Kurelca 8,51000 Rijeka</item>
      <item>DANIJELA DASOVIĆ</item>
      <item>Sanja Kraljek, OIB 44015522626,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13426556200</item>
      <item>, OIB 85821130368</item>
      <item>, OIB null</item>
      <item>, OIB 44015522626</item>
    </izvorni_sadrzaj>
    <derivirana_varijabla naziv="DomainObject.Predmet.SudioniciListNazivOIB_1">
      <item>, OIB 13426556200</item>
      <item>, OIB 85821130368</item>
      <item>, OIB null</item>
      <item>, OIB 44015522626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286</properties:Words>
  <properties:Characters>1418</properties:Characters>
  <properties:Lines>49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2016-09-12T06:39:00Z</dcterms:created>
  <dc:creator>dcmelik</dc:creator>
  <cp:lastModifiedBy>Jasna Radulović</cp:lastModifiedBy>
  <cp:lastPrinted>2016-09-12T06:42:00Z</cp:lastPrinted>
  <dcterms:modified xmlns:xsi="http://www.w3.org/2001/XMLSchema-instance" xsi:type="dcterms:W3CDTF">2016-09-12T06:43:00Z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