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2de2" w14:paraId="0ca2de2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6F4B58">
        <w:rPr>
          <w:b/>
        </w:rPr>
        <w:t>27</w:t>
      </w:r>
      <w:r w:rsidR="005868BF">
        <w:rPr>
          <w:b/>
        </w:rPr>
        <w:t>8</w:t>
      </w:r>
      <w:r w:rsidR="00015287">
        <w:rPr>
          <w:b/>
        </w:rPr>
        <w:t>7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582F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015287">
        <w:rPr>
          <w:lang w:val="hr-HR"/>
        </w:rPr>
        <w:t xml:space="preserve"> </w:t>
      </w:r>
      <w:r w:rsidR="00015287" w:rsidRPr="00015287">
        <w:rPr>
          <w:lang w:val="hr-HR"/>
        </w:rPr>
        <w:t>GRADMAT, d.o.o. za graditeljstvo, servisne usluge, trgovinu, uvoz-izvoz</w:t>
      </w:r>
      <w:r w:rsidR="002D2442">
        <w:rPr>
          <w:lang w:val="hr-HR"/>
        </w:rPr>
        <w:t xml:space="preserve">., </w:t>
      </w:r>
      <w:r w:rsidR="00015287">
        <w:rPr>
          <w:lang w:val="hr-HR"/>
        </w:rPr>
        <w:t>OIB:</w:t>
      </w:r>
      <w:r w:rsidR="00015287" w:rsidRPr="00015287">
        <w:rPr>
          <w:lang w:val="hr-HR"/>
        </w:rPr>
        <w:t>74151815693</w:t>
      </w:r>
      <w:r w:rsidR="00015287">
        <w:rPr>
          <w:lang w:val="hr-HR"/>
        </w:rPr>
        <w:t>, Hvar, Dolac 22,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2D2442" w:rsidP="00E83C4F" w:rsidR="002D244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015287" w:rsidRPr="00015287">
        <w:rPr>
          <w:lang w:val="hr-HR"/>
        </w:rPr>
        <w:t>GRADMAT, d.o.o. za graditeljstvo, servisne usluge, trgovinu, uvoz-izvoz</w:t>
      </w:r>
      <w:r w:rsidR="00015287">
        <w:rPr>
          <w:lang w:val="hr-HR"/>
        </w:rPr>
        <w:t>., OIB:</w:t>
      </w:r>
      <w:r w:rsidR="00015287" w:rsidRPr="00015287">
        <w:rPr>
          <w:lang w:val="hr-HR"/>
        </w:rPr>
        <w:t>74151815693</w:t>
      </w:r>
      <w:r w:rsidR="00015287">
        <w:rPr>
          <w:lang w:val="hr-HR"/>
        </w:rPr>
        <w:t>, Hvar, Dolac 22</w:t>
      </w:r>
      <w:r w:rsidR="002D2442">
        <w:rPr>
          <w:lang w:val="hr-HR"/>
        </w:rPr>
        <w:t>.,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 razdoblju od</w:t>
      </w:r>
      <w:r w:rsidR="003008C3">
        <w:rPr>
          <w:rFonts w:eastAsia="Calibri"/>
        </w:rPr>
        <w:t xml:space="preserve"> </w:t>
      </w:r>
      <w:r w:rsidR="00015287">
        <w:rPr>
          <w:rFonts w:eastAsia="Calibri"/>
        </w:rPr>
        <w:t>650</w:t>
      </w:r>
      <w:r w:rsidR="00DA2600">
        <w:rPr>
          <w:rFonts w:eastAsia="Calibri"/>
        </w:rPr>
        <w:t xml:space="preserve"> dana u ukupnom iznosu od </w:t>
      </w:r>
      <w:r w:rsidR="00015287">
        <w:rPr>
          <w:rFonts w:eastAsia="Calibri"/>
        </w:rPr>
        <w:t>18.755,95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2883"/>
    <w:rsid w:val="000D0703"/>
    <w:rsid w:val="00132051"/>
    <w:rsid w:val="0013791E"/>
    <w:rsid w:val="00213DC7"/>
    <w:rsid w:val="002D2442"/>
    <w:rsid w:val="002F33ED"/>
    <w:rsid w:val="003008C3"/>
    <w:rsid w:val="003900DE"/>
    <w:rsid w:val="003A4819"/>
    <w:rsid w:val="00454D6B"/>
    <w:rsid w:val="004874F0"/>
    <w:rsid w:val="004A7681"/>
    <w:rsid w:val="00507EE1"/>
    <w:rsid w:val="00543C6E"/>
    <w:rsid w:val="0055047E"/>
    <w:rsid w:val="005868BF"/>
    <w:rsid w:val="005F20F8"/>
    <w:rsid w:val="006F4B58"/>
    <w:rsid w:val="007B1AA3"/>
    <w:rsid w:val="007B20E3"/>
    <w:rsid w:val="007C6744"/>
    <w:rsid w:val="00801FF9"/>
    <w:rsid w:val="00813DE8"/>
    <w:rsid w:val="00864CFD"/>
    <w:rsid w:val="00950EF7"/>
    <w:rsid w:val="0095582F"/>
    <w:rsid w:val="00A87C49"/>
    <w:rsid w:val="00AB6E49"/>
    <w:rsid w:val="00AC09D9"/>
    <w:rsid w:val="00AE0EDE"/>
    <w:rsid w:val="00B01348"/>
    <w:rsid w:val="00B67088"/>
    <w:rsid w:val="00B874FD"/>
    <w:rsid w:val="00CA18B4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E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E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St-2787/2015</izvorni_sadrzaj>
    <derivirana_varijabla naziv="DomainObject.Predmet.OznakaBroj_1">St-2787/2015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GRADMAT, d.o.o. za graditeljstvo, servisne usluge, trgovinu, uvoz-izvoz</izvorni_sadrzaj>
    <derivirana_varijabla naziv="DomainObject.Predmet.ProtustrankaFormated_1">  GRADMAT, d.o.o. za graditeljstvo, servisne usluge, trgovinu, uvoz-izvoz</derivirana_varijabla>
  </DomainObject.Predmet.ProtustrankaFormated>
  <DomainObject.Predmet.ProtustrankaFormatedOIB>
    <izvorni_sadrzaj>  GRADMAT, d.o.o. za graditeljstvo, servisne usluge, trgovinu, uvoz-izvoz, OIB 74151815693</izvorni_sadrzaj>
    <derivirana_varijabla naziv="DomainObject.Predmet.ProtustrankaFormatedOIB_1">  GRADMAT, d.o.o. za graditeljstvo, servisne usluge, trgovinu, uvoz-izvoz, OIB 74151815693</derivirana_varijabla>
  </DomainObject.Predmet.ProtustrankaFormatedOIB>
  <DomainObject.Predmet.ProtustrankaFormatedWithAdress>
    <izvorni_sadrzaj> GRADMAT, d.o.o. za graditeljstvo, servisne usluge, trgovinu, uvoz-izvoz, Dolac 22, 21450 Hvar</izvorni_sadrzaj>
    <derivirana_varijabla naziv="DomainObject.Predmet.ProtustrankaFormatedWithAdress_1"> GRADMAT, d.o.o. za graditeljstvo, servisne usluge, trgovinu, uvoz-izvoz, Dolac 22, 21450 Hvar</derivirana_varijabla>
  </DomainObject.Predmet.ProtustrankaFormatedWithAdress>
  <DomainObject.Predmet.ProtustrankaFormatedWithAdressOIB>
    <izvorni_sadrzaj> GRADMAT, d.o.o. za graditeljstvo, servisne usluge, trgovinu, uvoz-izvoz, OIB 74151815693, Dolac 22, 21450 Hvar</izvorni_sadrzaj>
    <derivirana_varijabla naziv="DomainObject.Predmet.ProtustrankaFormatedWithAdressOIB_1"> GRADMAT, d.o.o. za graditeljstvo, servisne usluge, trgovinu, uvoz-izvoz, OIB 74151815693, Dolac 22, 21450 Hvar</derivirana_varijabla>
  </DomainObject.Predmet.ProtustrankaFormatedWithAdressOIB>
  <DomainObject.Predmet.ProtustrankaWithAdress>
    <izvorni_sadrzaj>GRADMAT, d.o.o. za graditeljstvo, servisne usluge, trgovinu, uvoz-izvoz Dolac 22, 21450 Hvar</izvorni_sadrzaj>
    <derivirana_varijabla naziv="DomainObject.Predmet.ProtustrankaWithAdress_1">GRADMAT, d.o.o. za graditeljstvo, servisne usluge, trgovinu, uvoz-izvoz Dolac 22, 21450 Hvar</derivirana_varijabla>
  </DomainObject.Predmet.ProtustrankaWithAdress>
  <DomainObject.Predmet.ProtustrankaWithAdressOIB>
    <izvorni_sadrzaj>GRADMAT, d.o.o. za graditeljstvo, servisne usluge, trgovinu, uvoz-izvoz, OIB 74151815693, Dolac 22, 21450 Hvar</izvorni_sadrzaj>
    <derivirana_varijabla naziv="DomainObject.Predmet.ProtustrankaWithAdressOIB_1">GRADMAT, d.o.o. za graditeljstvo, servisne usluge, trgovinu, uvoz-izvoz, OIB 74151815693, Dolac 22, 21450 Hvar</derivirana_varijabla>
  </DomainObject.Predmet.ProtustrankaWithAdressOIB>
  <DomainObject.Predmet.ProtustrankaNazivFormated>
    <izvorni_sadrzaj>GRADMAT, d.o.o. za graditeljstvo, servisne usluge, trgovinu, uvoz-izvoz</izvorni_sadrzaj>
    <derivirana_varijabla naziv="DomainObject.Predmet.ProtustrankaNazivFormated_1">GRADMAT, d.o.o. za graditeljstvo, servisne usluge, trgovinu, uvoz-izvoz</derivirana_varijabla>
  </DomainObject.Predmet.ProtustrankaNazivFormated>
  <DomainObject.Predmet.ProtustrankaNazivFormatedOIB>
    <izvorni_sadrzaj>GRADMAT, d.o.o. za graditeljstvo, servisne usluge, trgovinu, uvoz-izvoz, OIB 74151815693</izvorni_sadrzaj>
    <derivirana_varijabla naziv="DomainObject.Predmet.ProtustrankaNazivFormatedOIB_1">GRADMAT, d.o.o. za graditeljstvo, servisne usluge, trgovinu, uvoz-izvoz, OIB 74151815693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18755.95</izvorni_sadrzaj>
    <derivirana_varijabla naziv="DomainObject.Predmet.TrenutnaVrijednost_1">18755.95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GRADMAT, d.o.o. za graditeljstvo, servisne usluge, trgovinu, uvoz-izvoz</item>
    </izvorni_sadrzaj>
    <derivirana_varijabla naziv="DomainObject.Predmet.ProtuStrankaListFormated_1">
      <item>GRADMAT, d.o.o. za graditeljstvo, servisne usluge, trgovinu, uvoz-izvoz</item>
    </derivirana_varijabla>
  </DomainObject.Predmet.ProtuStrankaListFormated>
  <DomainObject.Predmet.ProtuStrankaListFormatedOIB>
    <izvorni_sadrzaj>
      <item>GRADMAT, d.o.o. za graditeljstvo, servisne usluge, trgovinu, uvoz-izvoz, OIB 74151815693</item>
    </izvorni_sadrzaj>
    <derivirana_varijabla naziv="DomainObject.Predmet.ProtuStrankaListFormatedOIB_1">
      <item>GRADMAT, d.o.o. za graditeljstvo, servisne usluge, trgovinu, uvoz-izvoz, OIB 74151815693</item>
    </derivirana_varijabla>
  </DomainObject.Predmet.ProtuStrankaListFormatedOIB>
  <DomainObject.Predmet.ProtuStrankaListFormatedWithAdress>
    <izvorni_sadrzaj>
      <item>GRADMAT, d.o.o. za graditeljstvo, servisne usluge, trgovinu, uvoz-izvoz, Dolac 22, 21450 Hvar</item>
    </izvorni_sadrzaj>
    <derivirana_varijabla naziv="DomainObject.Predmet.ProtuStrankaListFormatedWithAdress_1">
      <item>GRADMAT, d.o.o. za graditeljstvo, servisne usluge, trgovinu, uvoz-izvoz, Dolac 22, 21450 Hvar</item>
    </derivirana_varijabla>
  </DomainObject.Predmet.ProtuStrankaListFormatedWithAdress>
  <DomainObject.Predmet.ProtuStrankaListFormatedWithAdressOIB>
    <izvorni_sadrzaj>
      <item>GRADMAT, d.o.o. za graditeljstvo, servisne usluge, trgovinu, uvoz-izvoz, OIB 74151815693, Dolac 22, 21450 Hvar</item>
    </izvorni_sadrzaj>
    <derivirana_varijabla naziv="DomainObject.Predmet.ProtuStrankaListFormatedWithAdressOIB_1">
      <item>GRADMAT, d.o.o. za graditeljstvo, servisne usluge, trgovinu, uvoz-izvoz, OIB 74151815693, Dolac 22, 21450 Hvar</item>
    </derivirana_varijabla>
  </DomainObject.Predmet.ProtuStrankaListFormatedWithAdressOIB>
  <DomainObject.Predmet.ProtuStrankaListNazivFormated>
    <izvorni_sadrzaj>
      <item>GRADMAT, d.o.o. za graditeljstvo, servisne usluge, trgovinu, uvoz-izvoz</item>
    </izvorni_sadrzaj>
    <derivirana_varijabla naziv="DomainObject.Predmet.ProtuStrankaListNazivFormated_1">
      <item>GRADMAT, d.o.o. za graditeljstvo, servisne usluge, trgovinu, uvoz-izvoz</item>
    </derivirana_varijabla>
  </DomainObject.Predmet.ProtuStrankaListNazivFormated>
  <DomainObject.Predmet.ProtuStrankaListNazivFormatedOIB>
    <izvorni_sadrzaj>
      <item>GRADMAT, d.o.o. za graditeljstvo, servisne usluge, trgovinu, uvoz-izvoz, OIB 74151815693</item>
    </izvorni_sadrzaj>
    <derivirana_varijabla naziv="DomainObject.Predmet.ProtuStrankaListNazivFormatedOIB_1">
      <item>GRADMAT, d.o.o. za graditeljstvo, servisne usluge, trgovinu, uvoz-izvoz, OIB 74151815693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GRADMAT, d.o.o. za graditeljstvo, servisne usluge, trgovinu, uvoz-izvoz</izvorni_sadrzaj>
    <derivirana_varijabla naziv="DomainObject.Predmet.ProtustrankaIDrugi_1">GRADMAT, d.o.o. za graditeljstvo, servisne usluge, trgovinu, uvoz-izvoz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GRADMAT, d.o.o. za graditeljstvo, servisne usluge, trgovinu, uvoz-izvoz, OIB 74151815693, Dolac 22, 21450 Hvar</izvorni_sadrzaj>
    <derivirana_varijabla naziv="DomainObject.Predmet.ProtustrankaIDrugiAdressOIB_1">GRADMAT, d.o.o. za graditeljstvo, servisne usluge, trgovinu, uvoz-izvoz, OIB 74151815693, Dolac 22,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GRADMAT, d.o.o. za graditeljstvo, servisne usluge, trgovinu, uvoz-izvoz</item>
      <item>FINANCIJSKA AGENCIJA, RC SPLIT</item>
    </izvorni_sadrzaj>
    <derivirana_varijabla naziv="DomainObject.Predmet.SudioniciListNaziv_1">
      <item>GRADMAT, d.o.o. za graditeljstvo, servisne usluge, trgovinu, uvoz-izvoz</item>
      <item>FINANCIJSKA AGENCIJA, RC SPLIT</item>
    </derivirana_varijabla>
  </DomainObject.Predmet.SudioniciListNaziv>
  <DomainObject.Predmet.SudioniciListAdressOIB>
    <izvorni_sadrzaj>
      <item>GRADMAT, d.o.o. za graditeljstvo, servisne usluge, trgovinu, uvoz-izvoz, OIB 74151815693, Dolac 22,21450 Hvar</item>
      <item>FINANCIJSKA AGENCIJA, RC SPLIT, OIB 85821130368, Mažuranićevo šetalište 24 b,21000 Split</item>
    </izvorni_sadrzaj>
    <derivirana_varijabla naziv="DomainObject.Predmet.SudioniciListAdressOIB_1">
      <item>GRADMAT, d.o.o. za graditeljstvo, servisne usluge, trgovinu, uvoz-izvoz, OIB 74151815693, Dolac 22,21450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74151815693</item>
      <item>, OIB 85821130368</item>
    </izvorni_sadrzaj>
    <derivirana_varijabla naziv="DomainObject.Predmet.SudioniciListNazivOIB_1">
      <item>, OIB 74151815693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1920</properties:Characters>
  <properties:Lines>48</properties:Lines>
  <properties:Paragraphs>16</properties:Paragraphs>
  <properties:TotalTime>156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2016-05-24T12:33:00Z</cp:lastPrinted>
  <dcterms:modified xmlns:xsi="http://www.w3.org/2001/XMLSchema-instance" xsi:type="dcterms:W3CDTF">2016-05-24T12:33:00Z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