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195d" w14:paraId="549195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4EF9" w:rsidP="00D74EF9" w:rsidR="00D74EF9">
      <w:pPr>
        <w:pStyle w:val="Bezproreda"/>
        <w:ind w:firstLine="708" w:left="5664"/>
      </w:pPr>
      <w:r>
        <w:t xml:space="preserve">  1 St-347/2017-2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  <w:jc w:val="center"/>
      </w:pPr>
      <w:r>
        <w:t>R E P U B L I K A       H R V A T S K A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  <w:jc w:val="center"/>
      </w:pPr>
      <w:r>
        <w:t>R J E Š E N J E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>TRGOVAČKI SUD U BJELOVARU, po  sucu Branki Pleskalt,  u predmetu predlagatelja FINA RC ZAGERB, Podružnica Varaždin,  nad trgovačkim društvom DRVARIĆ d.o.o. za trgovinu i usluge Križevci, Ul. Petra Zrinskog 7, OIB: 15722321370, dana  23.  kolovoza  2017. godine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  <w:jc w:val="center"/>
      </w:pPr>
      <w:r>
        <w:t>r i j e š i o     j e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>I Pokreće se prethodni postupak radi izjašnjenja o prijedlogu za otvaranje stečajnog postupka i utvrđenja uvjeta za otvaranje stečajnog postupka nad  dužnikom dužnika  DRVARIĆ d.o.o. za trgovinu i usluge Križevci, Ul. Petra Zrinskog 7, OIB: 15722321370.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  <w:jc w:val="center"/>
      </w:pPr>
      <w:r>
        <w:t>3.  listopada  2017. godine u 10,30 sati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Branimir </w:t>
      </w:r>
      <w:proofErr w:type="spellStart"/>
      <w:r>
        <w:t>Drvarić</w:t>
      </w:r>
      <w:proofErr w:type="spellEnd"/>
      <w:r>
        <w:t xml:space="preserve"> iz </w:t>
      </w:r>
      <w:proofErr w:type="spellStart"/>
      <w:r>
        <w:t>Bukovja</w:t>
      </w:r>
      <w:proofErr w:type="spellEnd"/>
      <w:r>
        <w:t xml:space="preserve"> Križevačkog, </w:t>
      </w:r>
    </w:p>
    <w:p w:rsidRDefault="00D74EF9" w:rsidP="00D74EF9" w:rsidR="00D74EF9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 xml:space="preserve">III Poziva se zastupnik po Zakonu dužnika Branimir </w:t>
      </w:r>
      <w:proofErr w:type="spellStart"/>
      <w:r>
        <w:t>Drvarić</w:t>
      </w:r>
      <w:proofErr w:type="spellEnd"/>
      <w:r>
        <w:t xml:space="preserve">, da u roku od 8 dana dostavi na spis ovjerovljeni popis imovine i obveza stečajnog dužnika. 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  <w:jc w:val="center"/>
      </w:pPr>
      <w:r>
        <w:t>Obrazloženje</w:t>
      </w:r>
    </w:p>
    <w:p w:rsidRDefault="00D74EF9" w:rsidP="00D74EF9" w:rsidR="00D74EF9">
      <w:pPr>
        <w:pStyle w:val="Bezproreda"/>
      </w:pPr>
    </w:p>
    <w:p w:rsidRDefault="00D74EF9" w:rsidP="00D74EF9" w:rsidR="00D74EF9">
      <w:r>
        <w:t>FINA RC ZAGREB, Podružnica Varaždin  je   dana 24.  studenog  2016. godine   podnio   prijedlog za otvaranje stečajnog postupka nad  dužnikom DRVARIĆ d.o.o. za trgovinu i usluge Križevci, Ul. Petra Zrinskog 7, OIB: 15722321370.</w:t>
      </w:r>
    </w:p>
    <w:p w:rsidRDefault="00D74EF9" w:rsidP="00D74EF9" w:rsidR="00D74EF9"/>
    <w:p w:rsidRDefault="00D74EF9" w:rsidP="00D74EF9" w:rsidR="00D74EF9">
      <w:r>
        <w:t xml:space="preserve">Sudac je  izvršio  uvid u isprave priložene uz prijedlog te je na temelju navoda iznijetih u prijedlogu i sadržaja priloženih isprava utvrdio da je predlagatelj učinio vjerojatnim </w:t>
      </w:r>
      <w:r>
        <w:lastRenderedPageBreak/>
        <w:t xml:space="preserve">postojanje  stečajnog razloga koji se ogleda u činjenici da dužnik nije u mogućnosti trajnije ispunjavati svoje  dospjele novčane obveze.    </w:t>
      </w:r>
    </w:p>
    <w:p w:rsidRDefault="00D74EF9" w:rsidP="00D74EF9" w:rsidR="00D74EF9">
      <w:pPr>
        <w:pStyle w:val="Bezproreda"/>
      </w:pPr>
    </w:p>
    <w:p w:rsidRDefault="00D74EF9" w:rsidP="00D74EF9" w:rsidR="00D74EF9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DRVARIĆ d.o.o. za trgovinu i usluge Križevci, Ul. Petra Zrinskog 7, OIB: 15722321370, a u skladu s  odredbom članka 115. Stečajnog zakona. 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>Temeljem iznijetog riješeno je kao u izreci.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 xml:space="preserve">Bjelovar,   23.  kolovoza  2017.   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 xml:space="preserve">                                                                   </w:t>
      </w:r>
      <w:r>
        <w:t xml:space="preserve">       </w:t>
      </w:r>
      <w:r>
        <w:t xml:space="preserve">  BRANKA PLESKALT v.r.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74EF9" w:rsidP="00D74EF9" w:rsidR="00D74EF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 Dragišić</w:t>
      </w:r>
    </w:p>
    <w:p w:rsidRDefault="00D74EF9" w:rsidP="00D74EF9" w:rsidR="00D74EF9">
      <w:pPr>
        <w:pStyle w:val="Bezproreda"/>
      </w:pPr>
    </w:p>
    <w:p w:rsidRDefault="00D74EF9" w:rsidP="00D74EF9" w:rsidR="00D74EF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D74EF9" w:rsidP="00D74EF9" w:rsidR="00D74EF9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D74EF9" w:rsidP="00D74EF9" w:rsidR="00D74EF9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EF9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7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St-347/2017-2</izvorni_sadrzaj>
    <derivirana_varijabla naziv="DomainObject.Oznaka_1">St-347/2017-2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DRVARIĆ d.o.o. za trgovinu i usluge</izvorni_sadrzaj>
    <derivirana_varijabla naziv="DomainObject.Predmet.ProtustrankaFormated_1">  DRVARIĆ d.o.o. za trgovinu i usluge</derivirana_varijabla>
  </DomainObject.Predmet.ProtustrankaFormated>
  <DomainObject.Predmet.ProtustrankaFormatedOIB>
    <izvorni_sadrzaj>  DRVARIĆ d.o.o. za trgovinu i usluge, OIB 15722321370</izvorni_sadrzaj>
    <derivirana_varijabla naziv="DomainObject.Predmet.ProtustrankaFormatedOIB_1">  DRVARIĆ d.o.o. za trgovinu i usluge, OIB 15722321370</derivirana_varijabla>
  </DomainObject.Predmet.ProtustrankaFormatedOIB>
  <DomainObject.Predmet.ProtustrankaFormatedWithAdress>
    <izvorni_sadrzaj> DRVARIĆ d.o.o. za trgovinu i usluge, Ulica Petra Zrinskog 7, 48260 Križevci</izvorni_sadrzaj>
    <derivirana_varijabla naziv="DomainObject.Predmet.ProtustrankaFormatedWithAdress_1"> DRVARIĆ d.o.o. za trgovinu i usluge, Ulica Petra Zrinskog 7, 48260 Križevci</derivirana_varijabla>
  </DomainObject.Predmet.ProtustrankaFormatedWithAdress>
  <DomainObject.Predmet.ProtustrankaFormatedWithAdressOIB>
    <izvorni_sadrzaj> DRVARIĆ d.o.o. za trgovinu i usluge, OIB 15722321370, Ulica Petra Zrinskog 7, 48260 Križevci</izvorni_sadrzaj>
    <derivirana_varijabla naziv="DomainObject.Predmet.ProtustrankaFormatedWithAdressOIB_1"> DRVARIĆ d.o.o. za trgovinu i usluge, OIB 15722321370, Ulica Petra Zrinskog 7, 48260 Križevci</derivirana_varijabla>
  </DomainObject.Predmet.ProtustrankaFormatedWithAdressOIB>
  <DomainObject.Predmet.ProtustrankaWithAdress>
    <izvorni_sadrzaj>DRVARIĆ d.o.o. za trgovinu i usluge Ulica Petra Zrinskog 7, 48260 Križevci</izvorni_sadrzaj>
    <derivirana_varijabla naziv="DomainObject.Predmet.ProtustrankaWithAdress_1">DRVARIĆ d.o.o. za trgovinu i usluge Ulica Petra Zrinskog 7, 48260 Križevci</derivirana_varijabla>
  </DomainObject.Predmet.ProtustrankaWithAdress>
  <DomainObject.Predmet.ProtustrankaWithAdressOIB>
    <izvorni_sadrzaj>DRVARIĆ d.o.o. za trgovinu i usluge, OIB 15722321370, Ulica Petra Zrinskog 7, 48260 Križevci</izvorni_sadrzaj>
    <derivirana_varijabla naziv="DomainObject.Predmet.ProtustrankaWithAdressOIB_1">DRVARIĆ d.o.o. za trgovinu i usluge, OIB 15722321370, Ulica Petra Zrinskog 7, 48260 Križevci</derivirana_varijabla>
  </DomainObject.Predmet.ProtustrankaWithAdressOIB>
  <DomainObject.Predmet.ProtustrankaNazivFormated>
    <izvorni_sadrzaj>DRVARIĆ d.o.o. za trgovinu i usluge</izvorni_sadrzaj>
    <derivirana_varijabla naziv="DomainObject.Predmet.ProtustrankaNazivFormated_1">DRVARIĆ d.o.o. za trgovinu i usluge</derivirana_varijabla>
  </DomainObject.Predmet.ProtustrankaNazivFormated>
  <DomainObject.Predmet.ProtustrankaNazivFormatedOIB>
    <izvorni_sadrzaj>DRVARIĆ d.o.o. za trgovinu i usluge, OIB 15722321370</izvorni_sadrzaj>
    <derivirana_varijabla naziv="DomainObject.Predmet.ProtustrankaNazivFormatedOIB_1">DRVARIĆ d.o.o. za trgovinu i usluge, OIB 15722321370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DRVARIĆ d.o.o. za trgovinu i usluge</item>
    </izvorni_sadrzaj>
    <derivirana_varijabla naziv="DomainObject.Predmet.ProtuStrankaListFormated_1">
      <item>DRVARIĆ d.o.o. za trgovinu i usluge</item>
    </derivirana_varijabla>
  </DomainObject.Predmet.ProtuStrankaListFormated>
  <DomainObject.Predmet.ProtuStrankaListFormatedOIB>
    <izvorni_sadrzaj>
      <item>DRVARIĆ d.o.o. za trgovinu i usluge, OIB 15722321370</item>
    </izvorni_sadrzaj>
    <derivirana_varijabla naziv="DomainObject.Predmet.ProtuStrankaListFormatedOIB_1">
      <item>DRVARIĆ d.o.o. za trgovinu i usluge, OIB 15722321370</item>
    </derivirana_varijabla>
  </DomainObject.Predmet.ProtuStrankaListFormatedOIB>
  <DomainObject.Predmet.ProtuStrankaListFormatedWithAdress>
    <izvorni_sadrzaj>
      <item>DRVARIĆ d.o.o. za trgovinu i usluge, Ulica Petra Zrinskog 7, 48260 Križevci</item>
    </izvorni_sadrzaj>
    <derivirana_varijabla naziv="DomainObject.Predmet.ProtuStrankaListFormatedWithAdress_1">
      <item>DRVARIĆ d.o.o. za trgovinu i usluge, Ulica Petra Zrinskog 7, 48260 Križevci</item>
    </derivirana_varijabla>
  </DomainObject.Predmet.ProtuStrankaListFormatedWithAdress>
  <DomainObject.Predmet.ProtuStrankaListFormatedWithAdressOIB>
    <izvorni_sadrzaj>
      <item>DRVARIĆ d.o.o. za trgovinu i usluge, OIB 15722321370, Ulica Petra Zrinskog 7, 48260 Križevci</item>
    </izvorni_sadrzaj>
    <derivirana_varijabla naziv="DomainObject.Predmet.ProtuStrankaListFormatedWithAdressOIB_1">
      <item>DRVARIĆ d.o.o. za trgovinu i usluge, OIB 15722321370, Ulica Petra Zrinskog 7, 48260 Križevci</item>
    </derivirana_varijabla>
  </DomainObject.Predmet.ProtuStrankaListFormatedWithAdressOIB>
  <DomainObject.Predmet.ProtuStrankaListNazivFormated>
    <izvorni_sadrzaj>
      <item>DRVARIĆ d.o.o. za trgovinu i usluge</item>
    </izvorni_sadrzaj>
    <derivirana_varijabla naziv="DomainObject.Predmet.ProtuStrankaListNazivFormated_1">
      <item>DRVARIĆ d.o.o. za trgovinu i usluge</item>
    </derivirana_varijabla>
  </DomainObject.Predmet.ProtuStrankaListNazivFormated>
  <DomainObject.Predmet.ProtuStrankaListNazivFormatedOIB>
    <izvorni_sadrzaj>
      <item>DRVARIĆ d.o.o. za trgovinu i usluge, OIB 15722321370</item>
    </izvorni_sadrzaj>
    <derivirana_varijabla naziv="DomainObject.Predmet.ProtuStrankaListNazivFormatedOIB_1">
      <item>DRVARIĆ d.o.o. za trgovinu i usluge, OIB 15722321370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St-347/2017-2</izvorni_sadrzaj>
    <derivirana_varijabla naziv="DomainObject.PoslovniBrojDokumenta_1">St-347/2017-2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DRVARIĆ d.o.o. za trgovinu i usluge</izvorni_sadrzaj>
    <derivirana_varijabla naziv="DomainObject.Predmet.ProtustrankaIDrugi_1">DRVARIĆ d.o.o.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DRVARIĆ d.o.o. za trgovinu i usluge, OIB 15722321370, Ulica Petra Zrinskog 7, 48260 Križevci</izvorni_sadrzaj>
    <derivirana_varijabla naziv="DomainObject.Predmet.ProtustrankaIDrugiAdressOIB_1">DRVARIĆ d.o.o. za trgovinu i usluge, OIB 15722321370, Ulica Petra Zrinskog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DRVARIĆ d.o.o. za trgovinu i usluge</item>
      <item>e-oglasna ploča</item>
      <item>Sudski registar</item>
    </izvorni_sadrzaj>
    <derivirana_varijabla naziv="DomainObject.Predmet.SudioniciListNaziv_1">
      <item>Financijska agencija, RC ZAGREB, Podružnica VARAŽDIN</item>
      <item>DRVARIĆ d.o.o. za trgovinu i usluge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DRVARIĆ d.o.o. za trgovinu i usluge, OIB 15722321370, Ulica Petra Zrinskog 7,48260 Križevci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DRVARIĆ d.o.o. za trgovinu i usluge, OIB 15722321370, Ulica Petra Zrinskog 7,48260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8E245-448A-4159-921B-E193806DF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2097</properties:Characters>
  <properties:Lines>69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2017-08-23T10:21:00Z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