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8a2f8" w14:paraId="ab8a2f8" w:rsidRDefault="0081747C" w:rsidP="001E5073" w:rsidR="003510BE" w:rsidRPr="00B3532D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B3532D">
        <w:rPr>
          <w:b/>
          <w:sz w:val="22"/>
          <w:szCs w:val="22"/>
        </w:rPr>
        <w:t>Posl. br.</w:t>
      </w:r>
      <w:r w:rsidR="00B3532D" w:rsidRPr="00B3532D">
        <w:rPr>
          <w:b/>
          <w:sz w:val="22"/>
          <w:szCs w:val="22"/>
        </w:rPr>
        <w:t>7.St-</w:t>
      </w:r>
      <w:r w:rsidR="005F2DF9">
        <w:rPr>
          <w:b/>
          <w:sz w:val="22"/>
          <w:szCs w:val="22"/>
        </w:rPr>
        <w:t>256</w:t>
      </w:r>
      <w:r w:rsidR="00B3532D">
        <w:rPr>
          <w:b/>
          <w:sz w:val="22"/>
          <w:szCs w:val="22"/>
        </w:rPr>
        <w:t>/</w:t>
      </w:r>
      <w:r w:rsidR="00493A49" w:rsidRPr="00B3532D">
        <w:rPr>
          <w:b/>
          <w:sz w:val="22"/>
          <w:szCs w:val="22"/>
        </w:rPr>
        <w:t>1</w:t>
      </w:r>
      <w:r w:rsidR="00341FC4">
        <w:rPr>
          <w:b/>
          <w:sz w:val="22"/>
          <w:szCs w:val="22"/>
        </w:rPr>
        <w:t>6</w:t>
      </w:r>
    </w:p>
    <w:p w:rsidRDefault="008A12CD" w:rsidP="00421BA8" w:rsidR="00C120FF" w:rsidRPr="00B3532D">
      <w:pPr>
        <w:ind w:firstLine="708" w:left="708"/>
        <w:rPr>
          <w:color w:val="000000"/>
          <w:sz w:val="22"/>
          <w:szCs w:val="22"/>
        </w:rPr>
      </w:pPr>
      <w:r w:rsidRPr="00B3532D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R="00C120FF" w:rsidRPr="00B3532D">
      <w:pPr>
        <w:rPr>
          <w:b/>
          <w:sz w:val="22"/>
          <w:szCs w:val="22"/>
        </w:rPr>
      </w:pPr>
      <w:r w:rsidRPr="00B3532D">
        <w:rPr>
          <w:color w:val="000000"/>
          <w:sz w:val="22"/>
          <w:szCs w:val="22"/>
        </w:rPr>
        <w:t xml:space="preserve">        </w:t>
      </w:r>
      <w:r w:rsidRPr="00B3532D">
        <w:rPr>
          <w:b/>
          <w:sz w:val="22"/>
          <w:szCs w:val="22"/>
        </w:rPr>
        <w:t>REPUBLIKA HRVATSKA</w:t>
      </w:r>
    </w:p>
    <w:p w:rsidRDefault="00C120FF" w:rsidR="00C120FF" w:rsidRPr="00B3532D">
      <w:pPr>
        <w:rPr>
          <w:b/>
          <w:sz w:val="22"/>
          <w:szCs w:val="22"/>
        </w:rPr>
      </w:pPr>
      <w:r w:rsidRPr="00B3532D">
        <w:rPr>
          <w:b/>
          <w:sz w:val="22"/>
          <w:szCs w:val="22"/>
        </w:rPr>
        <w:t xml:space="preserve">     TRGOVAČKI SUD U SPLITU</w:t>
      </w:r>
    </w:p>
    <w:p w:rsidRDefault="00C120FF" w:rsidR="00C120FF" w:rsidRPr="00B3532D">
      <w:pPr>
        <w:rPr>
          <w:b/>
          <w:sz w:val="22"/>
          <w:szCs w:val="22"/>
        </w:rPr>
      </w:pPr>
      <w:r w:rsidRPr="00B3532D">
        <w:rPr>
          <w:b/>
          <w:sz w:val="22"/>
          <w:szCs w:val="22"/>
        </w:rPr>
        <w:t>STALNA SLUŽBA U DUBROVNIKU</w:t>
      </w:r>
    </w:p>
    <w:p w:rsidRDefault="00C120FF" w:rsidR="00C120FF" w:rsidRPr="00B3532D">
      <w:pPr>
        <w:rPr>
          <w:b/>
          <w:sz w:val="22"/>
          <w:szCs w:val="22"/>
        </w:rPr>
      </w:pPr>
      <w:r w:rsidRPr="00B3532D">
        <w:rPr>
          <w:b/>
          <w:sz w:val="22"/>
          <w:szCs w:val="22"/>
        </w:rPr>
        <w:t xml:space="preserve">    Dr. Ante Starčevića 23, Dubrovnik</w:t>
      </w:r>
    </w:p>
    <w:p w:rsidRDefault="00C120FF" w:rsidP="00421BA8" w:rsidR="00DE15EB" w:rsidRPr="00B3532D">
      <w:pPr>
        <w:jc w:val="both"/>
        <w:rPr>
          <w:sz w:val="22"/>
          <w:szCs w:val="22"/>
        </w:rPr>
      </w:pPr>
      <w:r w:rsidRPr="00B3532D">
        <w:rPr>
          <w:sz w:val="22"/>
          <w:szCs w:val="22"/>
        </w:rPr>
        <w:t xml:space="preserve"> </w:t>
      </w:r>
    </w:p>
    <w:p w:rsidRDefault="00EF11FB" w:rsidP="00421BA8" w:rsidR="00EF11FB" w:rsidRPr="00B3532D">
      <w:pPr>
        <w:jc w:val="both"/>
        <w:rPr>
          <w:sz w:val="22"/>
          <w:szCs w:val="22"/>
        </w:rPr>
      </w:pPr>
    </w:p>
    <w:p w:rsidRDefault="00A60861" w:rsidP="00421BA8" w:rsidR="00A60861" w:rsidRPr="00B3532D">
      <w:pPr>
        <w:jc w:val="both"/>
        <w:rPr>
          <w:sz w:val="22"/>
          <w:szCs w:val="22"/>
        </w:rPr>
      </w:pPr>
    </w:p>
    <w:p w:rsidRDefault="0000618C" w:rsidP="0085498B" w:rsidR="0000618C" w:rsidRPr="00B3532D">
      <w:pPr>
        <w:jc w:val="center"/>
        <w:rPr>
          <w:b/>
          <w:sz w:val="22"/>
          <w:szCs w:val="22"/>
        </w:rPr>
      </w:pPr>
      <w:r w:rsidRPr="00B3532D">
        <w:rPr>
          <w:b/>
          <w:sz w:val="22"/>
          <w:szCs w:val="22"/>
        </w:rPr>
        <w:t>P O Z I V</w:t>
      </w:r>
    </w:p>
    <w:p w:rsidRDefault="006E3AB0" w:rsidP="0085498B" w:rsidR="006E3AB0" w:rsidRPr="00B3532D">
      <w:pPr>
        <w:jc w:val="center"/>
        <w:rPr>
          <w:sz w:val="22"/>
          <w:szCs w:val="22"/>
        </w:rPr>
      </w:pPr>
      <w:r w:rsidRPr="00B3532D">
        <w:rPr>
          <w:sz w:val="22"/>
          <w:szCs w:val="22"/>
        </w:rPr>
        <w:t xml:space="preserve">za ročište za diobu </w:t>
      </w:r>
      <w:proofErr w:type="spellStart"/>
      <w:r w:rsidRPr="00B3532D">
        <w:rPr>
          <w:sz w:val="22"/>
          <w:szCs w:val="22"/>
        </w:rPr>
        <w:t>kupovnine</w:t>
      </w:r>
      <w:proofErr w:type="spellEnd"/>
    </w:p>
    <w:p w:rsidRDefault="0000618C" w:rsidP="0085498B" w:rsidR="0000618C" w:rsidRPr="00B3532D">
      <w:pPr>
        <w:jc w:val="center"/>
        <w:rPr>
          <w:sz w:val="22"/>
          <w:szCs w:val="22"/>
        </w:rPr>
      </w:pPr>
    </w:p>
    <w:p w:rsidRDefault="0030608D" w:rsidP="00421BA8" w:rsidR="0030608D" w:rsidRPr="00B3532D">
      <w:pPr>
        <w:jc w:val="both"/>
        <w:rPr>
          <w:sz w:val="22"/>
          <w:szCs w:val="22"/>
        </w:rPr>
      </w:pPr>
      <w:r w:rsidRPr="00B3532D">
        <w:rPr>
          <w:sz w:val="22"/>
          <w:szCs w:val="22"/>
        </w:rPr>
        <w:t xml:space="preserve">Pozivate se na ročište za diobu </w:t>
      </w:r>
      <w:proofErr w:type="spellStart"/>
      <w:r w:rsidRPr="00B3532D">
        <w:rPr>
          <w:sz w:val="22"/>
          <w:szCs w:val="22"/>
        </w:rPr>
        <w:t>kupovnine</w:t>
      </w:r>
      <w:proofErr w:type="spellEnd"/>
      <w:r w:rsidRPr="00B3532D">
        <w:rPr>
          <w:sz w:val="22"/>
          <w:szCs w:val="22"/>
        </w:rPr>
        <w:t xml:space="preserve"> u stečaj</w:t>
      </w:r>
      <w:r w:rsidR="009A1F5F" w:rsidRPr="00B3532D">
        <w:rPr>
          <w:sz w:val="22"/>
          <w:szCs w:val="22"/>
        </w:rPr>
        <w:t>nom predmetu dužnika</w:t>
      </w:r>
      <w:r w:rsidR="00493A49" w:rsidRPr="00B3532D">
        <w:rPr>
          <w:sz w:val="22"/>
          <w:szCs w:val="22"/>
        </w:rPr>
        <w:t xml:space="preserve"> </w:t>
      </w:r>
      <w:r w:rsidR="005F2DF9">
        <w:rPr>
          <w:sz w:val="22"/>
          <w:szCs w:val="22"/>
        </w:rPr>
        <w:t>KEMP ULAGANJA</w:t>
      </w:r>
      <w:r w:rsidR="00341FC4" w:rsidRPr="00341FC4">
        <w:rPr>
          <w:sz w:val="22"/>
          <w:szCs w:val="22"/>
        </w:rPr>
        <w:t xml:space="preserve"> d.o.o.</w:t>
      </w:r>
      <w:r w:rsidR="00341FC4">
        <w:rPr>
          <w:sz w:val="22"/>
          <w:szCs w:val="22"/>
        </w:rPr>
        <w:t xml:space="preserve"> u stečaju,  </w:t>
      </w:r>
      <w:r w:rsidR="005F2DF9">
        <w:rPr>
          <w:sz w:val="22"/>
          <w:szCs w:val="22"/>
        </w:rPr>
        <w:t>Dubrovnik</w:t>
      </w:r>
      <w:r w:rsidR="00341FC4">
        <w:rPr>
          <w:sz w:val="22"/>
          <w:szCs w:val="22"/>
        </w:rPr>
        <w:t xml:space="preserve">, </w:t>
      </w:r>
      <w:r w:rsidR="005F2DF9">
        <w:rPr>
          <w:sz w:val="22"/>
          <w:szCs w:val="22"/>
        </w:rPr>
        <w:t>Iva Vojnovića 31</w:t>
      </w:r>
      <w:r w:rsidR="00341FC4" w:rsidRPr="00341FC4">
        <w:rPr>
          <w:sz w:val="22"/>
          <w:szCs w:val="22"/>
        </w:rPr>
        <w:t xml:space="preserve">, OIB: </w:t>
      </w:r>
      <w:r w:rsidR="005F2DF9">
        <w:rPr>
          <w:sz w:val="22"/>
          <w:szCs w:val="22"/>
        </w:rPr>
        <w:t>91222476266</w:t>
      </w:r>
      <w:r w:rsidR="00341FC4" w:rsidRPr="00341FC4">
        <w:rPr>
          <w:sz w:val="22"/>
          <w:szCs w:val="22"/>
        </w:rPr>
        <w:t xml:space="preserve">, zastupanog po stečajnom upravitelju Vlahu </w:t>
      </w:r>
      <w:proofErr w:type="spellStart"/>
      <w:r w:rsidR="00341FC4" w:rsidRPr="00341FC4">
        <w:rPr>
          <w:sz w:val="22"/>
          <w:szCs w:val="22"/>
        </w:rPr>
        <w:t>Monkoviću</w:t>
      </w:r>
      <w:proofErr w:type="spellEnd"/>
      <w:r w:rsidR="00341FC4" w:rsidRPr="00341FC4">
        <w:rPr>
          <w:sz w:val="22"/>
          <w:szCs w:val="22"/>
        </w:rPr>
        <w:t>, Cavtat</w:t>
      </w:r>
      <w:r w:rsidR="00B3532D" w:rsidRPr="00B3532D">
        <w:rPr>
          <w:sz w:val="22"/>
          <w:szCs w:val="22"/>
        </w:rPr>
        <w:t xml:space="preserve">, </w:t>
      </w:r>
      <w:r w:rsidRPr="00B3532D">
        <w:rPr>
          <w:sz w:val="22"/>
          <w:szCs w:val="22"/>
        </w:rPr>
        <w:t>koje će se održati pred stečajnim s</w:t>
      </w:r>
      <w:r w:rsidR="00D45145" w:rsidRPr="00B3532D">
        <w:rPr>
          <w:sz w:val="22"/>
          <w:szCs w:val="22"/>
        </w:rPr>
        <w:t xml:space="preserve">ucem dana </w:t>
      </w:r>
      <w:r w:rsidR="00341FC4">
        <w:rPr>
          <w:sz w:val="22"/>
          <w:szCs w:val="22"/>
          <w:u w:val="single"/>
        </w:rPr>
        <w:t>28</w:t>
      </w:r>
      <w:r w:rsidR="00AA44AF" w:rsidRPr="00B3532D">
        <w:rPr>
          <w:sz w:val="22"/>
          <w:szCs w:val="22"/>
          <w:u w:val="single"/>
        </w:rPr>
        <w:t xml:space="preserve">. </w:t>
      </w:r>
      <w:r w:rsidR="00341FC4">
        <w:rPr>
          <w:sz w:val="22"/>
          <w:szCs w:val="22"/>
          <w:u w:val="single"/>
        </w:rPr>
        <w:t>veljače</w:t>
      </w:r>
      <w:r w:rsidR="00AA44AF" w:rsidRPr="00B3532D">
        <w:rPr>
          <w:sz w:val="22"/>
          <w:szCs w:val="22"/>
          <w:u w:val="single"/>
        </w:rPr>
        <w:t xml:space="preserve"> </w:t>
      </w:r>
      <w:r w:rsidR="00341FC4">
        <w:rPr>
          <w:sz w:val="22"/>
          <w:szCs w:val="22"/>
          <w:u w:val="single"/>
        </w:rPr>
        <w:t>2018</w:t>
      </w:r>
      <w:r w:rsidR="00EF11FB" w:rsidRPr="00B3532D">
        <w:rPr>
          <w:sz w:val="22"/>
          <w:szCs w:val="22"/>
          <w:u w:val="single"/>
        </w:rPr>
        <w:t xml:space="preserve">.g. u </w:t>
      </w:r>
      <w:r w:rsidR="005F2DF9">
        <w:rPr>
          <w:sz w:val="22"/>
          <w:szCs w:val="22"/>
          <w:u w:val="single"/>
        </w:rPr>
        <w:t>9,3</w:t>
      </w:r>
      <w:r w:rsidR="00B3532D" w:rsidRPr="00B3532D">
        <w:rPr>
          <w:sz w:val="22"/>
          <w:szCs w:val="22"/>
          <w:u w:val="single"/>
        </w:rPr>
        <w:t>0</w:t>
      </w:r>
      <w:r w:rsidR="00EF11FB" w:rsidRPr="00B3532D">
        <w:rPr>
          <w:sz w:val="22"/>
          <w:szCs w:val="22"/>
          <w:u w:val="single"/>
        </w:rPr>
        <w:t xml:space="preserve"> sati</w:t>
      </w:r>
      <w:r w:rsidRPr="00B3532D">
        <w:rPr>
          <w:sz w:val="22"/>
          <w:szCs w:val="22"/>
          <w:u w:val="single"/>
        </w:rPr>
        <w:t xml:space="preserve">, u sudnici br. </w:t>
      </w:r>
      <w:r w:rsidR="00AA44AF" w:rsidRPr="00B3532D">
        <w:rPr>
          <w:sz w:val="22"/>
          <w:szCs w:val="22"/>
          <w:u w:val="single"/>
        </w:rPr>
        <w:t>1</w:t>
      </w:r>
      <w:r w:rsidRPr="00B3532D">
        <w:rPr>
          <w:sz w:val="22"/>
          <w:szCs w:val="22"/>
          <w:u w:val="single"/>
        </w:rPr>
        <w:t>.</w:t>
      </w:r>
      <w:r w:rsidRPr="00B3532D">
        <w:rPr>
          <w:sz w:val="22"/>
          <w:szCs w:val="22"/>
        </w:rPr>
        <w:t xml:space="preserve">  </w:t>
      </w:r>
    </w:p>
    <w:p w:rsidRDefault="0000618C" w:rsidP="0085498B" w:rsidR="0000618C" w:rsidRPr="00B3532D">
      <w:pPr>
        <w:jc w:val="both"/>
        <w:rPr>
          <w:sz w:val="22"/>
          <w:szCs w:val="22"/>
        </w:rPr>
      </w:pPr>
    </w:p>
    <w:p w:rsidRDefault="0030608D" w:rsidP="0085498B" w:rsidR="009367A0" w:rsidRPr="00B3532D">
      <w:pPr>
        <w:jc w:val="both"/>
        <w:rPr>
          <w:sz w:val="22"/>
          <w:szCs w:val="22"/>
        </w:rPr>
      </w:pPr>
      <w:r w:rsidRPr="00B3532D">
        <w:rPr>
          <w:sz w:val="22"/>
          <w:szCs w:val="22"/>
        </w:rPr>
        <w:t xml:space="preserve">Stranka odnosno sudionik može imenovati opunomoćenika </w:t>
      </w:r>
      <w:r w:rsidR="009367A0" w:rsidRPr="00B3532D">
        <w:rPr>
          <w:sz w:val="22"/>
          <w:szCs w:val="22"/>
        </w:rPr>
        <w:t>u smislu čl. 89. Zakona o parničnom postupku (NN br. 53/91, 91/92, 111/99, 88/01 i 117/03</w:t>
      </w:r>
      <w:r w:rsidR="0085498B" w:rsidRPr="00B3532D">
        <w:rPr>
          <w:sz w:val="22"/>
          <w:szCs w:val="22"/>
        </w:rPr>
        <w:t>, 88/05, 02/07, 84/08, 123/08, 57/11 i 148/11</w:t>
      </w:r>
      <w:r w:rsidR="009367A0" w:rsidRPr="00B3532D">
        <w:rPr>
          <w:sz w:val="22"/>
          <w:szCs w:val="22"/>
        </w:rPr>
        <w:t>).</w:t>
      </w:r>
    </w:p>
    <w:p w:rsidRDefault="00AB4D03" w:rsidP="0085498B" w:rsidR="00AB4D03" w:rsidRPr="00B3532D">
      <w:pPr>
        <w:jc w:val="both"/>
        <w:rPr>
          <w:sz w:val="22"/>
          <w:szCs w:val="22"/>
        </w:rPr>
      </w:pPr>
    </w:p>
    <w:p w:rsidRDefault="00E068CC" w:rsidP="0085498B" w:rsidR="00E068CC" w:rsidRPr="00B3532D">
      <w:pPr>
        <w:jc w:val="both"/>
        <w:rPr>
          <w:sz w:val="22"/>
          <w:szCs w:val="22"/>
        </w:rPr>
      </w:pPr>
    </w:p>
    <w:p w:rsidRDefault="009367A0" w:rsidP="0085498B" w:rsidR="009367A0" w:rsidRPr="00B3532D">
      <w:pPr>
        <w:jc w:val="both"/>
        <w:rPr>
          <w:b/>
          <w:sz w:val="22"/>
          <w:szCs w:val="22"/>
        </w:rPr>
      </w:pPr>
      <w:r w:rsidRPr="00B3532D">
        <w:rPr>
          <w:b/>
          <w:sz w:val="22"/>
          <w:szCs w:val="22"/>
        </w:rPr>
        <w:t>UPOZORENJE:</w:t>
      </w:r>
    </w:p>
    <w:p w:rsidRDefault="009367A0" w:rsidP="0085498B" w:rsidR="0030608D" w:rsidRPr="00B3532D">
      <w:pPr>
        <w:jc w:val="both"/>
        <w:rPr>
          <w:sz w:val="22"/>
          <w:szCs w:val="22"/>
        </w:rPr>
      </w:pPr>
      <w:r w:rsidRPr="00B3532D">
        <w:rPr>
          <w:sz w:val="22"/>
          <w:szCs w:val="22"/>
        </w:rPr>
        <w:t xml:space="preserve">Tražbina vjerovnika koji ne dođe na ročište uzet će se prema stanju koje proizlazi </w:t>
      </w:r>
      <w:r w:rsidR="000666E1" w:rsidRPr="00B3532D">
        <w:rPr>
          <w:sz w:val="22"/>
          <w:szCs w:val="22"/>
        </w:rPr>
        <w:t xml:space="preserve">iz zemljišnih knjiga i spisa. </w:t>
      </w:r>
      <w:r w:rsidRPr="00B3532D">
        <w:rPr>
          <w:sz w:val="22"/>
          <w:szCs w:val="22"/>
        </w:rPr>
        <w:t xml:space="preserve">  </w:t>
      </w:r>
    </w:p>
    <w:p w:rsidRDefault="0085498B" w:rsidP="0085498B" w:rsidR="0085498B" w:rsidRPr="00B3532D">
      <w:pPr>
        <w:jc w:val="both"/>
        <w:rPr>
          <w:sz w:val="22"/>
          <w:szCs w:val="22"/>
        </w:rPr>
      </w:pPr>
    </w:p>
    <w:p w:rsidRDefault="000666E1" w:rsidP="0085498B" w:rsidR="0085498B" w:rsidRPr="00B3532D">
      <w:pPr>
        <w:jc w:val="both"/>
        <w:rPr>
          <w:sz w:val="22"/>
          <w:szCs w:val="22"/>
        </w:rPr>
      </w:pPr>
      <w:r w:rsidRPr="00B3532D">
        <w:rPr>
          <w:sz w:val="22"/>
          <w:szCs w:val="22"/>
        </w:rPr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B3532D">
          <w:rPr>
            <w:sz w:val="22"/>
            <w:szCs w:val="22"/>
          </w:rPr>
          <w:t>117. st</w:t>
        </w:r>
      </w:smartTag>
      <w:r w:rsidRPr="00B3532D">
        <w:rPr>
          <w:sz w:val="22"/>
          <w:szCs w:val="22"/>
        </w:rPr>
        <w:t xml:space="preserve">. 3. </w:t>
      </w:r>
      <w:r w:rsidR="0085498B" w:rsidRPr="00B3532D">
        <w:rPr>
          <w:sz w:val="22"/>
          <w:szCs w:val="22"/>
        </w:rPr>
        <w:t xml:space="preserve">Ovršnog zakona (NN  br. 57/96, 29/99, 42/00, 173/03, 151/04 i 88/05, 121/05, 67/08 i 112/12- dalje: OZ) </w:t>
      </w:r>
    </w:p>
    <w:p w:rsidRDefault="0085498B" w:rsidP="0085498B" w:rsidR="0085498B" w:rsidRPr="00B3532D">
      <w:pPr>
        <w:jc w:val="both"/>
        <w:rPr>
          <w:sz w:val="22"/>
          <w:szCs w:val="22"/>
        </w:rPr>
      </w:pPr>
    </w:p>
    <w:p w:rsidRDefault="00AB4D03" w:rsidP="0085498B" w:rsidR="0085498B" w:rsidRPr="00B3532D">
      <w:pPr>
        <w:jc w:val="both"/>
        <w:rPr>
          <w:sz w:val="22"/>
          <w:szCs w:val="22"/>
        </w:rPr>
      </w:pPr>
      <w:r w:rsidRPr="00B3532D">
        <w:rPr>
          <w:sz w:val="22"/>
          <w:szCs w:val="22"/>
        </w:rPr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B3532D">
          <w:rPr>
            <w:sz w:val="22"/>
            <w:szCs w:val="22"/>
          </w:rPr>
          <w:t>7. st</w:t>
        </w:r>
      </w:smartTag>
      <w:r w:rsidRPr="00B3532D">
        <w:rPr>
          <w:sz w:val="22"/>
          <w:szCs w:val="22"/>
        </w:rPr>
        <w:t xml:space="preserve">. 6. </w:t>
      </w:r>
      <w:r w:rsidR="0085498B" w:rsidRPr="00B3532D">
        <w:rPr>
          <w:sz w:val="22"/>
          <w:szCs w:val="22"/>
        </w:rPr>
        <w:t>Stečajnog zakona (NN 44/96, 29/99, 129/00, 123/03 , 82/06, 116/10, 25/12 – dalje SZ)</w:t>
      </w:r>
      <w:r w:rsidR="00AA44AF" w:rsidRPr="00B3532D">
        <w:rPr>
          <w:sz w:val="22"/>
          <w:szCs w:val="22"/>
        </w:rPr>
        <w:t>.</w:t>
      </w:r>
    </w:p>
    <w:p w:rsidRDefault="0085498B" w:rsidP="0085498B" w:rsidR="0085498B" w:rsidRPr="00B3532D">
      <w:pPr>
        <w:jc w:val="both"/>
        <w:rPr>
          <w:sz w:val="22"/>
          <w:szCs w:val="22"/>
        </w:rPr>
      </w:pPr>
    </w:p>
    <w:p w:rsidRDefault="0000618C" w:rsidP="0085498B" w:rsidR="00AA44AF" w:rsidRPr="00B3532D">
      <w:pPr>
        <w:jc w:val="center"/>
        <w:rPr>
          <w:b/>
          <w:sz w:val="22"/>
          <w:szCs w:val="22"/>
        </w:rPr>
      </w:pPr>
      <w:r w:rsidRPr="00B3532D">
        <w:rPr>
          <w:b/>
          <w:sz w:val="22"/>
          <w:szCs w:val="22"/>
        </w:rPr>
        <w:t>U Du</w:t>
      </w:r>
      <w:r w:rsidR="001E5073" w:rsidRPr="00B3532D">
        <w:rPr>
          <w:b/>
          <w:sz w:val="22"/>
          <w:szCs w:val="22"/>
        </w:rPr>
        <w:t xml:space="preserve">brovniku, </w:t>
      </w:r>
      <w:r w:rsidR="005F2DF9">
        <w:rPr>
          <w:b/>
          <w:sz w:val="22"/>
          <w:szCs w:val="22"/>
        </w:rPr>
        <w:t>05</w:t>
      </w:r>
      <w:r w:rsidR="00B3532D" w:rsidRPr="00B3532D">
        <w:rPr>
          <w:b/>
          <w:sz w:val="22"/>
          <w:szCs w:val="22"/>
        </w:rPr>
        <w:t xml:space="preserve">. </w:t>
      </w:r>
      <w:r w:rsidR="00341FC4">
        <w:rPr>
          <w:b/>
          <w:sz w:val="22"/>
          <w:szCs w:val="22"/>
        </w:rPr>
        <w:t>veljače  2018</w:t>
      </w:r>
      <w:r w:rsidR="00AA44AF" w:rsidRPr="00B3532D">
        <w:rPr>
          <w:b/>
          <w:sz w:val="22"/>
          <w:szCs w:val="22"/>
        </w:rPr>
        <w:t>.g.</w:t>
      </w:r>
    </w:p>
    <w:p w:rsidRDefault="00AA44AF" w:rsidP="0085498B" w:rsidR="00AA44AF" w:rsidRPr="00B3532D">
      <w:pPr>
        <w:jc w:val="center"/>
        <w:rPr>
          <w:b/>
          <w:sz w:val="22"/>
          <w:szCs w:val="22"/>
        </w:rPr>
      </w:pPr>
    </w:p>
    <w:p w:rsidRDefault="00AA44AF" w:rsidP="0085498B" w:rsidR="00AA44AF" w:rsidRPr="00B3532D">
      <w:pPr>
        <w:jc w:val="center"/>
        <w:rPr>
          <w:b/>
          <w:sz w:val="22"/>
          <w:szCs w:val="22"/>
        </w:rPr>
      </w:pPr>
    </w:p>
    <w:p w:rsidRDefault="0000618C" w:rsidP="0085498B" w:rsidR="0000618C" w:rsidRPr="00B3532D">
      <w:pPr>
        <w:jc w:val="both"/>
        <w:rPr>
          <w:b/>
          <w:sz w:val="22"/>
          <w:szCs w:val="22"/>
        </w:rPr>
      </w:pPr>
    </w:p>
    <w:p w:rsidRDefault="0000618C" w:rsidP="0085498B" w:rsidR="0000618C" w:rsidRPr="00B3532D">
      <w:pPr>
        <w:jc w:val="both"/>
        <w:rPr>
          <w:b/>
          <w:sz w:val="22"/>
          <w:szCs w:val="22"/>
        </w:rPr>
      </w:pP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  <w:t>Stečajni sudac:</w:t>
      </w:r>
    </w:p>
    <w:p w:rsidRDefault="0000618C" w:rsidP="0085498B" w:rsidR="0000618C" w:rsidRPr="00B3532D">
      <w:pPr>
        <w:jc w:val="both"/>
        <w:rPr>
          <w:b/>
          <w:sz w:val="22"/>
          <w:szCs w:val="22"/>
        </w:rPr>
      </w:pPr>
    </w:p>
    <w:p w:rsidRDefault="0000618C" w:rsidP="0085498B" w:rsidR="00DE15EB" w:rsidRPr="00B3532D">
      <w:pPr>
        <w:jc w:val="both"/>
        <w:rPr>
          <w:b/>
          <w:sz w:val="22"/>
          <w:szCs w:val="22"/>
        </w:rPr>
      </w:pP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="00C120FF" w:rsidRPr="00B3532D">
        <w:rPr>
          <w:b/>
          <w:sz w:val="22"/>
          <w:szCs w:val="22"/>
        </w:rPr>
        <w:t xml:space="preserve">Diana </w:t>
      </w:r>
      <w:proofErr w:type="spellStart"/>
      <w:r w:rsidR="00C120FF" w:rsidRPr="00B3532D">
        <w:rPr>
          <w:b/>
          <w:sz w:val="22"/>
          <w:szCs w:val="22"/>
        </w:rPr>
        <w:t>Butigan</w:t>
      </w:r>
      <w:proofErr w:type="spellEnd"/>
      <w:r w:rsidR="00C120FF" w:rsidRPr="00B3532D">
        <w:rPr>
          <w:b/>
          <w:sz w:val="22"/>
          <w:szCs w:val="22"/>
        </w:rPr>
        <w:t xml:space="preserve"> Granić</w:t>
      </w:r>
    </w:p>
    <w:p w:rsidRDefault="00AA44AF" w:rsidP="0085498B" w:rsidR="00AA44AF" w:rsidRPr="00B3532D">
      <w:pPr>
        <w:jc w:val="both"/>
        <w:rPr>
          <w:b/>
          <w:sz w:val="22"/>
          <w:szCs w:val="22"/>
        </w:rPr>
      </w:pPr>
    </w:p>
    <w:p w:rsidRDefault="00E068CC" w:rsidP="001E5073" w:rsidR="00E068CC" w:rsidRPr="00B3532D">
      <w:pPr>
        <w:jc w:val="both"/>
        <w:rPr>
          <w:b/>
          <w:sz w:val="22"/>
          <w:szCs w:val="22"/>
        </w:rPr>
      </w:pPr>
    </w:p>
    <w:p w:rsidRDefault="00B3532D" w:rsidP="00B3532D" w:rsidR="00B3532D" w:rsidRPr="00B3532D">
      <w:pPr>
        <w:jc w:val="both"/>
        <w:rPr>
          <w:rFonts w:eastAsiaTheme="minorHAnsi"/>
          <w:b/>
          <w:sz w:val="22"/>
          <w:szCs w:val="22"/>
          <w:lang w:eastAsia="en-US"/>
        </w:rPr>
      </w:pPr>
    </w:p>
    <w:p w:rsidRDefault="00341FC4" w:rsidP="00341FC4" w:rsidR="00341FC4" w:rsidRPr="00CD44ED">
      <w:pPr>
        <w:jc w:val="both"/>
        <w:rPr>
          <w:b/>
        </w:rPr>
      </w:pPr>
      <w:r w:rsidRPr="00CD44ED">
        <w:rPr>
          <w:b/>
        </w:rPr>
        <w:t xml:space="preserve">DN-a:   </w:t>
      </w:r>
    </w:p>
    <w:p w:rsidRDefault="00341FC4" w:rsidP="00341FC4" w:rsidR="00341FC4" w:rsidRPr="006E6736">
      <w:pPr>
        <w:pStyle w:val="Odlomakpopisa"/>
        <w:numPr>
          <w:ilvl w:val="0"/>
          <w:numId w:val="6"/>
        </w:numPr>
        <w:spacing w:after="0"/>
        <w:jc w:val="both"/>
        <w:rPr>
          <w:rFonts w:cs="Times New Roman"/>
        </w:rPr>
      </w:pPr>
      <w:r w:rsidRPr="006E6736">
        <w:rPr>
          <w:rFonts w:cs="Times New Roman"/>
        </w:rPr>
        <w:t>e-oglasna ploča suda</w:t>
      </w:r>
    </w:p>
    <w:p w:rsidRDefault="00341FC4" w:rsidP="00341FC4" w:rsidR="00341FC4">
      <w:pPr>
        <w:pStyle w:val="Odlomakpopisa"/>
        <w:numPr>
          <w:ilvl w:val="0"/>
          <w:numId w:val="6"/>
        </w:numPr>
        <w:spacing w:after="0"/>
        <w:jc w:val="both"/>
        <w:rPr>
          <w:rFonts w:cs="Times New Roman"/>
        </w:rPr>
      </w:pPr>
      <w:r w:rsidRPr="006E6736">
        <w:rPr>
          <w:rFonts w:cs="Times New Roman"/>
        </w:rPr>
        <w:t>stečajnom upravitelju – e-oglasna ploča</w:t>
      </w:r>
    </w:p>
    <w:p w:rsidRDefault="005F2DF9" w:rsidP="00341FC4" w:rsidR="005F2DF9" w:rsidRPr="006E6736">
      <w:pPr>
        <w:pStyle w:val="Odlomakpopisa"/>
        <w:numPr>
          <w:ilvl w:val="0"/>
          <w:numId w:val="6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ŽDO Dubrovnik e – oglasna ploča</w:t>
      </w:r>
    </w:p>
    <w:p w:rsidRDefault="00421BA8" w:rsidP="00341FC4" w:rsidR="00421BA8" w:rsidRPr="00341FC4">
      <w:pPr>
        <w:tabs>
          <w:tab w:pos="7088" w:val="left"/>
        </w:tabs>
        <w:contextualSpacing/>
        <w:rPr>
          <w:noProof/>
          <w:sz w:val="22"/>
          <w:szCs w:val="22"/>
        </w:rPr>
      </w:pPr>
    </w:p>
    <w:sectPr w:rsidSect="00B60DBC" w:rsidR="00421BA8" w:rsidRPr="00341FC4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</w:lvl>
  </w:abstractNum>
  <w:abstractNum w:abstractNumId="1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E4A3C"/>
    <w:rsid w:val="000F192B"/>
    <w:rsid w:val="000F63BF"/>
    <w:rsid w:val="001366CB"/>
    <w:rsid w:val="00141AA8"/>
    <w:rsid w:val="00170272"/>
    <w:rsid w:val="00195207"/>
    <w:rsid w:val="001C4253"/>
    <w:rsid w:val="001E5073"/>
    <w:rsid w:val="00202915"/>
    <w:rsid w:val="0023325C"/>
    <w:rsid w:val="002427EF"/>
    <w:rsid w:val="002858A4"/>
    <w:rsid w:val="002D0B0E"/>
    <w:rsid w:val="003036EF"/>
    <w:rsid w:val="0030608D"/>
    <w:rsid w:val="00341FC4"/>
    <w:rsid w:val="003510BE"/>
    <w:rsid w:val="003946E0"/>
    <w:rsid w:val="003A1FD0"/>
    <w:rsid w:val="003D26B1"/>
    <w:rsid w:val="003D428B"/>
    <w:rsid w:val="003E15DE"/>
    <w:rsid w:val="004106C4"/>
    <w:rsid w:val="00421BA8"/>
    <w:rsid w:val="00451B57"/>
    <w:rsid w:val="00460B76"/>
    <w:rsid w:val="00493A49"/>
    <w:rsid w:val="004A7284"/>
    <w:rsid w:val="004D34D9"/>
    <w:rsid w:val="0055583A"/>
    <w:rsid w:val="00563081"/>
    <w:rsid w:val="005835D6"/>
    <w:rsid w:val="005C1E2C"/>
    <w:rsid w:val="005E78A7"/>
    <w:rsid w:val="005F2DF9"/>
    <w:rsid w:val="00647167"/>
    <w:rsid w:val="006713D7"/>
    <w:rsid w:val="006E3AB0"/>
    <w:rsid w:val="007076BF"/>
    <w:rsid w:val="00721792"/>
    <w:rsid w:val="00732297"/>
    <w:rsid w:val="007734B9"/>
    <w:rsid w:val="0078412E"/>
    <w:rsid w:val="0079551B"/>
    <w:rsid w:val="007D2107"/>
    <w:rsid w:val="0081747C"/>
    <w:rsid w:val="0085498B"/>
    <w:rsid w:val="0086135D"/>
    <w:rsid w:val="008A12CD"/>
    <w:rsid w:val="008E263B"/>
    <w:rsid w:val="008E4C30"/>
    <w:rsid w:val="009367A0"/>
    <w:rsid w:val="00990D2B"/>
    <w:rsid w:val="00996B3A"/>
    <w:rsid w:val="009A1F5F"/>
    <w:rsid w:val="009C21EE"/>
    <w:rsid w:val="00A12545"/>
    <w:rsid w:val="00A34EDD"/>
    <w:rsid w:val="00A563C8"/>
    <w:rsid w:val="00A60861"/>
    <w:rsid w:val="00A849BD"/>
    <w:rsid w:val="00AA44AF"/>
    <w:rsid w:val="00AB4D03"/>
    <w:rsid w:val="00B3532D"/>
    <w:rsid w:val="00B60DBC"/>
    <w:rsid w:val="00BD2BAF"/>
    <w:rsid w:val="00BD70AF"/>
    <w:rsid w:val="00C120FF"/>
    <w:rsid w:val="00C15124"/>
    <w:rsid w:val="00C24103"/>
    <w:rsid w:val="00CA4A4A"/>
    <w:rsid w:val="00CE3168"/>
    <w:rsid w:val="00D04DCB"/>
    <w:rsid w:val="00D34BB6"/>
    <w:rsid w:val="00D45145"/>
    <w:rsid w:val="00DC7AA0"/>
    <w:rsid w:val="00DD7449"/>
    <w:rsid w:val="00DE15EB"/>
    <w:rsid w:val="00E068CC"/>
    <w:rsid w:val="00E129E3"/>
    <w:rsid w:val="00E53481"/>
    <w:rsid w:val="00E975EC"/>
    <w:rsid w:val="00EB2D8D"/>
    <w:rsid w:val="00EF11FB"/>
    <w:rsid w:val="00F816B4"/>
    <w:rsid w:val="00F9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Bezproreda" w:type="paragraph">
    <w:name w:val="No Spacing"/>
    <w:uiPriority w:val="1"/>
    <w:qFormat/>
    <w:rsid w:val="00341FC4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41FC4"/>
    <w:pPr>
      <w:spacing w:after="240"/>
      <w:ind w:left="720"/>
      <w:contextualSpacing/>
    </w:pPr>
    <w:rPr>
      <w:rFonts w:cstheme="minorBidi"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1E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E2C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E2C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E2C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E2C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Bezproreda" w:type="paragraph">
    <w:name w:val="No Spacing"/>
    <w:uiPriority w:val="1"/>
    <w:qFormat/>
    <w:rsid w:val="00341FC4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41FC4"/>
    <w:pPr>
      <w:spacing w:after="240"/>
      <w:ind w:left="720"/>
      <w:contextualSpacing/>
    </w:pPr>
    <w:rPr>
      <w:rFonts w:cstheme="minorBidi"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1E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E2C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E2C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E2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E2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152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3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705/15</izvorni_sadrzaj>
    <derivirana_varijabla naziv="DomainObject.Predmet.Opis_1">OBUSTAVA St 705/15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St-256/2016</izvorni_sadrzaj>
    <derivirana_varijabla naziv="DomainObject.Predmet.OznakaBroj_1">St-256/2016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KEMP ULAGANJA d.o.o. za poslovanje nekretninama i usluge</izvorni_sadrzaj>
    <derivirana_varijabla naziv="DomainObject.Predmet.ProtustrankaFormated_1">  KEMP ULAGANJA d.o.o. za poslovanje nekretninama i usluge</derivirana_varijabla>
  </DomainObject.Predmet.ProtustrankaFormated>
  <DomainObject.Predmet.ProtustrankaFormatedOIB>
    <izvorni_sadrzaj>  KEMP ULAGANJA d.o.o. za poslovanje nekretninama i usluge, OIB 91222476266</izvorni_sadrzaj>
    <derivirana_varijabla naziv="DomainObject.Predmet.ProtustrankaFormatedOIB_1">  KEMP ULAGANJA d.o.o. za poslovanje nekretninama i usluge, OIB 91222476266</derivirana_varijabla>
  </DomainObject.Predmet.ProtustrankaFormatedOIB>
  <DomainObject.Predmet.ProtustrankaFormatedWithAdress>
    <izvorni_sadrzaj> KEMP ULAGANJA d.o.o. za poslovanje nekretninama i usluge, Iva Vojnovića 31, 20000 Dubrovnik</izvorni_sadrzaj>
    <derivirana_varijabla naziv="DomainObject.Predmet.ProtustrankaFormatedWithAdress_1"> KEMP ULAGANJA d.o.o. za poslovanje nekretninama i usluge, Iva Vojnovića 31, 20000 Dubrovnik</derivirana_varijabla>
  </DomainObject.Predmet.ProtustrankaFormatedWithAdress>
  <DomainObject.Predmet.ProtustrankaFormatedWithAdressOIB>
    <izvorni_sadrzaj> KEMP ULAGANJA d.o.o. za poslovanje nekretninama i usluge, OIB 91222476266, Iva Vojnovića 31, 20000 Dubrovnik</izvorni_sadrzaj>
    <derivirana_varijabla naziv="DomainObject.Predmet.ProtustrankaFormatedWithAdressOIB_1"> KEMP ULAGANJA d.o.o. za poslovanje nekretninama i usluge, OIB 91222476266, Iva Vojnovića 31, 20000 Dubrovnik</derivirana_varijabla>
  </DomainObject.Predmet.ProtustrankaFormatedWithAdressOIB>
  <DomainObject.Predmet.ProtustrankaWithAdress>
    <izvorni_sadrzaj>KEMP ULAGANJA d.o.o. za poslovanje nekretninama i usluge Iva Vojnovića 31, 20000 Dubrovnik</izvorni_sadrzaj>
    <derivirana_varijabla naziv="DomainObject.Predmet.ProtustrankaWithAdress_1">KEMP ULAGANJA d.o.o. za poslovanje nekretninama i usluge Iva Vojnovića 31, 20000 Dubrovnik</derivirana_varijabla>
  </DomainObject.Predmet.ProtustrankaWithAdress>
  <DomainObject.Predmet.ProtustrankaWithAdressOIB>
    <izvorni_sadrzaj>KEMP ULAGANJA d.o.o. za poslovanje nekretninama i usluge, OIB 91222476266, Iva Vojnovića 31, 20000 Dubrovnik</izvorni_sadrzaj>
    <derivirana_varijabla naziv="DomainObject.Predmet.ProtustrankaWithAdressOIB_1">KEMP ULAGANJA d.o.o. za poslovanje nekretninama i usluge, OIB 91222476266, Iva Vojnovića 31, 20000 Dubrovnik</derivirana_varijabla>
  </DomainObject.Predmet.ProtustrankaWithAdressOIB>
  <DomainObject.Predmet.ProtustrankaNazivFormated>
    <izvorni_sadrzaj>KEMP ULAGANJA d.o.o. za poslovanje nekretninama i usluge</izvorni_sadrzaj>
    <derivirana_varijabla naziv="DomainObject.Predmet.ProtustrankaNazivFormated_1">KEMP ULAGANJA d.o.o. za poslovanje nekretninama i usluge</derivirana_varijabla>
  </DomainObject.Predmet.ProtustrankaNazivFormated>
  <DomainObject.Predmet.ProtustrankaNazivFormatedOIB>
    <izvorni_sadrzaj>KEMP ULAGANJA d.o.o. za poslovanje nekretninama i usluge, OIB 91222476266</izvorni_sadrzaj>
    <derivirana_varijabla naziv="DomainObject.Predmet.ProtustrankaNazivFormatedOIB_1">KEMP ULAGANJA d.o.o. za poslovanje nekretninama i usluge, OIB 91222476266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DUBROVNIK; GRAD DUBROVNIK</izvorni_sadrzaj>
    <derivirana_varijabla naziv="DomainObject.Predmet.StrankaFormated_1">  FINA RC SPLIT, PODRUŽNICA DUBROVNIK; GRAD DUBROVNIK</derivirana_varijabla>
  </DomainObject.Predmet.StrankaFormated>
  <DomainObject.Predmet.StrankaFormatedOIB>
    <izvorni_sadrzaj>  FINA RC SPLIT, PODRUŽNICA DUBROVNIK, OIB 85821130368; GRAD DUBROVNIK, OIB 21712494719</izvorni_sadrzaj>
    <derivirana_varijabla naziv="DomainObject.Predmet.StrankaFormatedOIB_1">  FINA RC SPLIT, PODRUŽNICA DUBROVNIK, OIB 85821130368; GRAD DUBROVNIK, OIB 21712494719</derivirana_varijabla>
  </DomainObject.Predmet.StrankaFormatedOIB>
  <DomainObject.Predmet.StrankaFormatedWithAdress>
    <izvorni_sadrzaj> FINA RC SPLIT, PODRUŽNICA DUBROVNIK, VUKOVARSKA 2, 20000 Dubrovnik; GRAD DUBROVNIK, Pred Dvorom 1, 20000 Dubrovnik</izvorni_sadrzaj>
    <derivirana_varijabla naziv="DomainObject.Predmet.StrankaFormatedWithAdress_1"> FINA RC SPLIT, PODRUŽNICA DUBROVNIK, VUKOVARSKA 2, 20000 Dubrovnik; GRAD DUBROVNIK, Pred Dvorom 1, 20000 Dubrovnik</derivirana_varijabla>
  </DomainObject.Predmet.StrankaFormatedWithAdress>
  <DomainObject.Predmet.StrankaFormatedWithAdressOIB>
    <izvorni_sadrzaj> FINA RC SPLIT, PODRUŽNICA DUBROVNIK, OIB 85821130368, VUKOVARSKA 2, 20000 Dubrovnik; GRAD DUBROVNIK, OIB 21712494719, Pred Dvorom 1, 20000 Dubrovnik</izvorni_sadrzaj>
    <derivirana_varijabla naziv="DomainObject.Predmet.StrankaFormatedWithAdressOIB_1"> FINA RC SPLIT, PODRUŽNICA DUBROVNIK, OIB 85821130368, VUKOVARSKA 2, 20000 Dubrovnik; GRAD DUBROVNIK, OIB 21712494719, Pred Dvorom 1, 20000 Dubrovnik</derivirana_varijabla>
  </DomainObject.Predmet.StrankaFormatedWithAdressOIB>
  <DomainObject.Predmet.StrankaWithAdress>
    <izvorni_sadrzaj>FINA RC SPLIT, PODRUŽNICA DUBROVNIK VUKOVARSKA 2,20000 Dubrovnik,GRAD DUBROVNIK Pred Dvorom 1,20000 Dubrovnik</izvorni_sadrzaj>
    <derivirana_varijabla naziv="DomainObject.Predmet.StrankaWithAdress_1">FINA RC SPLIT, PODRUŽNICA DUBROVNIK VUKOVARSKA 2,20000 Dubrovnik,GRAD DUBROVNIK Pred Dvorom 1,20000 Dubrovnik</derivirana_varijabla>
  </DomainObject.Predmet.StrankaWithAdress>
  <DomainObject.Predmet.StrankaWithAdressOIB>
    <izvorni_sadrzaj>FINA RC SPLIT, PODRUŽNICA DUBROVNIK, OIB 85821130368, VUKOVARSKA 2,20000 Dubrovnik,GRAD DUBROVNIK, OIB 21712494719, Pred Dvorom 1,20000 Dubrovnik</izvorni_sadrzaj>
    <derivirana_varijabla naziv="DomainObject.Predmet.StrankaWithAdressOIB_1">FINA RC SPLIT, PODRUŽNICA DUBROVNIK, OIB 85821130368, VUKOVARSKA 2,20000 Dubrovnik,GRAD DUBROVNIK, OIB 21712494719, Pred Dvorom 1,20000 Dubrovnik</derivirana_varijabla>
  </DomainObject.Predmet.StrankaWithAdressOIB>
  <DomainObject.Predmet.StrankaNazivFormated>
    <izvorni_sadrzaj>FINA RC SPLIT, PODRUŽNICA DUBROVNIK,GRAD DUBROVNIK</izvorni_sadrzaj>
    <derivirana_varijabla naziv="DomainObject.Predmet.StrankaNazivFormated_1">FINA RC SPLIT, PODRUŽNICA DUBROVNIK,GRAD DUBROVNIK</derivirana_varijabla>
  </DomainObject.Predmet.StrankaNazivFormated>
  <DomainObject.Predmet.StrankaNazivFormatedOIB>
    <izvorni_sadrzaj>FINA RC SPLIT, PODRUŽNICA DUBROVNIK, OIB 85821130368,GRAD DUBROVNIK, OIB 21712494719</izvorni_sadrzaj>
    <derivirana_varijabla naziv="DomainObject.Predmet.StrankaNazivFormatedOIB_1">FINA RC SPLIT, PODRUŽNICA DUBROVNIK, OIB 85821130368,GRAD DUBROVNIK, OIB 21712494719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 RC SPLIT, PODRUŽNICA DUBROVNIK</item>
      <item>GRAD DUBROVNIK</item>
    </izvorni_sadrzaj>
    <derivirana_varijabla naziv="DomainObject.Predmet.StrankaListFormated_1">
      <item>FINA RC SPLIT, PODRUŽNICA DUBROVNIK</item>
      <item>GRAD DUBROVNIK</item>
    </derivirana_varijabla>
  </DomainObject.Predmet.StrankaListFormated>
  <DomainObject.Predmet.StrankaListFormatedOIB>
    <izvorni_sadrzaj>
      <item>FINA RC SPLIT, PODRUŽNICA DUBROVNIK, OIB 85821130368</item>
      <item>GRAD DUBROVNIK, OIB 21712494719</item>
    </izvorni_sadrzaj>
    <derivirana_varijabla naziv="DomainObject.Predmet.StrankaListFormatedOIB_1">
      <item>FINA RC SPLIT, PODRUŽNICA DUBROVNIK, OIB 85821130368</item>
      <item>GRAD DUBROVNIK, OIB 21712494719</item>
    </derivirana_varijabla>
  </DomainObject.Predmet.StrankaListFormatedOIB>
  <DomainObject.Predmet.StrankaListFormatedWithAdress>
    <izvorni_sadrzaj>
      <item>FINA RC SPLIT, PODRUŽNICA DUBROVNIK, VUKOVARSKA 2, 20000 Dubrovnik</item>
      <item>GRAD DUBROVNIK, Pred Dvorom 1, 20000 Dubrovnik</item>
    </izvorni_sadrzaj>
    <derivirana_varijabla naziv="DomainObject.Predmet.StrankaListFormatedWithAdress_1">
      <item>FINA RC SPLIT, PODRUŽNICA DUBROVNIK, VUKOVARSKA 2, 20000 Dubrovnik</item>
      <item>GRAD DUBROVNIK, Pred Dvorom 1,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  <item>GRAD DUBROVNIK, OIB 21712494719, Pred Dvorom 1, 20000 Dubrovnik</item>
    </izvorni_sadrzaj>
    <derivirana_varijabla naziv="DomainObject.Predmet.StrankaListFormatedWithAdressOIB_1">
      <item>FINA RC SPLIT, PODRUŽNICA DUBROVNIK, OIB 85821130368, VUKOVARSKA 2, 20000 Dubrovnik</item>
      <item>GRAD DUBROVNIK, OIB 21712494719, Pred Dvorom 1, 20000 Dubrovnik</item>
    </derivirana_varijabla>
  </DomainObject.Predmet.StrankaListFormatedWithAdressOIB>
  <DomainObject.Predmet.StrankaListNazivFormated>
    <izvorni_sadrzaj>
      <item>FINA RC SPLIT, PODRUŽNICA DUBROVNIK</item>
      <item>GRAD DUBROVNIK</item>
    </izvorni_sadrzaj>
    <derivirana_varijabla naziv="DomainObject.Predmet.StrankaListNazivFormated_1">
      <item>FINA RC SPLIT, PODRUŽNICA DUBROVNIK</item>
      <item>GRAD DUBROVNIK</item>
    </derivirana_varijabla>
  </DomainObject.Predmet.StrankaListNazivFormated>
  <DomainObject.Predmet.StrankaListNazivFormatedOIB>
    <izvorni_sadrzaj>
      <item>FINA RC SPLIT, PODRUŽNICA DUBROVNIK, OIB 85821130368</item>
      <item>GRAD DUBROVNIK, OIB 21712494719</item>
    </izvorni_sadrzaj>
    <derivirana_varijabla naziv="DomainObject.Predmet.StrankaListNazivFormatedOIB_1">
      <item>FINA RC SPLIT, PODRUŽNICA DUBROVNIK, OIB 85821130368</item>
      <item>GRAD DUBROVNIK, OIB 21712494719</item>
    </derivirana_varijabla>
  </DomainObject.Predmet.StrankaListNazivFormatedOIB>
  <DomainObject.Predmet.ProtuStrankaListFormated>
    <izvorni_sadrzaj>
      <item>KEMP ULAGANJA d.o.o. za poslovanje nekretninama i usluge</item>
    </izvorni_sadrzaj>
    <derivirana_varijabla naziv="DomainObject.Predmet.ProtuStrankaListFormated_1">
      <item>KEMP ULAGANJA d.o.o. za poslovanje nekretninama i usluge</item>
    </derivirana_varijabla>
  </DomainObject.Predmet.ProtuStrankaListFormated>
  <DomainObject.Predmet.ProtuStrankaListFormatedOIB>
    <izvorni_sadrzaj>
      <item>KEMP ULAGANJA d.o.o. za poslovanje nekretninama i usluge, OIB 91222476266</item>
    </izvorni_sadrzaj>
    <derivirana_varijabla naziv="DomainObject.Predmet.ProtuStrankaListFormatedOIB_1">
      <item>KEMP ULAGANJA d.o.o. za poslovanje nekretninama i usluge, OIB 91222476266</item>
    </derivirana_varijabla>
  </DomainObject.Predmet.ProtuStrankaListFormatedOIB>
  <DomainObject.Predmet.ProtuStrankaListFormatedWithAdress>
    <izvorni_sadrzaj>
      <item>KEMP ULAGANJA d.o.o. za poslovanje nekretninama i usluge, Iva Vojnovića 31, 20000 Dubrovnik</item>
    </izvorni_sadrzaj>
    <derivirana_varijabla naziv="DomainObject.Predmet.ProtuStrankaListFormatedWithAdress_1">
      <item>KEMP ULAGANJA d.o.o. za poslovanje nekretninama i usluge, Iva Vojnovića 31, 20000 Dubrovnik</item>
    </derivirana_varijabla>
  </DomainObject.Predmet.ProtuStrankaListFormatedWithAdress>
  <DomainObject.Predmet.ProtuStrankaListFormatedWithAdressOIB>
    <izvorni_sadrzaj>
      <item>KEMP ULAGANJA d.o.o. za poslovanje nekretninama i usluge, OIB 91222476266, Iva Vojnovića 31, 20000 Dubrovnik</item>
    </izvorni_sadrzaj>
    <derivirana_varijabla naziv="DomainObject.Predmet.ProtuStrankaListFormatedWithAdressOIB_1">
      <item>KEMP ULAGANJA d.o.o. za poslovanje nekretninama i usluge, OIB 91222476266, Iva Vojnovića 31, 20000 Dubrovnik</item>
    </derivirana_varijabla>
  </DomainObject.Predmet.ProtuStrankaListFormatedWithAdressOIB>
  <DomainObject.Predmet.ProtuStrankaListNazivFormated>
    <izvorni_sadrzaj>
      <item>KEMP ULAGANJA d.o.o. za poslovanje nekretninama i usluge</item>
    </izvorni_sadrzaj>
    <derivirana_varijabla naziv="DomainObject.Predmet.ProtuStrankaListNazivFormated_1">
      <item>KEMP ULAGANJA d.o.o. za poslovanje nekretninama i usluge</item>
    </derivirana_varijabla>
  </DomainObject.Predmet.ProtuStrankaListNazivFormated>
  <DomainObject.Predmet.ProtuStrankaListNazivFormatedOIB>
    <izvorni_sadrzaj>
      <item>KEMP ULAGANJA d.o.o. za poslovanje nekretninama i usluge, OIB 91222476266</item>
    </izvorni_sadrzaj>
    <derivirana_varijabla naziv="DomainObject.Predmet.ProtuStrankaListNazivFormatedOIB_1">
      <item>KEMP ULAGANJA d.o.o. za poslovanje nekretninama i usluge, OIB 91222476266</item>
    </derivirana_varijabla>
  </DomainObject.Predmet.ProtuStrankaListNazivFormatedOIB>
  <DomainObject.Predmet.OstaliListFormated>
    <izvorni_sadrzaj>
      <item>Vlaho Monković, stečajni upravitelj</item>
      <item>odv. Marina Maslek</item>
      <item>Renata Simić</item>
      <item>Krešimir Sivrić</item>
      <item>Marko Duilo</item>
    </izvorni_sadrzaj>
    <derivirana_varijabla naziv="DomainObject.Predmet.OstaliListFormated_1">
      <item>Vlaho Monković, stečajni upravitelj</item>
      <item>odv. Marina Maslek</item>
      <item>Renata Simić</item>
      <item>Krešimir Sivrić</item>
      <item>Marko Duilo</item>
    </derivirana_varijabla>
  </DomainObject.Predmet.OstaliListFormated>
  <DomainObject.Predmet.OstaliListFormatedOIB>
    <izvorni_sadrzaj>
      <item>Vlaho Monković, stečajni upravitelj, OIB 72627093549</item>
      <item>odv. Marina Maslek</item>
      <item>Renata Simić, OIB 73764989268</item>
      <item>Krešimir Sivrić, OIB 75138337177</item>
      <item>Marko Duilo, OIB 20325880669</item>
    </izvorni_sadrzaj>
    <derivirana_varijabla naziv="DomainObject.Predmet.OstaliListFormatedOIB_1">
      <item>Vlaho Monković, stečajni upravitelj, OIB 72627093549</item>
      <item>odv. Marina Maslek</item>
      <item>Renata Simić, OIB 73764989268</item>
      <item>Krešimir Sivrić, OIB 75138337177</item>
      <item>Marko Duilo, OIB 20325880669</item>
    </derivirana_varijabla>
  </DomainObject.Predmet.OstaliListFormatedOIB>
  <DomainObject.Predmet.OstaliListFormatedWithAdress>
    <izvorni_sadrzaj>
      <item>Vlaho Monković, stečajni upravitelj, Vlaha Paljetka 12, 20210 Cavtat</item>
      <item>odv. Marina Maslek</item>
      <item>Renata Simić, Naselje Slavonija Ii 26, 35000 Slavonski Brod</item>
      <item>Krešimir Sivrić, Nikole Tesle 21, 35000 Slavonski Brod</item>
      <item>Marko Duilo, Puklavčeva 18, 10000 Zagreb</item>
    </izvorni_sadrzaj>
    <derivirana_varijabla naziv="DomainObject.Predmet.OstaliListFormatedWithAdress_1">
      <item>Vlaho Monković, stečajni upravitelj, Vlaha Paljetka 12, 20210 Cavtat</item>
      <item>odv. Marina Maslek</item>
      <item>Renata Simić, Naselje Slavonija Ii 26, 35000 Slavonski Brod</item>
      <item>Krešimir Sivrić, Nikole Tesle 21, 35000 Slavonski Brod</item>
      <item>Marko Duilo, Puklavčeva 18, 10000 Zagreb</item>
    </derivirana_varijabla>
  </DomainObject.Predmet.OstaliListFormatedWithAdress>
  <DomainObject.Predmet.OstaliListFormatedWithAdressOIB>
    <izvorni_sadrzaj>
      <item>Vlaho Monković, stečajni upravitelj, OIB 72627093549, Vlaha Paljetka 12, 20210 Cavtat</item>
      <item>odv. Marina Maslek</item>
      <item>Renata Simić, OIB 73764989268, Naselje Slavonija Ii 26, 35000 Slavonski Brod</item>
      <item>Krešimir Sivrić, OIB 75138337177, Nikole Tesle 21, 35000 Slavonski Brod</item>
      <item>Marko Duilo, OIB 20325880669, Puklavčeva 18, 10000 Zagreb</item>
    </izvorni_sadrzaj>
    <derivirana_varijabla naziv="DomainObject.Predmet.OstaliListFormatedWithAdressOIB_1">
      <item>Vlaho Monković, stečajni upravitelj, OIB 72627093549, Vlaha Paljetka 12, 20210 Cavtat</item>
      <item>odv. Marina Maslek</item>
      <item>Renata Simić, OIB 73764989268, Naselje Slavonija Ii 26, 35000 Slavonski Brod</item>
      <item>Krešimir Sivrić, OIB 75138337177, Nikole Tesle 21, 35000 Slavonski Brod</item>
      <item>Marko Duilo, OIB 20325880669, Puklavčeva 18, 10000 Zagreb</item>
    </derivirana_varijabla>
  </DomainObject.Predmet.OstaliListFormatedWithAdressOIB>
  <DomainObject.Predmet.OstaliListNazivFormated>
    <izvorni_sadrzaj>
      <item>Vlaho Monković, stečajni upravitelj</item>
      <item>odv. Marina Maslek</item>
      <item>Renata Simić</item>
      <item>Krešimir Sivrić</item>
      <item>Marko Duilo</item>
    </izvorni_sadrzaj>
    <derivirana_varijabla naziv="DomainObject.Predmet.OstaliListNazivFormated_1">
      <item>Vlaho Monković, stečajni upravitelj</item>
      <item>odv. Marina Maslek</item>
      <item>Renata Simić</item>
      <item>Krešimir Sivrić</item>
      <item>Marko Duilo</item>
    </derivirana_varijabla>
  </DomainObject.Predmet.OstaliListNazivFormated>
  <DomainObject.Predmet.OstaliListNazivFormatedOIB>
    <izvorni_sadrzaj>
      <item>Vlaho Monković, stečajni upravitelj, OIB 72627093549</item>
      <item>odv. Marina Maslek</item>
      <item>Renata Simić, OIB 73764989268</item>
      <item>Krešimir Sivrić, OIB 75138337177</item>
      <item>Marko Duilo, OIB 20325880669</item>
    </izvorni_sadrzaj>
    <derivirana_varijabla naziv="DomainObject.Predmet.OstaliListNazivFormatedOIB_1">
      <item>Vlaho Monković, stečajni upravitelj, OIB 72627093549</item>
      <item>odv. Marina Maslek</item>
      <item>Renata Simić, OIB 73764989268</item>
      <item>Krešimir Sivrić, OIB 75138337177</item>
      <item>Marko Duilo, OIB 20325880669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 i dr.</izvorni_sadrzaj>
    <derivirana_varijabla naziv="DomainObject.Predmet.StrankaIDrugi_1">FINA RC SPLIT, PODRUŽNICA DUBROVNIK i dr.</derivirana_varijabla>
  </DomainObject.Predmet.StrankaIDrugi>
  <DomainObject.Predmet.ProtustrankaIDrugi>
    <izvorni_sadrzaj>KEMP ULAGANJA d.o.o. za poslovanje nekretninama i usluge</izvorni_sadrzaj>
    <derivirana_varijabla naziv="DomainObject.Predmet.ProtustrankaIDrugi_1">KEMP ULAGANJA d.o.o. za poslovanje nekretninama i usluge</derivirana_varijabla>
  </DomainObject.Predmet.ProtustrankaIDrugi>
  <DomainObject.Predmet.StrankaIDrugiAdressOIB>
    <izvorni_sadrzaj>FINA RC SPLIT, PODRUŽNICA DUBROVNIK, OIB 85821130368, VUKOVARSKA 2, 20000 Dubrovnik i dr.</izvorni_sadrzaj>
    <derivirana_varijabla naziv="DomainObject.Predmet.StrankaIDrugiAdressOIB_1">FINA RC SPLIT, PODRUŽNICA DUBROVNIK, OIB 85821130368, VUKOVARSKA 2, 20000 Dubrovnik i dr.</derivirana_varijabla>
  </DomainObject.Predmet.StrankaIDrugiAdressOIB>
  <DomainObject.Predmet.ProtustrankaIDrugiAdressOIB>
    <izvorni_sadrzaj>KEMP ULAGANJA d.o.o. za poslovanje nekretninama i usluge, OIB 91222476266, Iva Vojnovića 31, 20000 Dubrovnik</izvorni_sadrzaj>
    <derivirana_varijabla naziv="DomainObject.Predmet.ProtustrankaIDrugiAdressOIB_1">KEMP ULAGANJA d.o.o. za poslovanje nekretninama i usluge, OIB 91222476266, Iva Vojnovića 31,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KEMP ULAGANJA d.o.o. za poslovanje nekretninama i usluge</item>
      <item>FINA RC SPLIT, PODRUŽNICA DUBROVNIK</item>
      <item>Vlaho Monković, stečajni upravitelj</item>
      <item>odv. Marina Maslek</item>
      <item>GRAD DUBROVNIK</item>
      <item>Renata Simić</item>
      <item>Krešimir Sivrić</item>
      <item>Marko Duilo</item>
    </izvorni_sadrzaj>
    <derivirana_varijabla naziv="DomainObject.Predmet.SudioniciListNaziv_1">
      <item>KEMP ULAGANJA d.o.o. za poslovanje nekretninama i usluge</item>
      <item>FINA RC SPLIT, PODRUŽNICA DUBROVNIK</item>
      <item>Vlaho Monković, stečajni upravitelj</item>
      <item>odv. Marina Maslek</item>
      <item>GRAD DUBROVNIK</item>
      <item>Renata Simić</item>
      <item>Krešimir Sivrić</item>
      <item>Marko Duilo</item>
    </derivirana_varijabla>
  </DomainObject.Predmet.SudioniciListNaziv>
  <DomainObject.Predmet.SudioniciListAdressOIB>
    <izvorni_sadrzaj>
      <item>KEMP ULAGANJA d.o.o. za poslovanje nekretninama i usluge, OIB 91222476266, Iva Vojnovića 31,20000 Dubrovnik</item>
      <item>FINA RC SPLIT, PODRUŽNICA DUBROVNIK, OIB 85821130368, VUKOVARSKA 2,20000 Dubrovnik</item>
      <item>Vlaho Monković, stečajni upravitelj, OIB 72627093549, Vlaha Paljetka 12,20210 Cavtat</item>
      <item>odv. Marina Maslek</item>
      <item>GRAD DUBROVNIK, OIB 21712494719, Pred Dvorom 1,20000 Dubrovnik</item>
      <item>Renata Simić, OIB 73764989268, Naselje Slavonija Ii 26,35000 Slavonski Brod</item>
      <item>Krešimir Sivrić, OIB 75138337177, Nikole Tesle 21,35000 Slavonski Brod</item>
      <item>Marko Duilo, OIB 20325880669, Puklavčeva 18,10000 Zagreb</item>
    </izvorni_sadrzaj>
    <derivirana_varijabla naziv="DomainObject.Predmet.SudioniciListAdressOIB_1">
      <item>KEMP ULAGANJA d.o.o. za poslovanje nekretninama i usluge, OIB 91222476266, Iva Vojnovića 31,20000 Dubrovnik</item>
      <item>FINA RC SPLIT, PODRUŽNICA DUBROVNIK, OIB 85821130368, VUKOVARSKA 2,20000 Dubrovnik</item>
      <item>Vlaho Monković, stečajni upravitelj, OIB 72627093549, Vlaha Paljetka 12,20210 Cavtat</item>
      <item>odv. Marina Maslek</item>
      <item>GRAD DUBROVNIK, OIB 21712494719, Pred Dvorom 1,20000 Dubrovnik</item>
      <item>Renata Simić, OIB 73764989268, Naselje Slavonija Ii 26,35000 Slavonski Brod</item>
      <item>Krešimir Sivrić, OIB 75138337177, Nikole Tesle 21,35000 Slavonski Brod</item>
      <item>Marko Duilo, OIB 20325880669, Puklavčeva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91222476266</item>
      <item>, OIB 85821130368</item>
      <item>, OIB 72627093549</item>
      <item>, OIB null</item>
      <item>, OIB 21712494719</item>
      <item>, OIB 73764989268</item>
      <item>, OIB 75138337177</item>
      <item>, OIB 20325880669</item>
    </izvorni_sadrzaj>
    <derivirana_varijabla naziv="DomainObject.Predmet.SudioniciListNazivOIB_1">
      <item>, OIB 91222476266</item>
      <item>, OIB 85821130368</item>
      <item>, OIB 72627093549</item>
      <item>, OIB null</item>
      <item>, OIB 21712494719</item>
      <item>, OIB 73764989268</item>
      <item>, OIB 75138337177</item>
      <item>, OIB 20325880669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233</properties:Words>
  <properties:Characters>1230</properties:Characters>
  <properties:Lines>48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1490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2018-02-05T09:27:00Z</dcterms:created>
  <dc:creator>RH-TDU</dc:creator>
  <cp:lastModifiedBy>Ivana Mendeš</cp:lastModifiedBy>
  <cp:lastPrinted>2018-02-05T09:32:00Z</cp:lastPrinted>
  <dcterms:modified xmlns:xsi="http://www.w3.org/2001/XMLSchema-instance" xsi:type="dcterms:W3CDTF">2018-02-05T09:35:00Z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