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2e36" w14:paraId="1622e36" w:rsidRDefault="00AE649C" w:rsidP="000419C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96CE3" w:rsidP="000419C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96CE3" w:rsidP="00F96CE3" w:rsidR="000419C5">
      <w:pPr>
        <w:pStyle w:val="SudNaziv"/>
      </w:pPr>
      <w:r>
        <w:t>TRGOVAČKI SUD U VARAŽDINU</w:t>
      </w:r>
    </w:p>
    <w:p w:rsidRDefault="000419C5" w:rsidP="000419C5" w:rsidR="000419C5">
      <w:pPr>
        <w:spacing w:after="0"/>
        <w:jc w:val="center"/>
      </w:pPr>
    </w:p>
    <w:p w:rsidRDefault="000419C5" w:rsidP="000419C5" w:rsidR="000419C5">
      <w:pPr>
        <w:spacing w:after="0"/>
        <w:jc w:val="center"/>
      </w:pPr>
    </w:p>
    <w:p w:rsidRDefault="00F96CE3" w:rsidP="000419C5" w:rsidR="00F96CE3">
      <w:pPr>
        <w:spacing w:after="0"/>
        <w:jc w:val="center"/>
      </w:pPr>
    </w:p>
    <w:p w:rsidRDefault="00F96CE3" w:rsidP="000419C5" w:rsidR="00F96CE3">
      <w:pPr>
        <w:spacing w:after="0"/>
        <w:jc w:val="center"/>
      </w:pPr>
    </w:p>
    <w:p w:rsidRDefault="000419C5" w:rsidP="000419C5" w:rsidR="000419C5">
      <w:pPr>
        <w:spacing w:after="0"/>
        <w:jc w:val="center"/>
      </w:pPr>
    </w:p>
    <w:p w:rsidRDefault="000419C5" w:rsidP="000419C5" w:rsidR="000419C5">
      <w:pPr>
        <w:spacing w:after="0"/>
      </w:pPr>
      <w:r>
        <w:t xml:space="preserve">                                        U  I M E  R E P U B L I K E  H R V A T S K E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jc w:val="center"/>
      </w:pPr>
      <w:r>
        <w:t>R J E Š E NJ E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MESEC j.d.o.o., Ivanečko Naselje 33, OIB: 32798084651, dana 7. lipnja 2016., </w:t>
      </w:r>
    </w:p>
    <w:p w:rsidRDefault="000419C5" w:rsidP="000419C5" w:rsidR="000419C5">
      <w:pPr>
        <w:spacing w:after="0"/>
        <w:jc w:val="center"/>
      </w:pPr>
    </w:p>
    <w:p w:rsidRDefault="000419C5" w:rsidP="000419C5" w:rsidR="000419C5">
      <w:pPr>
        <w:spacing w:after="0"/>
        <w:jc w:val="center"/>
      </w:pPr>
      <w:r>
        <w:t>r i j e š i o  j e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MESEC j.d.o.o., Ivanečko Naselje 33, OIB: 32798084651, s danom 7. lipnja 2016. u 10,30 sati.</w:t>
      </w:r>
    </w:p>
    <w:p w:rsidRDefault="000419C5" w:rsidP="000419C5" w:rsidR="000419C5">
      <w:pPr>
        <w:spacing w:after="0"/>
        <w:ind w:hanging="705" w:left="1413"/>
        <w:jc w:val="both"/>
      </w:pPr>
    </w:p>
    <w:p w:rsidRDefault="000419C5" w:rsidP="000419C5" w:rsidR="000419C5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OIB: 86217384445.</w:t>
      </w:r>
    </w:p>
    <w:p w:rsidRDefault="000419C5" w:rsidP="000419C5" w:rsidR="000419C5">
      <w:pPr>
        <w:spacing w:after="0"/>
        <w:ind w:hanging="705" w:left="1413"/>
        <w:jc w:val="both"/>
      </w:pPr>
    </w:p>
    <w:p w:rsidRDefault="000419C5" w:rsidP="000419C5" w:rsidR="000419C5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MESEC j.d.o.o., Ivanečko Naselje 33, OIB: 32798084651.</w:t>
      </w:r>
    </w:p>
    <w:p w:rsidRDefault="000419C5" w:rsidP="000419C5" w:rsidR="000419C5">
      <w:pPr>
        <w:spacing w:after="0"/>
        <w:ind w:hanging="705" w:left="1410"/>
        <w:jc w:val="both"/>
      </w:pPr>
    </w:p>
    <w:p w:rsidRDefault="000419C5" w:rsidP="000419C5" w:rsidR="000419C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419C5" w:rsidP="000419C5" w:rsidR="000419C5">
      <w:pPr>
        <w:spacing w:after="0"/>
        <w:jc w:val="both"/>
      </w:pPr>
    </w:p>
    <w:p w:rsidRDefault="000419C5" w:rsidP="000419C5" w:rsidR="000419C5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MESEC j.d.o.o., Ivanečko Naselje 33, OIB: 32798084651, bit će brisan iz sudskog registra.</w:t>
      </w:r>
    </w:p>
    <w:p w:rsidRDefault="000419C5" w:rsidP="000419C5" w:rsidR="000419C5">
      <w:pPr>
        <w:spacing w:after="0"/>
        <w:jc w:val="center"/>
      </w:pPr>
    </w:p>
    <w:p w:rsidRDefault="000419C5" w:rsidP="000419C5" w:rsidR="000419C5">
      <w:pPr>
        <w:spacing w:after="0"/>
        <w:jc w:val="center"/>
      </w:pPr>
      <w:r>
        <w:t>Obrazloženje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jc w:val="both"/>
      </w:pPr>
      <w:r>
        <w:tab/>
        <w:t xml:space="preserve">Predlagatelj Financijska agencija Regionalni centar Zagreb, Podružnica Varaždin je dana 22.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</w:pPr>
    </w:p>
    <w:p w:rsidRDefault="00F96CE3" w:rsidP="000419C5" w:rsidR="00F96CE3">
      <w:pPr>
        <w:spacing w:after="0"/>
      </w:pPr>
    </w:p>
    <w:p w:rsidRDefault="00F96CE3" w:rsidP="000419C5" w:rsidR="00F96CE3">
      <w:pPr>
        <w:spacing w:after="0"/>
      </w:pP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  <w:jc w:val="center"/>
      </w:pPr>
      <w:r>
        <w:t>U Varaždinu 7. lipnja 2016.</w:t>
      </w:r>
    </w:p>
    <w:p w:rsidRDefault="000419C5" w:rsidP="000419C5" w:rsidR="000419C5">
      <w:pPr>
        <w:spacing w:after="0"/>
        <w:jc w:val="center"/>
      </w:pPr>
    </w:p>
    <w:p w:rsidRDefault="000419C5" w:rsidP="000419C5" w:rsidR="000419C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0419C5" w:rsidP="000419C5" w:rsidR="000419C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19C5" w:rsidP="000419C5" w:rsidR="000419C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19C5" w:rsidP="000419C5" w:rsidR="000419C5">
      <w:pPr>
        <w:spacing w:after="0"/>
        <w:ind w:firstLine="708"/>
      </w:pPr>
      <w:r>
        <w:t>Uputa o pravnom lijeku:</w:t>
      </w:r>
    </w:p>
    <w:p w:rsidRDefault="000419C5" w:rsidP="000419C5" w:rsidR="000419C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419C5" w:rsidP="000419C5" w:rsidR="000419C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</w:pPr>
    </w:p>
    <w:p w:rsidRDefault="000419C5" w:rsidP="000419C5" w:rsidR="000419C5">
      <w:pPr>
        <w:spacing w:after="0"/>
      </w:pPr>
      <w:r>
        <w:t>DNA:</w:t>
      </w:r>
    </w:p>
    <w:p w:rsidRDefault="000419C5" w:rsidP="000419C5" w:rsidR="000419C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0419C5" w:rsidP="000419C5" w:rsidR="000419C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0419C5" w:rsidP="000419C5" w:rsidR="000419C5">
      <w:pPr>
        <w:numPr>
          <w:ilvl w:val="0"/>
          <w:numId w:val="47"/>
        </w:numPr>
        <w:spacing w:after="0"/>
      </w:pPr>
      <w:r>
        <w:t>Dužnik MESEC j.d.o.o., Ivanečko Naselje 33, Ivanečko naselje, 42 240 Ivanec.</w:t>
      </w:r>
    </w:p>
    <w:p w:rsidRDefault="000419C5" w:rsidP="000419C5" w:rsidR="000419C5">
      <w:pPr>
        <w:numPr>
          <w:ilvl w:val="0"/>
          <w:numId w:val="47"/>
        </w:numPr>
        <w:spacing w:after="0"/>
      </w:pPr>
      <w:r>
        <w:t xml:space="preserve">Osoba ovlaštena za zastupanje – Dragutin </w:t>
      </w:r>
      <w:proofErr w:type="spellStart"/>
      <w:r>
        <w:t>Mesec</w:t>
      </w:r>
      <w:proofErr w:type="spellEnd"/>
      <w:r>
        <w:t xml:space="preserve"> iz Ivanečkog naselja 33, 42 240 Ivanec.</w:t>
      </w:r>
    </w:p>
    <w:p w:rsidRDefault="000419C5" w:rsidP="000419C5" w:rsidR="000419C5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0419C5" w:rsidP="000419C5" w:rsidR="000419C5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0419C5" w:rsidP="000419C5" w:rsidR="000419C5">
      <w:pPr>
        <w:numPr>
          <w:ilvl w:val="0"/>
          <w:numId w:val="47"/>
        </w:numPr>
        <w:spacing w:after="0"/>
      </w:pPr>
      <w:r>
        <w:t xml:space="preserve">Stečajni upravitelj-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87.</w:t>
      </w:r>
    </w:p>
    <w:p w:rsidRDefault="000419C5" w:rsidP="000419C5" w:rsidR="000419C5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0419C5" w:rsidR="00AE649C" w:rsidRPr="00B76F3C">
      <w:pPr>
        <w:pStyle w:val="SudSjedite"/>
      </w:pPr>
      <w:r>
        <w:tab/>
      </w:r>
    </w:p>
    <w:p w:rsidRDefault="00CB0EA4" w:rsidP="000419C5" w:rsidR="00CB0EA4">
      <w:pPr>
        <w:pStyle w:val="Naslovdokumenta"/>
        <w:spacing w:after="0"/>
      </w:pPr>
    </w:p>
    <w:p w:rsidRDefault="0071688E" w:rsidP="000419C5" w:rsidR="0071688E">
      <w:pPr>
        <w:pStyle w:val="Poetniodjeljak"/>
        <w:spacing w:after="0"/>
      </w:pPr>
    </w:p>
    <w:p w:rsidRDefault="00A21F0D" w:rsidP="000419C5" w:rsidR="00A21F0D">
      <w:pPr>
        <w:pStyle w:val="NormaleSPIS"/>
        <w:spacing w:after="0"/>
        <w:rPr>
          <w:noProof/>
        </w:rPr>
      </w:pPr>
    </w:p>
    <w:p w:rsidRDefault="00DA0242" w:rsidP="000419C5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CE3" w:rsidR="008333A9">
    <w:pPr>
      <w:pStyle w:val="Zaglavlje"/>
    </w:pPr>
    <w:r>
      <w:rPr>
        <w:rStyle w:val="PozadinaSvijetloCrvena"/>
        <w:shd w:fill="auto" w:color="auto" w:val="clear"/>
      </w:rPr>
      <w:t>Poslovni broj. 7 St-109/16-5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9C5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013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CE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12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St-109/2016-5</izvorni_sadrzaj>
    <derivirana_varijabla naziv="DomainObject.Oznaka_1">St-109/2016-5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MESEC jednostavno društvo s ograničenom odgovornošću za graditeljstvo i usluge</izvorni_sadrzaj>
    <derivirana_varijabla naziv="DomainObject.Predmet.ProtustrankaFormated_1">  MESEC jednostavno društvo s ograničenom odgovornošću za graditeljstvo i usluge</derivirana_varijabla>
  </DomainObject.Predmet.ProtustrankaFormated>
  <DomainObject.Predmet.ProtustrankaFormatedOIB>
    <izvorni_sadrzaj>  MESEC jednostavno društvo s ograničenom odgovornošću za graditeljstvo i usluge, OIB 32798084651</izvorni_sadrzaj>
    <derivirana_varijabla naziv="DomainObject.Predmet.ProtustrankaFormatedOIB_1">  MESEC jednostavno društvo s ograničenom odgovornošću za graditeljstvo i usluge, OIB 32798084651</derivirana_varijabla>
  </DomainObject.Predmet.ProtustrankaFormatedOIB>
  <DomainObject.Predmet.ProtustrankaFormatedWithAdress>
    <izvorni_sadrzaj> MESEC jednostavno društvo s ograničenom odgovornošću za graditeljstvo i usluge, Ivanečko Naselje 33, 42240 Ivanečko Naselje</izvorni_sadrzaj>
    <derivirana_varijabla naziv="DomainObject.Predmet.ProtustrankaFormatedWithAdress_1"> MESEC jednostavno društvo s ograničenom odgovornošću za graditeljstvo i usluge, Ivanečko Naselje 33, 42240 Ivanečko Naselje</derivirana_varijabla>
  </DomainObject.Predmet.ProtustrankaFormatedWithAdress>
  <DomainObject.Predmet.ProtustrankaFormatedWithAdressOIB>
    <izvorni_sadrzaj> MESEC jednostavno društvo s ograničenom odgovornošću za graditeljstvo i usluge, OIB 32798084651, Ivanečko Naselje 33, 42240 Ivanečko Naselje</izvorni_sadrzaj>
    <derivirana_varijabla naziv="DomainObject.Predmet.ProtustrankaFormatedWithAdressOIB_1"> MESEC jednostavno društvo s ograničenom odgovornošću za graditeljstvo i usluge, OIB 32798084651, Ivanečko Naselje 33, 42240 Ivanečko Naselje</derivirana_varijabla>
  </DomainObject.Predmet.ProtustrankaFormatedWithAdressOIB>
  <DomainObject.Predmet.ProtustrankaWithAdress>
    <izvorni_sadrzaj>MESEC jednostavno društvo s ograničenom odgovornošću za graditeljstvo i usluge Ivanečko Naselje 33, 42240 Ivanečko Naselje</izvorni_sadrzaj>
    <derivirana_varijabla naziv="DomainObject.Predmet.ProtustrankaWithAdress_1">MESEC jednostavno društvo s ograničenom odgovornošću za graditeljstvo i usluge Ivanečko Naselje 33, 42240 Ivanečko Naselje</derivirana_varijabla>
  </DomainObject.Predmet.ProtustrankaWithAdress>
  <DomainObject.Predmet.ProtustrankaWithAdressOIB>
    <izvorni_sadrzaj>MESEC jednostavno društvo s ograničenom odgovornošću za graditeljstvo i usluge, OIB 32798084651, Ivanečko Naselje 33, 42240 Ivanečko Naselje</izvorni_sadrzaj>
    <derivirana_varijabla naziv="DomainObject.Predmet.ProtustrankaWithAdressOIB_1">MESEC jednostavno društvo s ograničenom odgovornošću za graditeljstvo i usluge, OIB 32798084651, Ivanečko Naselje 33, 42240 Ivanečko Naselje</derivirana_varijabla>
  </DomainObject.Predmet.ProtustrankaWithAdressOIB>
  <DomainObject.Predmet.ProtustrankaNazivFormated>
    <izvorni_sadrzaj>MESEC jednostavno društvo s ograničenom odgovornošću za graditeljstvo i usluge</izvorni_sadrzaj>
    <derivirana_varijabla naziv="DomainObject.Predmet.ProtustrankaNazivFormated_1">MESEC jednostavno društvo s ograničenom odgovornošću za graditeljstvo i usluge</derivirana_varijabla>
  </DomainObject.Predmet.ProtustrankaNazivFormated>
  <DomainObject.Predmet.ProtustrankaNazivFormatedOIB>
    <izvorni_sadrzaj>MESEC jednostavno društvo s ograničenom odgovornošću za graditeljstvo i usluge, OIB 32798084651</izvorni_sadrzaj>
    <derivirana_varijabla naziv="DomainObject.Predmet.ProtustrankaNazivFormatedOIB_1">MESEC jednostavno društvo s ograničenom odgovornošću za graditeljstvo i usluge, OIB 32798084651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10866.88</izvorni_sadrzaj>
    <derivirana_varijabla naziv="DomainObject.Predmet.TrenutnaVrijednost_1">10866.88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MESEC jednostavno društvo s ograničenom odgovornošću za graditeljstvo i usluge</item>
    </izvorni_sadrzaj>
    <derivirana_varijabla naziv="DomainObject.Predmet.ProtuStrankaListFormated_1">
      <item>MESEC jednostavno društvo s ograničenom odgovornošću za graditeljstvo i usluge</item>
    </derivirana_varijabla>
  </DomainObject.Predmet.ProtuStrankaListFormated>
  <DomainObject.Predmet.ProtuStrankaListFormatedOIB>
    <izvorni_sadrzaj>
      <item>MESEC jednostavno društvo s ograničenom odgovornošću za graditeljstvo i usluge, OIB 32798084651</item>
    </izvorni_sadrzaj>
    <derivirana_varijabla naziv="DomainObject.Predmet.ProtuStrankaListFormatedOIB_1">
      <item>MESEC jednostavno društvo s ograničenom odgovornošću za graditeljstvo i usluge, OIB 32798084651</item>
    </derivirana_varijabla>
  </DomainObject.Predmet.ProtuStrankaListFormatedOIB>
  <DomainObject.Predmet.ProtuStrankaListFormatedWithAdress>
    <izvorni_sadrzaj>
      <item>MESEC jednostavno društvo s ograničenom odgovornošću za graditeljstvo i usluge, Ivanečko Naselje 33, 42240 Ivanečko Naselje</item>
    </izvorni_sadrzaj>
    <derivirana_varijabla naziv="DomainObject.Predmet.ProtuStrankaListFormatedWithAdress_1">
      <item>MESEC jednostavno društvo s ograničenom odgovornošću za graditeljstvo i usluge, Ivanečko Naselje 33, 42240 Ivanečko Naselje</item>
    </derivirana_varijabla>
  </DomainObject.Predmet.ProtuStrankaListFormatedWithAdress>
  <DomainObject.Predmet.ProtuStrankaListFormatedWithAdressOIB>
    <izvorni_sadrzaj>
      <item>MESEC jednostavno društvo s ograničenom odgovornošću za graditeljstvo i usluge, OIB 32798084651, Ivanečko Naselje 33, 42240 Ivanečko Naselje</item>
    </izvorni_sadrzaj>
    <derivirana_varijabla naziv="DomainObject.Predmet.ProtuStrankaListFormatedWithAdressOIB_1">
      <item>MESEC jednostavno društvo s ograničenom odgovornošću za graditeljstvo i usluge, OIB 32798084651, Ivanečko Naselje 33, 42240 Ivanečko Naselje</item>
    </derivirana_varijabla>
  </DomainObject.Predmet.ProtuStrankaListFormatedWithAdressOIB>
  <DomainObject.Predmet.ProtuStrankaListNazivFormated>
    <izvorni_sadrzaj>
      <item>MESEC jednostavno društvo s ograničenom odgovornošću za graditeljstvo i usluge</item>
    </izvorni_sadrzaj>
    <derivirana_varijabla naziv="DomainObject.Predmet.ProtuStrankaListNazivFormated_1">
      <item>MESEC jednostavno društvo s ograničenom odgovornošću za graditeljstvo i usluge</item>
    </derivirana_varijabla>
  </DomainObject.Predmet.ProtuStrankaListNazivFormated>
  <DomainObject.Predmet.ProtuStrankaListNazivFormatedOIB>
    <izvorni_sadrzaj>
      <item>MESEC jednostavno društvo s ograničenom odgovornošću za graditeljstvo i usluge, OIB 32798084651</item>
    </izvorni_sadrzaj>
    <derivirana_varijabla naziv="DomainObject.Predmet.ProtuStrankaListNazivFormatedOIB_1">
      <item>MESEC jednostavno društvo s ograničenom odgovornošću za graditeljstvo i usluge, OIB 32798084651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St-109/2016-5</izvorni_sadrzaj>
    <derivirana_varijabla naziv="DomainObject.PoslovniBrojDokumenta_1">St-109/2016-5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MESEC jednostavno društvo s ograničenom odgovornošću za graditeljstvo i usluge</izvorni_sadrzaj>
    <derivirana_varijabla naziv="DomainObject.Predmet.ProtustrankaIDrugi_1">MESEC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MESEC jednostavno društvo s ograničenom odgovornošću za graditeljstvo i usluge, OIB 32798084651, Ivanečko Naselje 33, 42240 Ivanečko Naselje</izvorni_sadrzaj>
    <derivirana_varijabla naziv="DomainObject.Predmet.ProtustrankaIDrugiAdressOIB_1">MESEC jednostavno društvo s ograničenom odgovornošću za graditeljstvo i usluge, OIB 32798084651, Ivanečko Naselje 33,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MESEC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MESEC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MESEC jednostavno društvo s ograničenom odgovornošću za graditeljstvo i usluge, OIB 32798084651, Ivanečko Naselje 33,42240 Ivanečko Naselje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MESEC jednostavno društvo s ograničenom odgovornošću za graditeljstvo i usluge, OIB 32798084651, Ivanečko Naselje 33,42240 Ivanečko Naselje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4763E-7BE5-4859-9017-CE4241C3F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2750</properties:Characters>
  <properties:Lines>87</properties:Lines>
  <properties:Paragraphs>29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2016-06-07T09:48:00Z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