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242c" w14:paraId="174242c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proofErr w:type="spellStart"/>
      <w:r w:rsidR="00F42723">
        <w:t>Modesty</w:t>
      </w:r>
      <w:proofErr w:type="spellEnd"/>
      <w:r w:rsidR="00F42723">
        <w:t xml:space="preserve"> Nina d.o.o., Zagreb, </w:t>
      </w:r>
      <w:proofErr w:type="spellStart"/>
      <w:r w:rsidR="00F42723">
        <w:t>Gomboševa</w:t>
      </w:r>
      <w:proofErr w:type="spellEnd"/>
      <w:r w:rsidR="00F42723">
        <w:t xml:space="preserve"> ulica 6, MBS: 080885697, OIB: 25479425304</w:t>
      </w:r>
      <w:r w:rsidRPr="006F0619">
        <w:t xml:space="preserve">, dana </w:t>
      </w:r>
      <w:r w:rsidR="00F42723">
        <w:t>1</w:t>
      </w:r>
      <w:r w:rsidR="00A91212" w:rsidRPr="006F0619">
        <w:t>.</w:t>
      </w:r>
      <w:r w:rsidR="00716D7B" w:rsidRPr="006F0619">
        <w:t xml:space="preserve"> </w:t>
      </w:r>
      <w:r w:rsidR="00FE49B6">
        <w:t>lipnja</w:t>
      </w:r>
      <w:r w:rsidR="00FE49B6" w:rsidRPr="006F0619">
        <w:t xml:space="preserve"> </w:t>
      </w:r>
      <w:r w:rsidR="00C139E9" w:rsidRPr="006F0619">
        <w:t>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proofErr w:type="spellStart"/>
      <w:r w:rsidR="00FE49B6">
        <w:t>Modesty</w:t>
      </w:r>
      <w:proofErr w:type="spellEnd"/>
      <w:r w:rsidR="00FE49B6">
        <w:t xml:space="preserve"> Nina d.o.o., Zagreb, </w:t>
      </w:r>
      <w:proofErr w:type="spellStart"/>
      <w:r w:rsidR="00FE49B6">
        <w:t>Gomboševa</w:t>
      </w:r>
      <w:proofErr w:type="spellEnd"/>
      <w:r w:rsidR="00FE49B6">
        <w:t xml:space="preserve"> ulica 6, MBS: 080885697, OIB: 25479425304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E56A51" w:rsidP="00894C25" w:rsidR="00EF421A" w:rsidRPr="00C046F8">
      <w:pPr>
        <w:pStyle w:val="Odlomakpopisa"/>
        <w:numPr>
          <w:ilvl w:val="0"/>
          <w:numId w:val="13"/>
        </w:numPr>
        <w:jc w:val="both"/>
      </w:pPr>
      <w:r w:rsidRPr="00C046F8">
        <w:t xml:space="preserve">Za stečajnog upravitelja imenuje se </w:t>
      </w:r>
      <w:r w:rsidR="00C046F8">
        <w:t xml:space="preserve">Sabina Lalić </w:t>
      </w:r>
      <w:r w:rsidR="00F45D36">
        <w:t xml:space="preserve">sa sjedištem i poslovnom adresom u Osijeku, </w:t>
      </w:r>
      <w:proofErr w:type="spellStart"/>
      <w:r w:rsidR="00F45D36">
        <w:t>Gundulićeva</w:t>
      </w:r>
      <w:proofErr w:type="spellEnd"/>
      <w:r w:rsidR="00F45D36">
        <w:t xml:space="preserve"> 5, i adresom prebivališta u  Osijeku, Vijenac Augusta Cesarca 4, </w:t>
      </w:r>
      <w:r w:rsidR="00EF421A" w:rsidRPr="00C046F8">
        <w:t xml:space="preserve"> OIB: </w:t>
      </w:r>
      <w:r w:rsidR="00C046F8">
        <w:t>09145874795</w:t>
      </w:r>
      <w:r w:rsidR="00EF421A" w:rsidRPr="00C046F8"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proofErr w:type="spellStart"/>
      <w:r w:rsidR="00FE49B6">
        <w:t>Modesty</w:t>
      </w:r>
      <w:proofErr w:type="spellEnd"/>
      <w:r w:rsidR="00FE49B6">
        <w:t xml:space="preserve"> Nina d.o.o., Zagreb, </w:t>
      </w:r>
      <w:proofErr w:type="spellStart"/>
      <w:r w:rsidR="00FE49B6">
        <w:t>Gomboševa</w:t>
      </w:r>
      <w:proofErr w:type="spellEnd"/>
      <w:r w:rsidR="00FE49B6">
        <w:t xml:space="preserve"> ulica 6, MBS: 080885697, OIB: 25479425304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FE49B6">
        <w:t>28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proofErr w:type="spellStart"/>
      <w:r w:rsidR="00FE49B6">
        <w:t>Modesty</w:t>
      </w:r>
      <w:proofErr w:type="spellEnd"/>
      <w:r w:rsidR="00FE49B6">
        <w:t xml:space="preserve"> Nina d.o.o., Zagreb, </w:t>
      </w:r>
      <w:proofErr w:type="spellStart"/>
      <w:r w:rsidR="00FE49B6">
        <w:t>Gomboševa</w:t>
      </w:r>
      <w:proofErr w:type="spellEnd"/>
      <w:r w:rsidR="00FE49B6">
        <w:t xml:space="preserve"> ulica 6, MBS: 080885697, OIB: 25479425304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2867D4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B95F3A" w:rsidRPr="006F0619">
        <w:t>1</w:t>
      </w:r>
      <w:r w:rsidR="002867D4">
        <w:t>7</w:t>
      </w:r>
      <w:r w:rsidR="00F30A11">
        <w:t>7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956F37">
        <w:rPr>
          <w:sz w:val="24"/>
        </w:rPr>
        <w:t>1</w:t>
      </w:r>
      <w:r w:rsidR="008E67B3" w:rsidRPr="006F0619">
        <w:rPr>
          <w:sz w:val="24"/>
        </w:rPr>
        <w:t xml:space="preserve">. </w:t>
      </w:r>
      <w:r w:rsidR="00956F37">
        <w:rPr>
          <w:sz w:val="24"/>
        </w:rPr>
        <w:t>lipnja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167F59" w:rsidP="00167F59" w:rsidR="00167F5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18.8.2017.g.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1B1" w:rsidR="003421B1">
      <w:r>
        <w:separator/>
      </w:r>
    </w:p>
  </w:endnote>
  <w:endnote w:id="0" w:type="continuationSeparator">
    <w:p w:rsidRDefault="003421B1" w:rsidR="00342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1B1" w:rsidR="003421B1">
      <w:r>
        <w:separator/>
      </w:r>
    </w:p>
  </w:footnote>
  <w:footnote w:id="0" w:type="continuationSeparator">
    <w:p w:rsidRDefault="003421B1" w:rsidR="00342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4D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9A256A">
      <w:t>7 St-177/17-7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C6990">
      <w:t>1</w:t>
    </w:r>
    <w:r w:rsidR="00255670">
      <w:t>7</w:t>
    </w:r>
    <w:r w:rsidR="00407446">
      <w:t>7</w:t>
    </w:r>
    <w:r w:rsidR="00CC69E4">
      <w:t>/17-</w:t>
    </w:r>
    <w:r w:rsidR="00255670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67F59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670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867D4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1B1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6F37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256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46F8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4D8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2723"/>
    <w:rsid w:val="00F43EE5"/>
    <w:rsid w:val="00F44E0B"/>
    <w:rsid w:val="00F45D36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49B6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704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704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04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4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4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704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704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04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4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4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46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Modesty Nina d.o.o.</izvorni_sadrzaj>
    <derivirana_varijabla naziv="DomainObject.Predmet.ProtustrankaFormated_1">  Modesty Nina d.o.o.</derivirana_varijabla>
  </DomainObject.Predmet.ProtustrankaFormated>
  <DomainObject.Predmet.ProtustrankaFormatedOIB>
    <izvorni_sadrzaj>  Modesty Nina d.o.o., OIB 25479425304</izvorni_sadrzaj>
    <derivirana_varijabla naziv="DomainObject.Predmet.ProtustrankaFormatedOIB_1">  Modesty Nina d.o.o., OIB 25479425304</derivirana_varijabla>
  </DomainObject.Predmet.ProtustrankaFormatedOIB>
  <DomainObject.Predmet.ProtustrankaFormatedWithAdress>
    <izvorni_sadrzaj> Modesty Nina d.o.o., Gomboševa ulica 6, 10000 Zagreb</izvorni_sadrzaj>
    <derivirana_varijabla naziv="DomainObject.Predmet.ProtustrankaFormatedWithAdress_1"> Modesty Nina d.o.o., Gomboševa ulica 6, 10000 Zagreb</derivirana_varijabla>
  </DomainObject.Predmet.ProtustrankaFormatedWithAdress>
  <DomainObject.Predmet.ProtustrankaFormatedWithAdressOIB>
    <izvorni_sadrzaj> Modesty Nina d.o.o., OIB 25479425304, Gomboševa ulica 6, 10000 Zagreb</izvorni_sadrzaj>
    <derivirana_varijabla naziv="DomainObject.Predmet.ProtustrankaFormatedWithAdressOIB_1"> Modesty Nina d.o.o., OIB 25479425304, Gomboševa ulica 6, 10000 Zagreb</derivirana_varijabla>
  </DomainObject.Predmet.ProtustrankaFormatedWithAdressOIB>
  <DomainObject.Predmet.ProtustrankaWithAdress>
    <izvorni_sadrzaj>Modesty Nina d.o.o. Gomboševa ulica 6, 10000 Zagreb</izvorni_sadrzaj>
    <derivirana_varijabla naziv="DomainObject.Predmet.ProtustrankaWithAdress_1">Modesty Nina d.o.o. Gomboševa ulica 6, 10000 Zagreb</derivirana_varijabla>
  </DomainObject.Predmet.ProtustrankaWithAdress>
  <DomainObject.Predmet.ProtustrankaWithAdressOIB>
    <izvorni_sadrzaj>Modesty Nina d.o.o., OIB 25479425304, Gomboševa ulica 6, 10000 Zagreb</izvorni_sadrzaj>
    <derivirana_varijabla naziv="DomainObject.Predmet.ProtustrankaWithAdressOIB_1">Modesty Nina d.o.o., OIB 25479425304, Gomboševa ulica 6, 10000 Zagreb</derivirana_varijabla>
  </DomainObject.Predmet.ProtustrankaWithAdressOIB>
  <DomainObject.Predmet.ProtustrankaNazivFormated>
    <izvorni_sadrzaj>Modesty Nina d.o.o.</izvorni_sadrzaj>
    <derivirana_varijabla naziv="DomainObject.Predmet.ProtustrankaNazivFormated_1">Modesty Nina d.o.o.</derivirana_varijabla>
  </DomainObject.Predmet.ProtustrankaNazivFormated>
  <DomainObject.Predmet.ProtustrankaNazivFormatedOIB>
    <izvorni_sadrzaj>Modesty Nina d.o.o., OIB 25479425304</izvorni_sadrzaj>
    <derivirana_varijabla naziv="DomainObject.Predmet.ProtustrankaNazivFormatedOIB_1">Modesty Nina d.o.o., OIB 25479425304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Modesty Nina d.o.o.</item>
    </izvorni_sadrzaj>
    <derivirana_varijabla naziv="DomainObject.Predmet.ProtuStrankaListFormated_1">
      <item>Modesty Nina d.o.o.</item>
    </derivirana_varijabla>
  </DomainObject.Predmet.ProtuStrankaListFormated>
  <DomainObject.Predmet.ProtuStrankaListFormatedOIB>
    <izvorni_sadrzaj>
      <item>Modesty Nina d.o.o., OIB 25479425304</item>
    </izvorni_sadrzaj>
    <derivirana_varijabla naziv="DomainObject.Predmet.ProtuStrankaListFormatedOIB_1">
      <item>Modesty Nina d.o.o., OIB 25479425304</item>
    </derivirana_varijabla>
  </DomainObject.Predmet.ProtuStrankaListFormatedOIB>
  <DomainObject.Predmet.ProtuStrankaListFormatedWithAdress>
    <izvorni_sadrzaj>
      <item>Modesty Nina d.o.o., Gomboševa ulica 6, 10000 Zagreb</item>
    </izvorni_sadrzaj>
    <derivirana_varijabla naziv="DomainObject.Predmet.ProtuStrankaListFormatedWithAdress_1">
      <item>Modesty Nina d.o.o., Gomboševa ulica 6, 10000 Zagreb</item>
    </derivirana_varijabla>
  </DomainObject.Predmet.ProtuStrankaListFormatedWithAdress>
  <DomainObject.Predmet.ProtuStrankaListFormatedWithAdressOIB>
    <izvorni_sadrzaj>
      <item>Modesty Nina d.o.o., OIB 25479425304, Gomboševa ulica 6, 10000 Zagreb</item>
    </izvorni_sadrzaj>
    <derivirana_varijabla naziv="DomainObject.Predmet.ProtuStrankaListFormatedWithAdressOIB_1">
      <item>Modesty Nina d.o.o., OIB 25479425304, Gomboševa ulica 6, 10000 Zagreb</item>
    </derivirana_varijabla>
  </DomainObject.Predmet.ProtuStrankaListFormatedWithAdressOIB>
  <DomainObject.Predmet.ProtuStrankaListNazivFormated>
    <izvorni_sadrzaj>
      <item>Modesty Nina d.o.o.</item>
    </izvorni_sadrzaj>
    <derivirana_varijabla naziv="DomainObject.Predmet.ProtuStrankaListNazivFormated_1">
      <item>Modesty Nina d.o.o.</item>
    </derivirana_varijabla>
  </DomainObject.Predmet.ProtuStrankaListNazivFormated>
  <DomainObject.Predmet.ProtuStrankaListNazivFormatedOIB>
    <izvorni_sadrzaj>
      <item>Modesty Nina d.o.o., OIB 25479425304</item>
    </izvorni_sadrzaj>
    <derivirana_varijabla naziv="DomainObject.Predmet.ProtuStrankaListNazivFormatedOIB_1">
      <item>Modesty Nina d.o.o., OIB 25479425304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Modesty Nina d.o.o.</izvorni_sadrzaj>
    <derivirana_varijabla naziv="DomainObject.Predmet.ProtustrankaIDrugi_1">Modesty 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Modesty Nina d.o.o., OIB 25479425304, Gomboševa ulica 6, 10000 Zagreb</izvorni_sadrzaj>
    <derivirana_varijabla naziv="DomainObject.Predmet.ProtustrankaIDrugiAdressOIB_1">Modesty Nina d.o.o., OIB 25479425304, Gomboševa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Modesty Nina d.o.o.</item>
      <item>FINA Regionalni centar Zagreb</item>
    </izvorni_sadrzaj>
    <derivirana_varijabla naziv="DomainObject.Predmet.SudioniciListNaziv_1">
      <item>Modesty Nina d.o.o.</item>
      <item>FINA Regionalni centar Zagreb</item>
    </derivirana_varijabla>
  </DomainObject.Predmet.SudioniciListNaziv>
  <DomainObject.Predmet.SudioniciListAdressOIB>
    <izvorni_sadrzaj>
      <item>Modesty Nina d.o.o., OIB 25479425304, Gomboševa ulica 6,10000 Zagreb</item>
      <item>FINA Regionalni centar Zagreb, OIB 85821130368, Trg svibanjskih žrtava 1995. br. 1,10000 Zagreb</item>
    </izvorni_sadrzaj>
    <derivirana_varijabla naziv="DomainObject.Predmet.SudioniciListAdressOIB_1">
      <item>Modesty Nina d.o.o., OIB 25479425304, Gomboševa ulica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25479425304</item>
      <item>, OIB 85821130368</item>
    </izvorni_sadrzaj>
    <derivirana_varijabla naziv="DomainObject.Predmet.SudioniciListNazivOIB_1">
      <item>, OIB 25479425304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30B69-694D-47CB-910B-08ADE1EA9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479</properties:Words>
  <properties:Characters>2574</properties:Characters>
  <properties:Lines>163</properties:Lines>
  <properties:Paragraphs>29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2017-06-01T11:15:00Z</dcterms:modified>
  <cp:revision>421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