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67e3" w14:paraId="32b67e3" w:rsidRDefault="00E71A05" w:rsidP="00910611" w:rsidR="00E71A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1A05" w:rsidP="00910611" w:rsidR="00E71A05">
      <w:r>
        <w:rPr>
          <w:rFonts w:eastAsia="MS Mincho"/>
        </w:rPr>
        <w:t>REPUBLIKA HRVATSKA</w:t>
      </w:r>
    </w:p>
    <w:p w:rsidRDefault="00E71A05" w:rsidP="00910611" w:rsidR="00E71A05">
      <w:r>
        <w:rPr>
          <w:rFonts w:eastAsia="MS Mincho"/>
        </w:rPr>
        <w:t>TRGOVAČKI SUD U RIJECI</w:t>
      </w:r>
    </w:p>
    <w:p w:rsidRDefault="00E71A05" w:rsidR="00E71A0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71A05" w:rsidP="00910611" w:rsidR="00E71A05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84E65">
        <w:t>268</w:t>
      </w:r>
      <w:r w:rsidR="007D50B2">
        <w:t>/16</w:t>
      </w:r>
      <w:r w:rsidR="00B416A5">
        <w:t xml:space="preserve">, temeljem odredbe čl.430. Stečajnog zakona (NN 71/15), dana </w:t>
      </w:r>
      <w:r w:rsidR="007D50B2">
        <w:t>0</w:t>
      </w:r>
      <w:r w:rsidR="00FF153E">
        <w:t>6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784E65">
        <w:rPr>
          <w:b/>
          <w:bCs/>
        </w:rPr>
        <w:t>ZAJEDNICA ALBANACA PRIMORSKO – GORANSKE ŽUPANIJE, Rijeka, Pavlinski trg 5, OIB 54755795177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784E65">
        <w:t>15. prosinca</w:t>
      </w:r>
      <w:r w:rsidR="002A4F6E">
        <w:t xml:space="preserve"> 2015</w:t>
      </w:r>
      <w:r>
        <w:t xml:space="preserve">. godine iznosi </w:t>
      </w:r>
      <w:r w:rsidR="00784E65">
        <w:rPr>
          <w:b/>
        </w:rPr>
        <w:t>701,84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7D50B2">
        <w:t>0</w:t>
      </w:r>
      <w:r w:rsidR="00FF153E">
        <w:t>6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D50B2">
        <w:rPr>
          <w:sz w:val="20"/>
          <w:szCs w:val="20"/>
        </w:rPr>
        <w:t>0</w:t>
      </w:r>
      <w:r w:rsidR="00354350">
        <w:rPr>
          <w:sz w:val="20"/>
          <w:szCs w:val="20"/>
        </w:rPr>
        <w:t>6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A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84E65">
      <w:t>268</w:t>
    </w:r>
    <w:r w:rsidR="007D50B2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1A05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A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A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A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A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A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A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A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A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ALBANACA PRIMORSKO-GORANSKE ŽUPANIJE</izvorni_sadrzaj>
    <derivirana_varijabla naziv="DomainObject.Predmet.ProtustrankaFormated_1">  ZAJEDNICA ALBANACA PRIMORSKO-GORANSKE ŽUPANIJE</derivirana_varijabla>
  </DomainObject.Predmet.ProtustrankaFormated>
  <DomainObject.Predmet.ProtustrankaFormatedOIB>
    <izvorni_sadrzaj>  ZAJEDNICA ALBANACA PRIMORSKO-GORANSKE ŽUPANIJE, OIB 54755795177</izvorni_sadrzaj>
    <derivirana_varijabla naziv="DomainObject.Predmet.ProtustrankaFormatedOIB_1">  ZAJEDNICA ALBANACA PRIMORSKO-GORANSKE ŽUPANIJE, OIB 54755795177</derivirana_varijabla>
  </DomainObject.Predmet.ProtustrankaFormatedOIB>
  <DomainObject.Predmet.ProtustrankaFormatedWithAdress>
    <izvorni_sadrzaj> ZAJEDNICA ALBANACA PRIMORSKO-GORANSKE ŽUPANIJE, Pavlinski trg 5, 51000 Rijeka</izvorni_sadrzaj>
    <derivirana_varijabla naziv="DomainObject.Predmet.ProtustrankaFormatedWithAdress_1"> ZAJEDNICA ALBANACA PRIMORSKO-GORANSKE ŽUPANIJE, Pavlinski trg 5, 51000 Rijeka</derivirana_varijabla>
  </DomainObject.Predmet.ProtustrankaFormatedWithAdress>
  <DomainObject.Predmet.ProtustrankaFormatedWithAdressOIB>
    <izvorni_sadrzaj> ZAJEDNICA ALBANACA PRIMORSKO-GORANSKE ŽUPANIJE, OIB 54755795177, Pavlinski trg 5, 51000 Rijeka</izvorni_sadrzaj>
    <derivirana_varijabla naziv="DomainObject.Predmet.ProtustrankaFormatedWithAdressOIB_1"> ZAJEDNICA ALBANACA PRIMORSKO-GORANSKE ŽUPANIJE, OIB 54755795177, Pavlinski trg 5, 51000 Rijeka</derivirana_varijabla>
  </DomainObject.Predmet.ProtustrankaFormatedWithAdressOIB>
  <DomainObject.Predmet.ProtustrankaWithAdress>
    <izvorni_sadrzaj>ZAJEDNICA ALBANACA PRIMORSKO-GORANSKE ŽUPANIJE Pavlinski trg 5, 51000 Rijeka</izvorni_sadrzaj>
    <derivirana_varijabla naziv="DomainObject.Predmet.ProtustrankaWithAdress_1">ZAJEDNICA ALBANACA PRIMORSKO-GORANSKE ŽUPANIJE Pavlinski trg 5, 51000 Rijeka</derivirana_varijabla>
  </DomainObject.Predmet.ProtustrankaWithAdress>
  <DomainObject.Predmet.ProtustrankaWithAdressOIB>
    <izvorni_sadrzaj>ZAJEDNICA ALBANACA PRIMORSKO-GORANSKE ŽUPANIJE, OIB 54755795177, Pavlinski trg 5, 51000 Rijeka</izvorni_sadrzaj>
    <derivirana_varijabla naziv="DomainObject.Predmet.ProtustrankaWithAdressOIB_1">ZAJEDNICA ALBANACA PRIMORSKO-GORANSKE ŽUPANIJE, OIB 54755795177, Pavlinski trg 5, 51000 Rijeka</derivirana_varijabla>
  </DomainObject.Predmet.ProtustrankaWithAdressOIB>
  <DomainObject.Predmet.ProtustrankaNazivFormated>
    <izvorni_sadrzaj>ZAJEDNICA ALBANACA PRIMORSKO-GORANSKE ŽUPANIJE</izvorni_sadrzaj>
    <derivirana_varijabla naziv="DomainObject.Predmet.ProtustrankaNazivFormated_1">ZAJEDNICA ALBANACA PRIMORSKO-GORANSKE ŽUPANIJE</derivirana_varijabla>
  </DomainObject.Predmet.ProtustrankaNazivFormated>
  <DomainObject.Predmet.ProtustrankaNazivFormatedOIB>
    <izvorni_sadrzaj>ZAJEDNICA ALBANACA PRIMORSKO-GORANSKE ŽUPANIJE, OIB 54755795177</izvorni_sadrzaj>
    <derivirana_varijabla naziv="DomainObject.Predmet.ProtustrankaNazivFormatedOIB_1">ZAJEDNICA ALBANACA PRIMORSKO-GORANSKE ŽUPANIJE, OIB 54755795177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ZAJEDNICA ALBANACA PRIMORSKO-GORANSKE ŽUPANIJE</item>
    </izvorni_sadrzaj>
    <derivirana_varijabla naziv="DomainObject.Predmet.ProtuStrankaListFormated_1">
      <item>ZAJEDNICA ALBANACA PRIMORSKO-GORANSKE ŽUPANIJE</item>
    </derivirana_varijabla>
  </DomainObject.Predmet.ProtuStrankaListFormated>
  <DomainObject.Predmet.ProtuStrankaListFormatedOIB>
    <izvorni_sadrzaj>
      <item>ZAJEDNICA ALBANACA PRIMORSKO-GORANSKE ŽUPANIJE, OIB 54755795177</item>
    </izvorni_sadrzaj>
    <derivirana_varijabla naziv="DomainObject.Predmet.ProtuStrankaListFormatedOIB_1">
      <item>ZAJEDNICA ALBANACA PRIMORSKO-GORANSKE ŽUPANIJE, OIB 54755795177</item>
    </derivirana_varijabla>
  </DomainObject.Predmet.ProtuStrankaListFormatedOIB>
  <DomainObject.Predmet.ProtuStrankaListFormatedWithAdress>
    <izvorni_sadrzaj>
      <item>ZAJEDNICA ALBANACA PRIMORSKO-GORANSKE ŽUPANIJE, Pavlinski trg 5, 51000 Rijeka</item>
    </izvorni_sadrzaj>
    <derivirana_varijabla naziv="DomainObject.Predmet.ProtuStrankaListFormatedWithAdress_1">
      <item>ZAJEDNICA ALBANACA PRIMORSKO-GORANSKE ŽUPANIJE, Pavlinski trg 5, 51000 Rijeka</item>
    </derivirana_varijabla>
  </DomainObject.Predmet.ProtuStrankaListFormatedWithAdress>
  <DomainObject.Predmet.ProtuStrankaListFormatedWithAdressOIB>
    <izvorni_sadrzaj>
      <item>ZAJEDNICA ALBANACA PRIMORSKO-GORANSKE ŽUPANIJE, OIB 54755795177, Pavlinski trg 5, 51000 Rijeka</item>
    </izvorni_sadrzaj>
    <derivirana_varijabla naziv="DomainObject.Predmet.ProtuStrankaListFormatedWithAdressOIB_1">
      <item>ZAJEDNICA ALBANACA PRIMORSKO-GORANSKE ŽUPANIJE, OIB 54755795177, Pavlinski trg 5, 51000 Rijeka</item>
    </derivirana_varijabla>
  </DomainObject.Predmet.ProtuStrankaListFormatedWithAdressOIB>
  <DomainObject.Predmet.ProtuStrankaListNazivFormated>
    <izvorni_sadrzaj>
      <item>ZAJEDNICA ALBANACA PRIMORSKO-GORANSKE ŽUPANIJE</item>
    </izvorni_sadrzaj>
    <derivirana_varijabla naziv="DomainObject.Predmet.ProtuStrankaListNazivFormated_1">
      <item>ZAJEDNICA ALBANACA PRIMORSKO-GORANSKE ŽUPANIJE</item>
    </derivirana_varijabla>
  </DomainObject.Predmet.ProtuStrankaListNazivFormated>
  <DomainObject.Predmet.ProtuStrankaListNazivFormatedOIB>
    <izvorni_sadrzaj>
      <item>ZAJEDNICA ALBANACA PRIMORSKO-GORANSKE ŽUPANIJE, OIB 54755795177</item>
    </izvorni_sadrzaj>
    <derivirana_varijabla naziv="DomainObject.Predmet.ProtuStrankaListNazivFormatedOIB_1">
      <item>ZAJEDNICA ALBANACA PRIMORSKO-GORANSKE ŽUPANIJE, OIB 54755795177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ZAJEDNICA ALBANACA PRIMORSKO-GORANSKE ŽUPANIJE</izvorni_sadrzaj>
    <derivirana_varijabla naziv="DomainObject.Predmet.ProtustrankaIDrugi_1">ZAJEDNICA ALBANACA PRIMORSKO-GORANSKE ŽUPANIJE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ZAJEDNICA ALBANACA PRIMORSKO-GORANSKE ŽUPANIJE, OIB 54755795177, Pavlinski trg 5, 51000 Rijeka</izvorni_sadrzaj>
    <derivirana_varijabla naziv="DomainObject.Predmet.ProtustrankaIDrugiAdressOIB_1">ZAJEDNICA ALBANACA PRIMORSKO-GORANSKE ŽUPANIJE, OIB 54755795177, Pavlinski trg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ZAJEDNICA ALBANACA PRIMORSKO-GORANSKE ŽUPANIJE</item>
    </izvorni_sadrzaj>
    <derivirana_varijabla naziv="DomainObject.Predmet.SudioniciListNaziv_1">
      <item>FINA Rijeka</item>
      <item>ZAJEDNICA ALBANACA PRIMORSKO-GORANSKE ŽUPANIJE</item>
    </derivirana_varijabla>
  </DomainObject.Predmet.SudioniciListNaziv>
  <DomainObject.Predmet.SudioniciListAdressOIB>
    <izvorni_sadrzaj>
      <item>FINA Rijeka, OIB 85821130368, F. Kurelca 8,51000 Rijeka</item>
      <item>ZAJEDNICA ALBANACA PRIMORSKO-GORANSKE ŽUPANIJE, OIB 54755795177, Pavlinski trg 5,51000 Rijeka</item>
    </izvorni_sadrzaj>
    <derivirana_varijabla naziv="DomainObject.Predmet.SudioniciListAdressOIB_1">
      <item>FINA Rijeka, OIB 85821130368, F. Kurelca 8,51000 Rijeka</item>
      <item>ZAJEDNICA ALBANACA PRIMORSKO-GORANSKE ŽUPANIJE, OIB 54755795177, Pavlinski trg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54755795177</item>
    </izvorni_sadrzaj>
    <derivirana_varijabla naziv="DomainObject.Predmet.SudioniciListNazivOIB_1">
      <item>, OIB 85821130368</item>
      <item>, OIB 54755795177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880DB-5263-4042-BF78-06A991E67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1411</properties:Characters>
  <properties:Lines>56</properties:Lines>
  <properties:Paragraphs>22</properties:Paragraphs>
  <properties:TotalTime>1120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2016-04-06T11:40:00Z</cp:lastPrinted>
  <dcterms:modified xmlns:xsi="http://www.w3.org/2001/XMLSchema-instance" xsi:type="dcterms:W3CDTF">2016-04-06T11:43:00Z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