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9a3a" w14:paraId="d3f9a3a" w:rsidRDefault="00A5454C" w:rsidR="008B099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454C" w:rsidR="00A5454C"/>
    <w:p w:rsidRDefault="00A5454C" w:rsidR="00A5454C"/>
    <w:p w:rsidRDefault="00975383" w:rsidR="00975383"/>
    <w:p w:rsidRDefault="00A5454C" w:rsidR="00A5454C"/>
    <w:p w:rsidRDefault="00A5454C" w:rsidR="00A5454C"/>
    <w:p w:rsidRDefault="00A5454C" w:rsidP="00A5454C" w:rsidR="00A5454C" w:rsidRPr="00402FCF">
      <w:pPr>
        <w:spacing w:after="0"/>
        <w:jc w:val="center"/>
        <w:rPr>
          <w:b/>
        </w:rPr>
      </w:pPr>
      <w:r w:rsidRPr="00402FCF">
        <w:rPr>
          <w:b/>
        </w:rPr>
        <w:t>U  I M E  R E P U B L I K E  H R V A T S K E</w:t>
      </w:r>
    </w:p>
    <w:p w:rsidRDefault="00A5454C" w:rsidP="00A5454C" w:rsidR="00A5454C" w:rsidRPr="00402FCF">
      <w:pPr>
        <w:spacing w:after="0"/>
        <w:jc w:val="center"/>
        <w:rPr>
          <w:b/>
        </w:rPr>
      </w:pPr>
      <w:r w:rsidRPr="00402FCF">
        <w:rPr>
          <w:b/>
        </w:rPr>
        <w:t>R J E Š E N J E</w:t>
      </w:r>
    </w:p>
    <w:p w:rsidRDefault="00A5454C" w:rsidP="00A5454C" w:rsidR="00A5454C">
      <w:pPr>
        <w:spacing w:after="0"/>
        <w:jc w:val="center"/>
      </w:pPr>
    </w:p>
    <w:p w:rsidRDefault="00A5454C" w:rsidP="00A5454C" w:rsidR="00A5454C">
      <w:pPr>
        <w:spacing w:after="0"/>
        <w:jc w:val="both"/>
      </w:pPr>
      <w:r>
        <w:tab/>
        <w:t>Općinski sud u Šibeniku</w:t>
      </w:r>
      <w:r w:rsidR="00DF71B0">
        <w:t xml:space="preserve">, SS Knin po sutkinji Zrinki </w:t>
      </w:r>
      <w:proofErr w:type="spellStart"/>
      <w:r w:rsidR="00DF71B0">
        <w:t>Gojo</w:t>
      </w:r>
      <w:proofErr w:type="spellEnd"/>
      <w:r w:rsidR="00DF71B0">
        <w:t xml:space="preserve"> kao sucu pojedincu povodom prijedloga Dragoslava Tomić iz </w:t>
      </w:r>
      <w:proofErr w:type="spellStart"/>
      <w:r w:rsidR="00DF71B0">
        <w:t>Bobodola</w:t>
      </w:r>
      <w:proofErr w:type="spellEnd"/>
      <w:r w:rsidR="00DF71B0">
        <w:t xml:space="preserve"> 43, Oklaj OIB 087192794249 za otvaranje postupka stečaja potrošača, nakon pripremnog ročišta održanog u prisutnosti predlagatelja i </w:t>
      </w:r>
      <w:proofErr w:type="spellStart"/>
      <w:r w:rsidR="004A5C0F">
        <w:t>zz</w:t>
      </w:r>
      <w:proofErr w:type="spellEnd"/>
      <w:r w:rsidR="004A5C0F">
        <w:t xml:space="preserve"> </w:t>
      </w:r>
      <w:r w:rsidR="00DF71B0">
        <w:t>vjerovnika</w:t>
      </w:r>
      <w:r w:rsidR="004A5C0F">
        <w:t xml:space="preserve"> RH </w:t>
      </w:r>
      <w:proofErr w:type="spellStart"/>
      <w:r w:rsidR="004A5C0F">
        <w:t>Frane</w:t>
      </w:r>
      <w:proofErr w:type="spellEnd"/>
      <w:r w:rsidR="004A5C0F">
        <w:t xml:space="preserve"> </w:t>
      </w:r>
      <w:proofErr w:type="spellStart"/>
      <w:r w:rsidR="004A5C0F">
        <w:t>Amižić</w:t>
      </w:r>
      <w:proofErr w:type="spellEnd"/>
      <w:r w:rsidR="004A5C0F">
        <w:t>, zamjenika u ODO Šibenik, SS Knin, dana 28. rujna 2018.g.</w:t>
      </w:r>
    </w:p>
    <w:p w:rsidRDefault="004A5C0F" w:rsidP="00A5454C" w:rsidR="004A5C0F">
      <w:pPr>
        <w:spacing w:after="0"/>
        <w:jc w:val="both"/>
      </w:pPr>
    </w:p>
    <w:p w:rsidRDefault="004A5C0F" w:rsidP="00374C3E" w:rsidR="004A5C0F" w:rsidRPr="00402FCF">
      <w:pPr>
        <w:spacing w:after="0"/>
        <w:jc w:val="center"/>
        <w:rPr>
          <w:b/>
        </w:rPr>
      </w:pPr>
      <w:r w:rsidRPr="00402FCF">
        <w:rPr>
          <w:b/>
        </w:rPr>
        <w:t>r i j e š i o  j e:</w:t>
      </w:r>
    </w:p>
    <w:p w:rsidRDefault="00374C3E" w:rsidP="00374C3E" w:rsidR="00374C3E">
      <w:pPr>
        <w:spacing w:after="0"/>
        <w:jc w:val="center"/>
      </w:pPr>
    </w:p>
    <w:p w:rsidRDefault="00374C3E" w:rsidP="00374C3E" w:rsidR="00AE3AFF">
      <w:pPr>
        <w:spacing w:after="0"/>
        <w:jc w:val="both"/>
      </w:pPr>
      <w:r>
        <w:tab/>
      </w:r>
      <w:r w:rsidR="00AE3AFF">
        <w:t xml:space="preserve">I/ Prihvaća se </w:t>
      </w:r>
      <w:r w:rsidR="00402FCF">
        <w:t>P</w:t>
      </w:r>
      <w:r w:rsidR="00AE3AFF">
        <w:t xml:space="preserve">lan ispunjenja obveza potrošača Dragoslava Tomić iz </w:t>
      </w:r>
      <w:proofErr w:type="spellStart"/>
      <w:r w:rsidR="00AE3AFF">
        <w:t>Bododola</w:t>
      </w:r>
      <w:proofErr w:type="spellEnd"/>
      <w:r w:rsidR="00AE3AFF">
        <w:t xml:space="preserve"> koji glasi:</w:t>
      </w:r>
    </w:p>
    <w:p w:rsidRDefault="00975383" w:rsidP="00AE3AFF" w:rsidR="00975383">
      <w:pPr>
        <w:spacing w:after="0"/>
        <w:jc w:val="center"/>
        <w:rPr>
          <w:b/>
        </w:rPr>
      </w:pPr>
    </w:p>
    <w:p w:rsidRDefault="00AE3AFF" w:rsidP="00AE3AFF" w:rsidR="00AE3AFF">
      <w:pPr>
        <w:spacing w:after="0"/>
        <w:jc w:val="center"/>
        <w:rPr>
          <w:b/>
        </w:rPr>
      </w:pPr>
      <w:r w:rsidRPr="00AE3AFF">
        <w:rPr>
          <w:b/>
        </w:rPr>
        <w:t>PLAN ISPUNJENJA OBVEZA</w:t>
      </w:r>
    </w:p>
    <w:p w:rsidRDefault="00AE3AFF" w:rsidP="00AE3AFF" w:rsidR="00AE3AFF">
      <w:pPr>
        <w:spacing w:after="0"/>
        <w:jc w:val="center"/>
        <w:rPr>
          <w:b/>
        </w:rPr>
      </w:pPr>
    </w:p>
    <w:p w:rsidRDefault="00402FCF" w:rsidP="00402FCF" w:rsidR="00AE3AFF" w:rsidRPr="00402FCF">
      <w:pPr>
        <w:spacing w:after="0"/>
        <w:jc w:val="both"/>
        <w:rPr>
          <w:u w:val="single"/>
        </w:rPr>
      </w:pPr>
      <w:r>
        <w:rPr>
          <w:u w:val="single"/>
        </w:rPr>
        <w:t>1.</w:t>
      </w:r>
      <w:r w:rsidR="00AE3AFF" w:rsidRPr="00402FCF">
        <w:rPr>
          <w:u w:val="single"/>
        </w:rPr>
        <w:t>Iznos potrošačevih obveza:</w:t>
      </w:r>
    </w:p>
    <w:p w:rsidRDefault="003569B1" w:rsidP="003569B1" w:rsidR="003569B1">
      <w:pPr>
        <w:pStyle w:val="Odlomakpopisa"/>
        <w:numPr>
          <w:ilvl w:val="0"/>
          <w:numId w:val="2"/>
        </w:numPr>
        <w:spacing w:after="0"/>
        <w:jc w:val="both"/>
      </w:pPr>
      <w:proofErr w:type="spellStart"/>
      <w:r w:rsidRPr="003569B1">
        <w:t>VIPne</w:t>
      </w:r>
      <w:r w:rsidR="00391696">
        <w:t>t</w:t>
      </w:r>
      <w:proofErr w:type="spellEnd"/>
      <w:r w:rsidR="00391696">
        <w:t xml:space="preserve"> d.o.o. Zagreb, Vrtni put 1</w:t>
      </w:r>
      <w:r w:rsidR="004774CE">
        <w:t>, dug 25.276,50 kn</w:t>
      </w:r>
    </w:p>
    <w:p w:rsidRDefault="00391696" w:rsidP="003569B1" w:rsidR="00391696">
      <w:pPr>
        <w:pStyle w:val="Odlomakpopisa"/>
        <w:numPr>
          <w:ilvl w:val="0"/>
          <w:numId w:val="2"/>
        </w:numPr>
        <w:spacing w:after="0"/>
        <w:jc w:val="both"/>
      </w:pPr>
      <w:r>
        <w:t>Tele 2 d.o.o. Zagreb, Ulica grada Vukovara 269d</w:t>
      </w:r>
      <w:r w:rsidR="004774CE">
        <w:t>, dug 5.541,50 kn</w:t>
      </w:r>
      <w:r>
        <w:t xml:space="preserve"> </w:t>
      </w:r>
    </w:p>
    <w:p w:rsidRDefault="00391696" w:rsidP="003569B1" w:rsidR="00391696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Banka kovanica d.d. Varaždin, </w:t>
      </w:r>
      <w:proofErr w:type="spellStart"/>
      <w:r>
        <w:t>Preradovićeva</w:t>
      </w:r>
      <w:proofErr w:type="spellEnd"/>
      <w:r>
        <w:t xml:space="preserve"> 29</w:t>
      </w:r>
      <w:r w:rsidR="004774CE">
        <w:t xml:space="preserve">, dug 11.881,90 kn </w:t>
      </w:r>
    </w:p>
    <w:p w:rsidRDefault="00391696" w:rsidP="003569B1" w:rsidR="00391696">
      <w:pPr>
        <w:pStyle w:val="Odlomakpopisa"/>
        <w:numPr>
          <w:ilvl w:val="0"/>
          <w:numId w:val="2"/>
        </w:numPr>
        <w:spacing w:after="0"/>
        <w:jc w:val="both"/>
      </w:pPr>
      <w:r>
        <w:t>Vodovod i kanalizacija d.o.o. Split, Biokovska 3</w:t>
      </w:r>
      <w:r w:rsidR="004774CE">
        <w:t>, dug 20.967,23 kn</w:t>
      </w:r>
    </w:p>
    <w:p w:rsidRDefault="00391696" w:rsidP="003569B1" w:rsidR="00391696">
      <w:pPr>
        <w:pStyle w:val="Odlomakpopisa"/>
        <w:numPr>
          <w:ilvl w:val="0"/>
          <w:numId w:val="2"/>
        </w:numPr>
        <w:spacing w:after="0"/>
        <w:jc w:val="both"/>
      </w:pPr>
      <w:r>
        <w:t>RH, Ministarstvo financija</w:t>
      </w:r>
      <w:r w:rsidR="00090185">
        <w:t>, dug 40.451,82 kn</w:t>
      </w:r>
    </w:p>
    <w:p w:rsidRDefault="00391696" w:rsidP="003569B1" w:rsidR="00391696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Mirjana Grubić iz Splita, </w:t>
      </w:r>
      <w:proofErr w:type="spellStart"/>
      <w:r>
        <w:t>Šimunovićeva</w:t>
      </w:r>
      <w:proofErr w:type="spellEnd"/>
      <w:r>
        <w:t xml:space="preserve"> 23</w:t>
      </w:r>
      <w:r w:rsidR="00090185">
        <w:t>, dug 3.400,00 kn</w:t>
      </w:r>
    </w:p>
    <w:p w:rsidRDefault="00391696" w:rsidP="00090185" w:rsidR="00090185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Goran </w:t>
      </w:r>
      <w:proofErr w:type="spellStart"/>
      <w:r>
        <w:t>Katura</w:t>
      </w:r>
      <w:proofErr w:type="spellEnd"/>
      <w:r>
        <w:t>, odvjetnik iz Splita, Domovinskog rata 26/1</w:t>
      </w:r>
      <w:r w:rsidR="00090185">
        <w:t>, dug 833,37 kn</w:t>
      </w:r>
    </w:p>
    <w:p w:rsidRDefault="00391696" w:rsidP="003569B1" w:rsidR="00391696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SZP stambenih zgrada iz Solina, Don </w:t>
      </w:r>
      <w:proofErr w:type="spellStart"/>
      <w:r>
        <w:t>Frane</w:t>
      </w:r>
      <w:proofErr w:type="spellEnd"/>
      <w:r>
        <w:t xml:space="preserve"> Bulić 660</w:t>
      </w:r>
      <w:r w:rsidR="00090185">
        <w:t>, dug 6.554,20 kn</w:t>
      </w:r>
    </w:p>
    <w:p w:rsidRDefault="00391696" w:rsidP="00090185" w:rsidR="00090185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Erste </w:t>
      </w:r>
      <w:proofErr w:type="spellStart"/>
      <w:r>
        <w:t>Card</w:t>
      </w:r>
      <w:proofErr w:type="spellEnd"/>
      <w:r>
        <w:t xml:space="preserve"> </w:t>
      </w:r>
      <w:proofErr w:type="spellStart"/>
      <w:r>
        <w:t>Club</w:t>
      </w:r>
      <w:proofErr w:type="spellEnd"/>
      <w:r>
        <w:t xml:space="preserve"> d.</w:t>
      </w:r>
      <w:r w:rsidR="00402FCF">
        <w:t>d.</w:t>
      </w:r>
      <w:r>
        <w:t xml:space="preserve"> Zagreb, Praška 5</w:t>
      </w:r>
      <w:r w:rsidR="00090185">
        <w:t>, dug 45.062,76 kn</w:t>
      </w:r>
    </w:p>
    <w:p w:rsidRDefault="00391696" w:rsidP="003569B1" w:rsidR="00460D02">
      <w:pPr>
        <w:pStyle w:val="Odlomakpopisa"/>
        <w:numPr>
          <w:ilvl w:val="0"/>
          <w:numId w:val="2"/>
        </w:numPr>
        <w:spacing w:after="0"/>
        <w:jc w:val="both"/>
      </w:pPr>
      <w:r>
        <w:t>HT d.d. Zagreb,</w:t>
      </w:r>
      <w:r w:rsidR="00460D02">
        <w:t xml:space="preserve"> Mihanovićeva 9</w:t>
      </w:r>
      <w:r w:rsidR="00090185">
        <w:t>, dug 2.657,47 kn</w:t>
      </w:r>
    </w:p>
    <w:p w:rsidRDefault="00460D02" w:rsidP="003569B1" w:rsidR="00460D02">
      <w:pPr>
        <w:pStyle w:val="Odlomakpopisa"/>
        <w:numPr>
          <w:ilvl w:val="0"/>
          <w:numId w:val="2"/>
        </w:numPr>
        <w:spacing w:after="0"/>
        <w:jc w:val="both"/>
      </w:pPr>
      <w:r>
        <w:t>FINA Zagreb, Vukovarska 70</w:t>
      </w:r>
      <w:r w:rsidR="00090185">
        <w:t xml:space="preserve">, dug </w:t>
      </w:r>
      <w:r w:rsidR="00B603BE">
        <w:t>4.657,00 kn i</w:t>
      </w:r>
    </w:p>
    <w:p w:rsidRDefault="00460D02" w:rsidP="003569B1" w:rsidR="00B603BE">
      <w:pPr>
        <w:pStyle w:val="Odlomakpopisa"/>
        <w:numPr>
          <w:ilvl w:val="0"/>
          <w:numId w:val="2"/>
        </w:numPr>
        <w:spacing w:after="0"/>
        <w:jc w:val="both"/>
      </w:pPr>
      <w:r>
        <w:t>HRT Zagreb, Prisavlje 3</w:t>
      </w:r>
      <w:r w:rsidR="00B603BE">
        <w:t>, dug 1.160,69 kn.</w:t>
      </w:r>
    </w:p>
    <w:p w:rsidRDefault="00B603BE" w:rsidP="00B603BE" w:rsidR="00B603BE">
      <w:pPr>
        <w:spacing w:after="0"/>
        <w:jc w:val="both"/>
      </w:pPr>
    </w:p>
    <w:p w:rsidRDefault="00402FCF" w:rsidP="00402FCF" w:rsidR="00B603BE">
      <w:pPr>
        <w:spacing w:after="0"/>
        <w:jc w:val="both"/>
      </w:pPr>
      <w:r w:rsidRPr="00402FCF">
        <w:rPr>
          <w:u w:val="single"/>
        </w:rPr>
        <w:t>2.</w:t>
      </w:r>
      <w:r w:rsidR="00B603BE" w:rsidRPr="00402FCF">
        <w:rPr>
          <w:u w:val="single"/>
        </w:rPr>
        <w:t>Postotak umanjenja obveza</w:t>
      </w:r>
      <w:r w:rsidR="00B603BE">
        <w:t>:</w:t>
      </w:r>
    </w:p>
    <w:p w:rsidRDefault="00B603BE" w:rsidP="00B603BE" w:rsidR="00B603BE">
      <w:pPr>
        <w:pStyle w:val="Odlomakpopisa"/>
        <w:numPr>
          <w:ilvl w:val="0"/>
          <w:numId w:val="4"/>
        </w:numPr>
        <w:spacing w:after="0"/>
        <w:jc w:val="both"/>
      </w:pPr>
      <w:r>
        <w:t>od a) do k) 100%</w:t>
      </w:r>
    </w:p>
    <w:p w:rsidRDefault="00B603BE" w:rsidP="00B603BE" w:rsidR="00B603BE">
      <w:pPr>
        <w:pStyle w:val="Odlomakpopisa"/>
        <w:numPr>
          <w:ilvl w:val="0"/>
          <w:numId w:val="4"/>
        </w:numPr>
        <w:spacing w:after="0"/>
        <w:jc w:val="both"/>
      </w:pPr>
      <w:r>
        <w:t>l) HRT Zagreb 99% umanjenje obveze</w:t>
      </w:r>
    </w:p>
    <w:p w:rsidRDefault="00B603BE" w:rsidP="00B603BE" w:rsidR="00B603BE">
      <w:pPr>
        <w:spacing w:after="0"/>
        <w:jc w:val="both"/>
      </w:pPr>
    </w:p>
    <w:p w:rsidRDefault="00402FCF" w:rsidP="00402FCF" w:rsidR="00B603BE">
      <w:pPr>
        <w:spacing w:after="0"/>
        <w:jc w:val="both"/>
      </w:pPr>
      <w:r w:rsidRPr="00402FCF">
        <w:rPr>
          <w:u w:val="single"/>
        </w:rPr>
        <w:t>3.</w:t>
      </w:r>
      <w:r w:rsidR="00B603BE" w:rsidRPr="00402FCF">
        <w:rPr>
          <w:u w:val="single"/>
        </w:rPr>
        <w:t>Iznos za isplatu</w:t>
      </w:r>
      <w:r w:rsidR="00B603BE">
        <w:t>:</w:t>
      </w:r>
    </w:p>
    <w:p w:rsidRDefault="00B603BE" w:rsidP="00B603BE" w:rsidR="00B603BE">
      <w:pPr>
        <w:pStyle w:val="Odlomakpopisa"/>
        <w:numPr>
          <w:ilvl w:val="0"/>
          <w:numId w:val="4"/>
        </w:numPr>
        <w:spacing w:after="0"/>
        <w:jc w:val="both"/>
      </w:pPr>
      <w:r>
        <w:t>od a) do k) 0,00 kn</w:t>
      </w:r>
    </w:p>
    <w:p w:rsidRDefault="00B603BE" w:rsidP="00A2763A" w:rsidR="00A2763A">
      <w:pPr>
        <w:pStyle w:val="Odlomakpopisa"/>
        <w:numPr>
          <w:ilvl w:val="0"/>
          <w:numId w:val="4"/>
        </w:numPr>
        <w:spacing w:after="0"/>
        <w:jc w:val="both"/>
      </w:pPr>
      <w:r>
        <w:t xml:space="preserve">l) HRT Zagreb umjesto iznosa od 1.160,69 kn ostaje iznos od 11,61 kn </w:t>
      </w:r>
      <w:r w:rsidR="00391696">
        <w:t xml:space="preserve">   </w:t>
      </w:r>
    </w:p>
    <w:p w:rsidRDefault="00402FCF" w:rsidP="00402FCF" w:rsidR="00A2763A">
      <w:pPr>
        <w:spacing w:after="0"/>
        <w:jc w:val="both"/>
      </w:pPr>
      <w:r w:rsidRPr="00402FCF">
        <w:rPr>
          <w:u w:val="single"/>
        </w:rPr>
        <w:lastRenderedPageBreak/>
        <w:t>4.</w:t>
      </w:r>
      <w:r w:rsidR="00A2763A" w:rsidRPr="00402FCF">
        <w:rPr>
          <w:u w:val="single"/>
        </w:rPr>
        <w:t>Rokovi isplate</w:t>
      </w:r>
      <w:r w:rsidR="00A2763A">
        <w:t>:</w:t>
      </w:r>
    </w:p>
    <w:p w:rsidRDefault="00382375" w:rsidP="00A2763A" w:rsidR="00A2763A">
      <w:pPr>
        <w:spacing w:after="0"/>
        <w:ind w:left="705"/>
        <w:jc w:val="both"/>
      </w:pPr>
      <w:r>
        <w:t xml:space="preserve">- </w:t>
      </w:r>
      <w:r w:rsidR="00A2763A">
        <w:t>HRT Zagreb u roku od 30 dana</w:t>
      </w:r>
    </w:p>
    <w:p w:rsidRDefault="00A2763A" w:rsidP="00A2763A" w:rsidR="00A2763A">
      <w:pPr>
        <w:spacing w:after="0"/>
        <w:ind w:left="705"/>
        <w:jc w:val="both"/>
      </w:pPr>
    </w:p>
    <w:p w:rsidRDefault="00402FCF" w:rsidP="00402FCF" w:rsidR="00A2763A">
      <w:pPr>
        <w:spacing w:after="0"/>
        <w:jc w:val="both"/>
      </w:pPr>
      <w:r w:rsidRPr="00402FCF">
        <w:rPr>
          <w:u w:val="single"/>
        </w:rPr>
        <w:t>5.</w:t>
      </w:r>
      <w:r w:rsidR="00A2763A" w:rsidRPr="00402FCF">
        <w:rPr>
          <w:u w:val="single"/>
        </w:rPr>
        <w:t>Način ispunjenja obveza prema svakom od vjerovnika</w:t>
      </w:r>
      <w:r w:rsidR="00A2763A">
        <w:t>:</w:t>
      </w:r>
    </w:p>
    <w:p w:rsidRDefault="00402FCF" w:rsidP="00402FCF" w:rsidR="00A2763A">
      <w:pPr>
        <w:spacing w:after="0"/>
        <w:jc w:val="both"/>
      </w:pPr>
      <w:r>
        <w:t xml:space="preserve">              </w:t>
      </w:r>
      <w:r w:rsidR="00A2763A">
        <w:t>HRT Zagreb jednokratno u roku od 30 dana</w:t>
      </w:r>
    </w:p>
    <w:p w:rsidRDefault="00A2763A" w:rsidP="00A2763A" w:rsidR="00A2763A">
      <w:pPr>
        <w:pStyle w:val="Odlomakpopisa"/>
        <w:spacing w:after="0"/>
        <w:ind w:left="1065"/>
        <w:jc w:val="both"/>
      </w:pPr>
    </w:p>
    <w:p w:rsidRDefault="00402FCF" w:rsidP="00402FCF" w:rsidR="000A40F0">
      <w:pPr>
        <w:spacing w:after="0"/>
        <w:jc w:val="both"/>
      </w:pPr>
      <w:r>
        <w:t xml:space="preserve">          </w:t>
      </w:r>
      <w:r w:rsidR="00A2763A">
        <w:t xml:space="preserve">II/ Prijedlog potrošača za otvaranje stečajnog postupka smatra se </w:t>
      </w:r>
      <w:r w:rsidR="000A40F0">
        <w:t>povučenim.</w:t>
      </w:r>
    </w:p>
    <w:p w:rsidRDefault="000A40F0" w:rsidP="00A2763A" w:rsidR="000A40F0">
      <w:pPr>
        <w:pStyle w:val="Odlomakpopisa"/>
        <w:spacing w:after="0"/>
        <w:ind w:left="1065"/>
        <w:jc w:val="both"/>
      </w:pPr>
    </w:p>
    <w:p w:rsidRDefault="004C0BC2" w:rsidP="00402FCF" w:rsidR="004C0BC2" w:rsidRPr="00402FCF">
      <w:pPr>
        <w:pStyle w:val="Odlomakpopisa"/>
        <w:spacing w:after="0"/>
        <w:ind w:left="1065"/>
        <w:jc w:val="center"/>
        <w:rPr>
          <w:b/>
        </w:rPr>
      </w:pPr>
      <w:r w:rsidRPr="00402FCF">
        <w:rPr>
          <w:b/>
        </w:rPr>
        <w:t>Obrazloženje</w:t>
      </w:r>
    </w:p>
    <w:p w:rsidRDefault="004C0BC2" w:rsidP="004C0BC2" w:rsidR="004C0BC2">
      <w:pPr>
        <w:pStyle w:val="Odlomakpopisa"/>
        <w:spacing w:after="0"/>
        <w:ind w:left="1065"/>
        <w:jc w:val="center"/>
      </w:pPr>
    </w:p>
    <w:p w:rsidRDefault="004C0BC2" w:rsidP="00402FCF" w:rsidR="00077BA6">
      <w:pPr>
        <w:spacing w:after="0"/>
        <w:ind w:firstLine="708"/>
        <w:jc w:val="both"/>
      </w:pPr>
      <w:r>
        <w:t xml:space="preserve">Nakon neuspjelog pokušaja sklapanja </w:t>
      </w:r>
      <w:proofErr w:type="spellStart"/>
      <w:r>
        <w:t>izvansudskog</w:t>
      </w:r>
      <w:proofErr w:type="spellEnd"/>
      <w:r>
        <w:t xml:space="preserve"> s</w:t>
      </w:r>
      <w:r w:rsidR="00402FCF">
        <w:t xml:space="preserve">porazuma prema odredbama čl.18. Zakona o </w:t>
      </w:r>
      <w:r>
        <w:t xml:space="preserve">stečaju potrošača (NN, SZP 100/15) potrošač Dragoslav Tomić iz </w:t>
      </w:r>
      <w:proofErr w:type="spellStart"/>
      <w:r>
        <w:t>Bobodola</w:t>
      </w:r>
      <w:proofErr w:type="spellEnd"/>
      <w:r>
        <w:t xml:space="preserve"> je </w:t>
      </w:r>
      <w:r w:rsidR="00B006F8">
        <w:t>05. travnja 2017.g. podnio ovom sudu prijedlog za otvaranje postupka u stečaju potrošača te je uz isti dost</w:t>
      </w:r>
      <w:r w:rsidR="00402FCF">
        <w:t>a</w:t>
      </w:r>
      <w:r w:rsidR="00B006F8">
        <w:t>v</w:t>
      </w:r>
      <w:r w:rsidR="00402FCF">
        <w:t>i</w:t>
      </w:r>
      <w:r w:rsidR="00B006F8">
        <w:t>o sudu Popis imovine i obveza te Plan ispunjenja obveza. Poziv za pripremno ročište za dan 11. travnja 2018.g. objavljen je na e</w:t>
      </w:r>
      <w:r w:rsidR="00402FCF">
        <w:t>-</w:t>
      </w:r>
      <w:r w:rsidR="00B006F8">
        <w:t>oglasnoj ploči sud</w:t>
      </w:r>
      <w:r w:rsidR="00402FCF">
        <w:t>o</w:t>
      </w:r>
      <w:r w:rsidR="00B006F8">
        <w:t xml:space="preserve">va 08. </w:t>
      </w:r>
      <w:r w:rsidR="00402FCF">
        <w:t>v</w:t>
      </w:r>
      <w:r w:rsidR="00B006F8">
        <w:t>elja</w:t>
      </w:r>
      <w:r w:rsidR="00402FCF">
        <w:t>č</w:t>
      </w:r>
      <w:r w:rsidR="00B006F8">
        <w:t>e 2018.g. zajed</w:t>
      </w:r>
      <w:r w:rsidR="00402FCF">
        <w:t>n</w:t>
      </w:r>
      <w:r w:rsidR="00B006F8">
        <w:t>o s Popisom imovine i obveza i Planom ispunjenja obveza.</w:t>
      </w:r>
    </w:p>
    <w:p w:rsidRDefault="00077BA6" w:rsidP="00B006F8" w:rsidR="00077BA6">
      <w:pPr>
        <w:spacing w:after="0"/>
        <w:jc w:val="both"/>
      </w:pPr>
    </w:p>
    <w:p w:rsidRDefault="00077BA6" w:rsidP="00B006F8" w:rsidR="00E21363">
      <w:pPr>
        <w:spacing w:after="0"/>
        <w:jc w:val="both"/>
      </w:pPr>
      <w:r>
        <w:tab/>
        <w:t xml:space="preserve">Od svih vjerovnika samo RH je putem </w:t>
      </w:r>
      <w:proofErr w:type="spellStart"/>
      <w:r>
        <w:t>zz</w:t>
      </w:r>
      <w:proofErr w:type="spellEnd"/>
      <w:r>
        <w:t xml:space="preserve"> podneskom od</w:t>
      </w:r>
      <w:r w:rsidR="00E21363">
        <w:t xml:space="preserve"> 05. </w:t>
      </w:r>
      <w:r w:rsidR="00402FCF">
        <w:t>o</w:t>
      </w:r>
      <w:r w:rsidR="00E21363">
        <w:t>žujka 2018.g. izvijestio sud da njihovo potraživanj</w:t>
      </w:r>
      <w:r w:rsidR="00382375">
        <w:t>e</w:t>
      </w:r>
      <w:r w:rsidR="00E21363">
        <w:t xml:space="preserve"> p</w:t>
      </w:r>
      <w:r w:rsidR="00382375">
        <w:t>r</w:t>
      </w:r>
      <w:r w:rsidR="00E21363">
        <w:t>ema potrošaču iznosi 25.004,21 kn, a</w:t>
      </w:r>
      <w:r w:rsidR="00382375">
        <w:t xml:space="preserve"> u</w:t>
      </w:r>
      <w:r w:rsidR="00E21363">
        <w:t xml:space="preserve"> podnes</w:t>
      </w:r>
      <w:r w:rsidR="00382375">
        <w:t>ku</w:t>
      </w:r>
      <w:r w:rsidR="00E21363">
        <w:t xml:space="preserve"> od 10. travnja 2018.g.</w:t>
      </w:r>
      <w:r>
        <w:t xml:space="preserve"> </w:t>
      </w:r>
      <w:r w:rsidR="00382375">
        <w:t xml:space="preserve">je </w:t>
      </w:r>
      <w:r>
        <w:t>izvijest</w:t>
      </w:r>
      <w:r w:rsidR="00E21363">
        <w:t>i</w:t>
      </w:r>
      <w:r w:rsidR="00382375">
        <w:t>o</w:t>
      </w:r>
      <w:r>
        <w:t xml:space="preserve"> sud</w:t>
      </w:r>
      <w:r w:rsidR="00E21363">
        <w:t xml:space="preserve"> da njihovo potraživanje p</w:t>
      </w:r>
      <w:r w:rsidR="00382375">
        <w:t>r</w:t>
      </w:r>
      <w:r w:rsidR="00E21363">
        <w:t>ema potrošaču u iznos</w:t>
      </w:r>
      <w:r w:rsidR="00382375">
        <w:t>u od</w:t>
      </w:r>
      <w:r w:rsidR="00E21363">
        <w:t xml:space="preserve"> 19.504,21 kn otpisano </w:t>
      </w:r>
      <w:r w:rsidR="00382375">
        <w:t>te</w:t>
      </w:r>
      <w:r w:rsidR="00E21363">
        <w:t xml:space="preserve"> da će ostatak tražbine</w:t>
      </w:r>
      <w:r>
        <w:t xml:space="preserve"> </w:t>
      </w:r>
      <w:r w:rsidR="00E21363">
        <w:t>u iznosu od 5.500,00 kn</w:t>
      </w:r>
      <w:r w:rsidR="00382375">
        <w:t xml:space="preserve"> </w:t>
      </w:r>
      <w:r w:rsidR="00E21363">
        <w:t>biti otpisan zbo</w:t>
      </w:r>
      <w:r w:rsidR="00382375">
        <w:t>g</w:t>
      </w:r>
      <w:r w:rsidR="00E21363">
        <w:t xml:space="preserve"> zastare po zahtjevu potr</w:t>
      </w:r>
      <w:r w:rsidR="00382375">
        <w:t>o</w:t>
      </w:r>
      <w:r w:rsidR="00E21363">
        <w:t>šača. Na prip</w:t>
      </w:r>
      <w:r w:rsidR="00382375">
        <w:t>r</w:t>
      </w:r>
      <w:r w:rsidR="00E21363">
        <w:t xml:space="preserve">emnom ročištu od 11. </w:t>
      </w:r>
      <w:r w:rsidR="00382375">
        <w:t>t</w:t>
      </w:r>
      <w:r w:rsidR="00E21363">
        <w:t>ravnja 2018.g. potrošač j</w:t>
      </w:r>
      <w:r w:rsidR="00382375">
        <w:t>e</w:t>
      </w:r>
      <w:r w:rsidR="00E21363">
        <w:t xml:space="preserve"> izvije</w:t>
      </w:r>
      <w:r w:rsidR="00382375">
        <w:t>stio sud da ga je Porezna uprav</w:t>
      </w:r>
      <w:r w:rsidR="00E21363">
        <w:t>a</w:t>
      </w:r>
      <w:r w:rsidR="00382375">
        <w:t xml:space="preserve"> </w:t>
      </w:r>
      <w:r w:rsidR="00E21363">
        <w:t>izvijestila da će mu preostali iznos njihovog potraživanja od 5.500,00 kn biti otpi</w:t>
      </w:r>
      <w:r w:rsidR="00382375">
        <w:t>s</w:t>
      </w:r>
      <w:r w:rsidR="00E21363">
        <w:t>an tijekom lipnj</w:t>
      </w:r>
      <w:r w:rsidR="00382375">
        <w:t>a</w:t>
      </w:r>
      <w:r w:rsidR="00E21363">
        <w:t xml:space="preserve"> ove godine</w:t>
      </w:r>
      <w:r w:rsidR="0096580F">
        <w:t>.</w:t>
      </w:r>
      <w:r w:rsidR="00E21363">
        <w:t xml:space="preserve"> Stoga je sud odgodio pripremno ročište za 29. </w:t>
      </w:r>
      <w:r w:rsidR="00382375">
        <w:t>l</w:t>
      </w:r>
      <w:r w:rsidR="00E21363">
        <w:t>ipnja ove godine.</w:t>
      </w:r>
    </w:p>
    <w:p w:rsidRDefault="0096580F" w:rsidP="00B006F8" w:rsidR="0096580F">
      <w:pPr>
        <w:spacing w:after="0"/>
        <w:jc w:val="both"/>
      </w:pPr>
    </w:p>
    <w:p w:rsidRDefault="00E21363" w:rsidP="00B006F8" w:rsidR="0070011E">
      <w:pPr>
        <w:spacing w:after="0"/>
        <w:jc w:val="both"/>
      </w:pPr>
      <w:r>
        <w:tab/>
        <w:t>Podnes</w:t>
      </w:r>
      <w:r w:rsidR="00382375">
        <w:t>k</w:t>
      </w:r>
      <w:r>
        <w:t>om od 1</w:t>
      </w:r>
      <w:r w:rsidR="0096580F">
        <w:t>6</w:t>
      </w:r>
      <w:r>
        <w:t xml:space="preserve">. </w:t>
      </w:r>
      <w:r w:rsidR="0096580F">
        <w:t>t</w:t>
      </w:r>
      <w:r>
        <w:t>ravnja 2018.g. potrošač j</w:t>
      </w:r>
      <w:r w:rsidR="00382375">
        <w:t>e</w:t>
      </w:r>
      <w:r>
        <w:t xml:space="preserve"> dopunio</w:t>
      </w:r>
      <w:r w:rsidR="0096580F">
        <w:t xml:space="preserve"> predmet</w:t>
      </w:r>
      <w:r w:rsidR="00382375">
        <w:t>n</w:t>
      </w:r>
      <w:r w:rsidR="0096580F">
        <w:t>i prijed</w:t>
      </w:r>
      <w:r w:rsidR="00382375">
        <w:t>l</w:t>
      </w:r>
      <w:r w:rsidR="0096580F">
        <w:t>og na način da je u Plan ispunjenja obveza dodao dug p</w:t>
      </w:r>
      <w:r w:rsidR="00382375">
        <w:t>r</w:t>
      </w:r>
      <w:r w:rsidR="0096580F">
        <w:t xml:space="preserve">ema HRT </w:t>
      </w:r>
      <w:r w:rsidR="00382375">
        <w:t>Z</w:t>
      </w:r>
      <w:r w:rsidR="0096580F">
        <w:t>agreb u iznosu od 1.160,69 kn te je pred</w:t>
      </w:r>
      <w:r w:rsidR="00382375">
        <w:t>l</w:t>
      </w:r>
      <w:r w:rsidR="0096580F">
        <w:t>ožio otpis navede</w:t>
      </w:r>
      <w:r w:rsidR="00382375">
        <w:t>n</w:t>
      </w:r>
      <w:r w:rsidR="0096580F">
        <w:t>og potraži</w:t>
      </w:r>
      <w:r w:rsidR="00382375">
        <w:t>vanja u iznosu od 99% tako d</w:t>
      </w:r>
      <w:r w:rsidR="0096580F">
        <w:t>a</w:t>
      </w:r>
      <w:r w:rsidR="00382375">
        <w:t xml:space="preserve"> </w:t>
      </w:r>
      <w:r w:rsidR="0096580F">
        <w:t>mu ostane za ispl</w:t>
      </w:r>
      <w:r w:rsidR="00B6358D">
        <w:t>a</w:t>
      </w:r>
      <w:r w:rsidR="0096580F">
        <w:t>tu iznos od 11,61 kn koj</w:t>
      </w:r>
      <w:r w:rsidR="00B6358D">
        <w:t>e</w:t>
      </w:r>
      <w:r w:rsidR="0096580F">
        <w:t>g</w:t>
      </w:r>
      <w:r w:rsidR="00B6358D">
        <w:t xml:space="preserve"> </w:t>
      </w:r>
      <w:r w:rsidR="0096580F">
        <w:t>će ispl</w:t>
      </w:r>
      <w:r w:rsidR="00B6358D">
        <w:t>a</w:t>
      </w:r>
      <w:r w:rsidR="0096580F">
        <w:t>titi jednokratno. Nave</w:t>
      </w:r>
      <w:r w:rsidR="00B6358D">
        <w:t>d</w:t>
      </w:r>
      <w:r w:rsidR="0096580F">
        <w:t>eni po</w:t>
      </w:r>
      <w:r w:rsidR="00B6358D">
        <w:t>d</w:t>
      </w:r>
      <w:r w:rsidR="0096580F">
        <w:t>nesak j</w:t>
      </w:r>
      <w:r w:rsidR="00B6358D">
        <w:t>e</w:t>
      </w:r>
      <w:r w:rsidR="0096580F">
        <w:t xml:space="preserve"> dostavljen vjerovniku HRT </w:t>
      </w:r>
      <w:r w:rsidR="00B6358D">
        <w:t>Z</w:t>
      </w:r>
      <w:r w:rsidR="0096580F">
        <w:t xml:space="preserve">agreb 04. </w:t>
      </w:r>
      <w:r w:rsidR="00B6358D">
        <w:t>l</w:t>
      </w:r>
      <w:r w:rsidR="0096580F">
        <w:t>ipnja 2018.g. koji se nije očitovao o istom. Podnes</w:t>
      </w:r>
      <w:r w:rsidR="00B6358D">
        <w:t>k</w:t>
      </w:r>
      <w:r w:rsidR="0096580F">
        <w:t>om o</w:t>
      </w:r>
      <w:r w:rsidR="00B6358D">
        <w:t>d</w:t>
      </w:r>
      <w:r w:rsidR="0096580F">
        <w:t xml:space="preserve"> 17. </w:t>
      </w:r>
      <w:r w:rsidR="00B6358D">
        <w:t>t</w:t>
      </w:r>
      <w:r w:rsidR="0096580F">
        <w:t>ravnja 2018.g. potr</w:t>
      </w:r>
      <w:r w:rsidR="00B6358D">
        <w:t>o</w:t>
      </w:r>
      <w:r w:rsidR="0096580F">
        <w:t>šač j</w:t>
      </w:r>
      <w:r w:rsidR="00B6358D">
        <w:t>e</w:t>
      </w:r>
      <w:r w:rsidR="0096580F">
        <w:t xml:space="preserve"> izvijestio sud da je zaprimio dopis Porezn</w:t>
      </w:r>
      <w:r w:rsidR="00B6358D">
        <w:t>e</w:t>
      </w:r>
      <w:r w:rsidR="0096580F">
        <w:t xml:space="preserve"> uprave Područni ured Šibenik od 12.</w:t>
      </w:r>
      <w:r w:rsidR="00B6358D">
        <w:t xml:space="preserve"> t</w:t>
      </w:r>
      <w:r w:rsidR="0096580F">
        <w:t>ravnja 2018.g. koj</w:t>
      </w:r>
      <w:r w:rsidR="00B6358D">
        <w:t>e</w:t>
      </w:r>
      <w:r w:rsidR="0096580F">
        <w:t>g</w:t>
      </w:r>
      <w:r w:rsidR="00B6358D">
        <w:t xml:space="preserve"> </w:t>
      </w:r>
      <w:r w:rsidR="0096580F">
        <w:t>je dostav</w:t>
      </w:r>
      <w:r w:rsidR="00B6358D">
        <w:t>i</w:t>
      </w:r>
      <w:r w:rsidR="0096580F">
        <w:t xml:space="preserve">o </w:t>
      </w:r>
      <w:r w:rsidR="00B6358D">
        <w:t xml:space="preserve">sudu </w:t>
      </w:r>
      <w:r w:rsidR="0096580F">
        <w:t>iz koj</w:t>
      </w:r>
      <w:r w:rsidR="00B6358D">
        <w:t>e</w:t>
      </w:r>
      <w:r w:rsidR="0096580F">
        <w:t>g proizla</w:t>
      </w:r>
      <w:r w:rsidR="00B6358D">
        <w:t>z</w:t>
      </w:r>
      <w:r w:rsidR="0096580F">
        <w:t>i</w:t>
      </w:r>
      <w:r w:rsidR="00B6358D">
        <w:t xml:space="preserve"> d</w:t>
      </w:r>
      <w:r w:rsidR="0096580F">
        <w:t>a će mu preostali iznos potr</w:t>
      </w:r>
      <w:r w:rsidR="00B6358D">
        <w:t>a</w:t>
      </w:r>
      <w:r w:rsidR="0096580F">
        <w:t xml:space="preserve">živanja u iznosu od 5.500,00 kn biti otpisan tijekom lipnja ove godine. </w:t>
      </w:r>
      <w:r>
        <w:t xml:space="preserve">Ostali vjerovnici se nisu </w:t>
      </w:r>
      <w:r w:rsidR="0096580F">
        <w:t xml:space="preserve">izjasnili o potrošačevom Planu ispunjenja obveza. </w:t>
      </w:r>
      <w:r w:rsidR="00B6358D">
        <w:t>N</w:t>
      </w:r>
      <w:r w:rsidR="00204F8B">
        <w:t>a</w:t>
      </w:r>
      <w:r w:rsidR="00B6358D">
        <w:t xml:space="preserve"> </w:t>
      </w:r>
      <w:r w:rsidR="00204F8B">
        <w:t xml:space="preserve">ročištu od 29. </w:t>
      </w:r>
      <w:r w:rsidR="00B6358D">
        <w:t>l</w:t>
      </w:r>
      <w:r w:rsidR="00204F8B">
        <w:t xml:space="preserve">ipnja 2018.g. </w:t>
      </w:r>
      <w:proofErr w:type="spellStart"/>
      <w:r w:rsidR="00204F8B">
        <w:t>zz</w:t>
      </w:r>
      <w:proofErr w:type="spellEnd"/>
      <w:r w:rsidR="00204F8B">
        <w:t xml:space="preserve"> ovrh</w:t>
      </w:r>
      <w:r w:rsidR="00B6358D">
        <w:t>o</w:t>
      </w:r>
      <w:r w:rsidR="00204F8B">
        <w:t>vodi</w:t>
      </w:r>
      <w:r w:rsidR="00B6358D">
        <w:t>t</w:t>
      </w:r>
      <w:r w:rsidR="00204F8B">
        <w:t>elja R</w:t>
      </w:r>
      <w:r w:rsidR="00B6358D">
        <w:t>H</w:t>
      </w:r>
      <w:r w:rsidR="00204F8B">
        <w:t xml:space="preserve"> je izvij</w:t>
      </w:r>
      <w:r w:rsidR="00B6358D">
        <w:t>e</w:t>
      </w:r>
      <w:r w:rsidR="00204F8B">
        <w:t>stio sud da je njihovo potraživanje u ci</w:t>
      </w:r>
      <w:r w:rsidR="00B6358D">
        <w:t>j</w:t>
      </w:r>
      <w:r w:rsidR="00204F8B">
        <w:t>elo</w:t>
      </w:r>
      <w:r w:rsidR="00B6358D">
        <w:t>s</w:t>
      </w:r>
      <w:r w:rsidR="00204F8B">
        <w:t>t</w:t>
      </w:r>
      <w:r w:rsidR="00B6358D">
        <w:t>i</w:t>
      </w:r>
      <w:r w:rsidR="00204F8B">
        <w:t xml:space="preserve"> otpisa</w:t>
      </w:r>
      <w:r w:rsidR="00B6358D">
        <w:t>n</w:t>
      </w:r>
      <w:r w:rsidR="00204F8B">
        <w:t>o zbog zastare.</w:t>
      </w:r>
      <w:r w:rsidR="00B006F8">
        <w:t xml:space="preserve"> </w:t>
      </w:r>
      <w:r w:rsidR="0070011E">
        <w:t>U Planu ispunjenj</w:t>
      </w:r>
      <w:r w:rsidR="000E124A">
        <w:t>a</w:t>
      </w:r>
      <w:r w:rsidR="0070011E">
        <w:t xml:space="preserve"> obveza potrošač j</w:t>
      </w:r>
      <w:r w:rsidR="000E124A">
        <w:t>e</w:t>
      </w:r>
      <w:r w:rsidR="0070011E">
        <w:t xml:space="preserve"> predložio otpis prijavljenih potraži</w:t>
      </w:r>
      <w:r w:rsidR="000E124A">
        <w:t>v</w:t>
      </w:r>
      <w:r w:rsidR="0070011E">
        <w:t>anja u iznosu od 100% o čemu se vjerovnici nisu izjasnili u zakonskom roku.</w:t>
      </w:r>
    </w:p>
    <w:p w:rsidRDefault="0070011E" w:rsidP="00B006F8" w:rsidR="0070011E">
      <w:pPr>
        <w:spacing w:after="0"/>
        <w:jc w:val="both"/>
      </w:pPr>
    </w:p>
    <w:p w:rsidRDefault="0070011E" w:rsidP="00B006F8" w:rsidR="00594551">
      <w:pPr>
        <w:spacing w:after="0"/>
        <w:jc w:val="both"/>
      </w:pPr>
      <w:r>
        <w:tab/>
        <w:t>Ako se vjerovnik u roku do 30 dana od objave poziva za pripremno ročište nij</w:t>
      </w:r>
      <w:r w:rsidR="000E124A">
        <w:t>e</w:t>
      </w:r>
      <w:r>
        <w:t xml:space="preserve"> izjasnio o Planu ispunjenja obveza teme</w:t>
      </w:r>
      <w:r w:rsidR="000E124A">
        <w:t>l</w:t>
      </w:r>
      <w:r>
        <w:t>jem odredbe čl.50.st.1. ZSP-a smatrat će se da je dao svoj pristanak na plan. Obzirom da u predmet</w:t>
      </w:r>
      <w:r w:rsidR="000E124A">
        <w:t>n</w:t>
      </w:r>
      <w:r>
        <w:t>om slučaju nijeda</w:t>
      </w:r>
      <w:r w:rsidR="000E124A">
        <w:t>n</w:t>
      </w:r>
      <w:r>
        <w:t xml:space="preserve"> vjerovnik nije uskratio pristanak na Plan ispunj</w:t>
      </w:r>
      <w:r w:rsidR="000E124A">
        <w:t>e</w:t>
      </w:r>
      <w:r>
        <w:t>nj</w:t>
      </w:r>
      <w:r w:rsidR="000E124A">
        <w:t>a</w:t>
      </w:r>
      <w:r>
        <w:t xml:space="preserve"> obveza temeljem odredbe čl.50.st.2. ZSP-a smatra se da je plan prihvaćen. Prema odredbi čl.50.st.4. ZSP-a prihvać</w:t>
      </w:r>
      <w:r w:rsidR="000E124A">
        <w:t>e</w:t>
      </w:r>
      <w:r>
        <w:t xml:space="preserve">ni plan </w:t>
      </w:r>
      <w:r w:rsidR="000E124A">
        <w:t>unosi s</w:t>
      </w:r>
      <w:r>
        <w:t>e</w:t>
      </w:r>
      <w:r w:rsidR="000E124A">
        <w:t xml:space="preserve"> </w:t>
      </w:r>
      <w:r>
        <w:t xml:space="preserve">u </w:t>
      </w:r>
      <w:r w:rsidR="000E124A">
        <w:t>u</w:t>
      </w:r>
      <w:r>
        <w:t>pisnik i ima učinak suds</w:t>
      </w:r>
      <w:r w:rsidR="000E124A">
        <w:t>k</w:t>
      </w:r>
      <w:r>
        <w:t xml:space="preserve">e nagodbe. Stoga je sud odlučio kao u točki </w:t>
      </w:r>
      <w:r w:rsidR="00594551">
        <w:t>I.</w:t>
      </w:r>
      <w:r>
        <w:t xml:space="preserve"> izreke rješenja. </w:t>
      </w:r>
    </w:p>
    <w:p w:rsidRDefault="00594551" w:rsidP="00B006F8" w:rsidR="00594551">
      <w:pPr>
        <w:spacing w:after="0"/>
        <w:jc w:val="both"/>
      </w:pPr>
    </w:p>
    <w:p w:rsidRDefault="00594551" w:rsidP="00B006F8" w:rsidR="004C0BC2">
      <w:pPr>
        <w:spacing w:after="0"/>
        <w:jc w:val="both"/>
      </w:pPr>
      <w:r>
        <w:lastRenderedPageBreak/>
        <w:tab/>
        <w:t>Prema odredbi čl.51.st.4. ZSP-a ako plan ispunj</w:t>
      </w:r>
      <w:r w:rsidR="000E124A">
        <w:t>e</w:t>
      </w:r>
      <w:r>
        <w:t>nj</w:t>
      </w:r>
      <w:r w:rsidR="000E124A">
        <w:t>a</w:t>
      </w:r>
      <w:r>
        <w:t xml:space="preserve"> obveza bude prihvaćen, prij</w:t>
      </w:r>
      <w:r w:rsidR="000E124A">
        <w:t>e</w:t>
      </w:r>
      <w:r>
        <w:t>d</w:t>
      </w:r>
      <w:r w:rsidR="000E124A">
        <w:t>l</w:t>
      </w:r>
      <w:r>
        <w:t>og za otvaranj</w:t>
      </w:r>
      <w:r w:rsidR="000E124A">
        <w:t>e</w:t>
      </w:r>
      <w:r>
        <w:t xml:space="preserve"> stečajnog pos</w:t>
      </w:r>
      <w:r w:rsidR="000E124A">
        <w:t>t</w:t>
      </w:r>
      <w:r>
        <w:t>upka potrošača smatra se povučenim. Stoga je sud odlučio kao</w:t>
      </w:r>
      <w:r w:rsidR="000E124A">
        <w:t xml:space="preserve"> </w:t>
      </w:r>
      <w:r>
        <w:t>u točki II. izrek</w:t>
      </w:r>
      <w:r w:rsidR="000E124A">
        <w:t>e</w:t>
      </w:r>
      <w:r>
        <w:t xml:space="preserve"> rješenja.</w:t>
      </w:r>
      <w:r w:rsidR="0070011E">
        <w:t xml:space="preserve">  </w:t>
      </w:r>
    </w:p>
    <w:p w:rsidRDefault="00204F8B" w:rsidP="00204F8B" w:rsidR="00204F8B">
      <w:pPr>
        <w:pStyle w:val="Odlomakpopisa"/>
        <w:spacing w:after="0"/>
        <w:ind w:left="1065"/>
      </w:pPr>
    </w:p>
    <w:p w:rsidRDefault="004F0878" w:rsidP="008B0546" w:rsidR="00204F8B">
      <w:pPr>
        <w:pStyle w:val="Odlomakpopisa"/>
        <w:spacing w:after="0"/>
        <w:ind w:left="1065"/>
        <w:jc w:val="center"/>
      </w:pPr>
      <w:r>
        <w:t xml:space="preserve">U Kninu, 28. </w:t>
      </w:r>
      <w:r w:rsidR="008B0546">
        <w:t>r</w:t>
      </w:r>
      <w:r>
        <w:t>ujna 2018.g.</w:t>
      </w:r>
    </w:p>
    <w:p w:rsidRDefault="004F0878" w:rsidP="00204F8B" w:rsidR="004F0878">
      <w:pPr>
        <w:pStyle w:val="Odlomakpopisa"/>
        <w:spacing w:after="0"/>
        <w:ind w:left="1065"/>
      </w:pPr>
    </w:p>
    <w:p w:rsidRDefault="004F0878" w:rsidP="00975383" w:rsidR="004F0878">
      <w:pPr>
        <w:pStyle w:val="Odlomakpopisa"/>
        <w:spacing w:after="0" w:before="240"/>
        <w:ind w:left="106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75383">
        <w:t xml:space="preserve">  </w:t>
      </w:r>
      <w:r>
        <w:t>S U D A C:</w:t>
      </w:r>
    </w:p>
    <w:p w:rsidRDefault="004F0878" w:rsidP="00975383" w:rsidR="004F0878">
      <w:pPr>
        <w:spacing w:after="0"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B0546">
        <w:t xml:space="preserve">             </w:t>
      </w:r>
      <w:r w:rsidR="00975383">
        <w:t xml:space="preserve">                </w:t>
      </w:r>
      <w:r>
        <w:t xml:space="preserve">Zrinka </w:t>
      </w:r>
      <w:proofErr w:type="spellStart"/>
      <w:r w:rsidR="008B0546">
        <w:t>G</w:t>
      </w:r>
      <w:r>
        <w:t>ojo</w:t>
      </w:r>
      <w:proofErr w:type="spellEnd"/>
      <w:r w:rsidR="00474C89">
        <w:t>,v.r.</w:t>
      </w:r>
    </w:p>
    <w:p w:rsidRDefault="004F0878" w:rsidP="00204F8B" w:rsidR="004F0878">
      <w:pPr>
        <w:pStyle w:val="Odlomakpopisa"/>
        <w:spacing w:after="0"/>
        <w:ind w:left="1065"/>
      </w:pPr>
    </w:p>
    <w:p w:rsidRDefault="004F0878" w:rsidP="008B0546" w:rsidR="004F0878" w:rsidRPr="008B0546">
      <w:pPr>
        <w:spacing w:after="0"/>
        <w:rPr>
          <w:b/>
        </w:rPr>
      </w:pPr>
      <w:r w:rsidRPr="008B0546">
        <w:rPr>
          <w:b/>
        </w:rPr>
        <w:t>POUKA O PRAVNOM LIJEKU:</w:t>
      </w:r>
    </w:p>
    <w:p w:rsidRDefault="004F0878" w:rsidP="008B0546" w:rsidR="00DC4A36">
      <w:pPr>
        <w:spacing w:after="0"/>
        <w:ind w:firstLine="708"/>
      </w:pPr>
      <w:r>
        <w:t>Protiv o</w:t>
      </w:r>
      <w:r w:rsidR="008B0546">
        <w:t>v</w:t>
      </w:r>
      <w:r>
        <w:t>og rješenja mož</w:t>
      </w:r>
      <w:r w:rsidR="008B0546">
        <w:t xml:space="preserve">e </w:t>
      </w:r>
      <w:r>
        <w:t>se po</w:t>
      </w:r>
      <w:r w:rsidR="008B0546">
        <w:t>d</w:t>
      </w:r>
      <w:r>
        <w:t>nijeti žalba u roku od 15 dana</w:t>
      </w:r>
      <w:r w:rsidR="00812B67">
        <w:t xml:space="preserve"> od dostave istog</w:t>
      </w:r>
      <w:r>
        <w:t xml:space="preserve"> putem ovog suda o kojoj odlučuje</w:t>
      </w:r>
      <w:r w:rsidR="008B0546">
        <w:t xml:space="preserve"> Županijski sud. Žalb</w:t>
      </w:r>
      <w:r w:rsidR="00812B67">
        <w:t>a</w:t>
      </w:r>
      <w:r w:rsidR="008B0546">
        <w:t xml:space="preserve"> </w:t>
      </w:r>
      <w:r w:rsidR="00812B67">
        <w:t xml:space="preserve">ne odgađa provedbu rješenja (čl.27.st.2. ZSP-a). </w:t>
      </w:r>
    </w:p>
    <w:p w:rsidRDefault="00DC4A36" w:rsidP="00204F8B" w:rsidR="00DC4A36">
      <w:pPr>
        <w:pStyle w:val="Odlomakpopisa"/>
        <w:spacing w:after="0"/>
        <w:ind w:left="1065"/>
      </w:pPr>
    </w:p>
    <w:p w:rsidRDefault="00DC4A36" w:rsidP="008B0546" w:rsidR="00DC4A36" w:rsidRPr="008B0546">
      <w:pPr>
        <w:spacing w:after="0"/>
        <w:rPr>
          <w:b/>
        </w:rPr>
      </w:pPr>
      <w:r w:rsidRPr="008B0546">
        <w:rPr>
          <w:b/>
        </w:rPr>
        <w:t>DN-a:</w:t>
      </w:r>
    </w:p>
    <w:p w:rsidRDefault="008B0546" w:rsidP="008B0546" w:rsidR="00DC4A36">
      <w:pPr>
        <w:spacing w:after="0"/>
      </w:pPr>
      <w:r>
        <w:t xml:space="preserve">             </w:t>
      </w:r>
      <w:r w:rsidR="00DC4A36">
        <w:t>-</w:t>
      </w:r>
      <w:r>
        <w:t xml:space="preserve"> </w:t>
      </w:r>
      <w:r w:rsidR="00DC4A36">
        <w:t>potrošaču Dragosl</w:t>
      </w:r>
      <w:r>
        <w:t>a</w:t>
      </w:r>
      <w:r w:rsidR="00DC4A36">
        <w:t>vu Tomić poš</w:t>
      </w:r>
      <w:r>
        <w:t>t</w:t>
      </w:r>
      <w:r w:rsidR="00DC4A36">
        <w:t>om na adresu p</w:t>
      </w:r>
      <w:r>
        <w:t>r</w:t>
      </w:r>
      <w:r w:rsidR="00DC4A36">
        <w:t>ebiva</w:t>
      </w:r>
      <w:r>
        <w:t>l</w:t>
      </w:r>
      <w:r w:rsidR="00DC4A36">
        <w:t>išta</w:t>
      </w:r>
    </w:p>
    <w:p w:rsidRDefault="008B0546" w:rsidP="008B0546" w:rsidR="004F0878">
      <w:pPr>
        <w:spacing w:after="0"/>
      </w:pPr>
      <w:r>
        <w:t xml:space="preserve">             </w:t>
      </w:r>
      <w:r w:rsidR="00DC4A36">
        <w:t xml:space="preserve">- </w:t>
      </w:r>
      <w:r w:rsidR="006D6AA0">
        <w:t>svim sudionicima putem e-oglasne ploče sudova</w:t>
      </w:r>
      <w:r w:rsidR="00812B67">
        <w:t xml:space="preserve"> </w:t>
      </w:r>
    </w:p>
    <w:p w:rsidRDefault="006D6AA0" w:rsidP="00975383" w:rsidR="006D6AA0">
      <w:pPr>
        <w:spacing w:after="0"/>
        <w:ind w:firstLine="708"/>
      </w:pPr>
      <w:r>
        <w:t>Smatra se da je dostava pi</w:t>
      </w:r>
      <w:r w:rsidR="006D326C">
        <w:t>s</w:t>
      </w:r>
      <w:r>
        <w:t>mena obavljena iste</w:t>
      </w:r>
      <w:r w:rsidR="006D326C">
        <w:t>k</w:t>
      </w:r>
      <w:r>
        <w:t>om osmog dana od dana objave pismena na mrežnoj stranici e-oglasna ploča sudova (čl.25.st.2. ZSP).</w:t>
      </w:r>
    </w:p>
    <w:p w:rsidRDefault="00A2763A" w:rsidP="00A2763A" w:rsidR="00A2763A" w:rsidRPr="003569B1">
      <w:pPr>
        <w:pStyle w:val="Odlomakpopisa"/>
        <w:spacing w:after="0"/>
        <w:ind w:left="1065"/>
        <w:jc w:val="both"/>
      </w:pPr>
      <w:r>
        <w:t xml:space="preserve"> </w:t>
      </w:r>
    </w:p>
    <w:sectPr w:rsidR="00A2763A" w:rsidRPr="003569B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C26" w:rsidP="00A5454C" w:rsidR="001B1C26">
      <w:pPr>
        <w:spacing w:lineRule="auto" w:line="240" w:after="0"/>
      </w:pPr>
      <w:r>
        <w:separator/>
      </w:r>
    </w:p>
  </w:endnote>
  <w:endnote w:id="0" w:type="continuationSeparator">
    <w:p w:rsidRDefault="001B1C26" w:rsidP="00A5454C" w:rsidR="001B1C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C26" w:rsidP="00A5454C" w:rsidR="001B1C26">
      <w:pPr>
        <w:spacing w:lineRule="auto" w:line="240" w:after="0"/>
      </w:pPr>
      <w:r>
        <w:separator/>
      </w:r>
    </w:p>
  </w:footnote>
  <w:footnote w:id="0" w:type="continuationSeparator">
    <w:p w:rsidRDefault="001B1C26" w:rsidP="00A5454C" w:rsidR="001B1C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546" w:rsidR="00A5454C">
    <w:pPr>
      <w:pStyle w:val="Zaglavlje"/>
    </w:pPr>
    <w:r>
      <w:tab/>
    </w:r>
    <w:r w:rsidR="00A5454C">
      <w:tab/>
    </w:r>
    <w:proofErr w:type="spellStart"/>
    <w:r w:rsidR="00A5454C">
      <w:t>Sp</w:t>
    </w:r>
    <w:proofErr w:type="spellEnd"/>
    <w:r w:rsidR="00A5454C">
      <w:t>-4/17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73036"/>
    <w:multiLevelType w:val="hybridMultilevel"/>
    <w:tmpl w:val="4CEC4E50"/>
    <w:lvl w:tplc="C1E058AC" w:ilvl="0">
      <w:start w:val="1"/>
      <w:numFmt w:val="bullet"/>
      <w:lvlText w:val="-"/>
      <w:lvlJc w:val="left"/>
      <w:pPr>
        <w:ind w:hanging="360" w:left="142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3B2259B1"/>
    <w:multiLevelType w:val="hybridMultilevel"/>
    <w:tmpl w:val="0DD8806A"/>
    <w:lvl w:tplc="B7107E7E" w:ilvl="0">
      <w:start w:val="1"/>
      <w:numFmt w:val="decimal"/>
      <w:lvlText w:val="%1."/>
      <w:lvlJc w:val="left"/>
      <w:pPr>
        <w:ind w:hanging="360" w:left="3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0493FCB"/>
    <w:multiLevelType w:val="hybridMultilevel"/>
    <w:tmpl w:val="0044A5C2"/>
    <w:lvl w:tplc="F6AA83F0" w:ilvl="0">
      <w:start w:val="2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9E1FEC"/>
    <w:multiLevelType w:val="hybridMultilevel"/>
    <w:tmpl w:val="15FA79D8"/>
    <w:lvl w:tplc="6B88BFA8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56E670C6"/>
    <w:multiLevelType w:val="hybridMultilevel"/>
    <w:tmpl w:val="BE149306"/>
    <w:lvl w:tplc="B4E2E0BA" w:ilvl="0">
      <w:start w:val="3"/>
      <w:numFmt w:val="decimal"/>
      <w:lvlText w:val="%1."/>
      <w:lvlJc w:val="left"/>
      <w:pPr>
        <w:ind w:hanging="360" w:left="3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057"/>
      </w:pPr>
    </w:lvl>
    <w:lvl w:tentative="true" w:tplc="041A001B" w:ilvl="2">
      <w:start w:val="1"/>
      <w:numFmt w:val="lowerRoman"/>
      <w:lvlText w:val="%3."/>
      <w:lvlJc w:val="right"/>
      <w:pPr>
        <w:ind w:hanging="180" w:left="4777"/>
      </w:pPr>
    </w:lvl>
    <w:lvl w:tentative="true" w:tplc="041A000F" w:ilvl="3">
      <w:start w:val="1"/>
      <w:numFmt w:val="decimal"/>
      <w:lvlText w:val="%4."/>
      <w:lvlJc w:val="left"/>
      <w:pPr>
        <w:ind w:hanging="360" w:left="5497"/>
      </w:pPr>
    </w:lvl>
    <w:lvl w:tentative="true" w:tplc="041A0019" w:ilvl="4">
      <w:start w:val="1"/>
      <w:numFmt w:val="lowerLetter"/>
      <w:lvlText w:val="%5."/>
      <w:lvlJc w:val="left"/>
      <w:pPr>
        <w:ind w:hanging="360" w:left="6217"/>
      </w:pPr>
    </w:lvl>
    <w:lvl w:tentative="true" w:tplc="041A001B" w:ilvl="5">
      <w:start w:val="1"/>
      <w:numFmt w:val="lowerRoman"/>
      <w:lvlText w:val="%6."/>
      <w:lvlJc w:val="right"/>
      <w:pPr>
        <w:ind w:hanging="180" w:left="6937"/>
      </w:pPr>
    </w:lvl>
    <w:lvl w:tentative="true" w:tplc="041A000F" w:ilvl="6">
      <w:start w:val="1"/>
      <w:numFmt w:val="decimal"/>
      <w:lvlText w:val="%7."/>
      <w:lvlJc w:val="left"/>
      <w:pPr>
        <w:ind w:hanging="360" w:left="7657"/>
      </w:pPr>
    </w:lvl>
    <w:lvl w:tentative="true" w:tplc="041A0019" w:ilvl="7">
      <w:start w:val="1"/>
      <w:numFmt w:val="lowerLetter"/>
      <w:lvlText w:val="%8."/>
      <w:lvlJc w:val="left"/>
      <w:pPr>
        <w:ind w:hanging="360" w:left="8377"/>
      </w:pPr>
    </w:lvl>
    <w:lvl w:tentative="true" w:tplc="041A001B" w:ilvl="8">
      <w:start w:val="1"/>
      <w:numFmt w:val="lowerRoman"/>
      <w:lvlText w:val="%9."/>
      <w:lvlJc w:val="right"/>
      <w:pPr>
        <w:ind w:hanging="180" w:left="9097"/>
      </w:pPr>
    </w:lvl>
  </w:abstractNum>
  <w:abstractNum w:abstractNumId="5">
    <w:nsid w:val="6D495AB0"/>
    <w:multiLevelType w:val="hybridMultilevel"/>
    <w:tmpl w:val="D59EA10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2C0648"/>
    <w:multiLevelType w:val="hybridMultilevel"/>
    <w:tmpl w:val="21B6BC14"/>
    <w:lvl w:tplc="F878BCB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454C"/>
    <w:rsid w:val="00077BA6"/>
    <w:rsid w:val="00090185"/>
    <w:rsid w:val="000A40F0"/>
    <w:rsid w:val="000E124A"/>
    <w:rsid w:val="00137D0F"/>
    <w:rsid w:val="001B1C26"/>
    <w:rsid w:val="00204F8B"/>
    <w:rsid w:val="003569B1"/>
    <w:rsid w:val="00374C3E"/>
    <w:rsid w:val="00382375"/>
    <w:rsid w:val="00391696"/>
    <w:rsid w:val="00396D90"/>
    <w:rsid w:val="00402FCF"/>
    <w:rsid w:val="00460D02"/>
    <w:rsid w:val="00474C89"/>
    <w:rsid w:val="004774CE"/>
    <w:rsid w:val="004A5C0F"/>
    <w:rsid w:val="004C0BC2"/>
    <w:rsid w:val="004F0878"/>
    <w:rsid w:val="00594551"/>
    <w:rsid w:val="006D326C"/>
    <w:rsid w:val="006D6AA0"/>
    <w:rsid w:val="0070011E"/>
    <w:rsid w:val="00812B67"/>
    <w:rsid w:val="008B0546"/>
    <w:rsid w:val="0096580F"/>
    <w:rsid w:val="00975383"/>
    <w:rsid w:val="00980C2A"/>
    <w:rsid w:val="00A2763A"/>
    <w:rsid w:val="00A5454C"/>
    <w:rsid w:val="00AE3AFF"/>
    <w:rsid w:val="00B006F8"/>
    <w:rsid w:val="00B603BE"/>
    <w:rsid w:val="00B6358D"/>
    <w:rsid w:val="00C26BB9"/>
    <w:rsid w:val="00DC4A36"/>
    <w:rsid w:val="00DF71B0"/>
    <w:rsid w:val="00E21363"/>
    <w:rsid w:val="00E579C8"/>
    <w:rsid w:val="00EC184B"/>
    <w:rsid w:val="00F63A2C"/>
    <w:rsid w:val="00FF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454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5454C"/>
  </w:style>
  <w:style w:styleId="Podnoje" w:type="paragraph">
    <w:name w:val="footer"/>
    <w:basedOn w:val="Normal"/>
    <w:link w:val="PodnojeChar"/>
    <w:uiPriority w:val="99"/>
    <w:unhideWhenUsed/>
    <w:rsid w:val="00A5454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5454C"/>
  </w:style>
  <w:style w:styleId="Odlomakpopisa" w:type="paragraph">
    <w:name w:val="List Paragraph"/>
    <w:basedOn w:val="Normal"/>
    <w:uiPriority w:val="34"/>
    <w:qFormat/>
    <w:rsid w:val="00AE3A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53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53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6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B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454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5454C"/>
  </w:style>
  <w:style w:styleId="Podnoje" w:type="paragraph">
    <w:name w:val="footer"/>
    <w:basedOn w:val="Normal"/>
    <w:link w:val="PodnojeChar"/>
    <w:uiPriority w:val="99"/>
    <w:unhideWhenUsed/>
    <w:rsid w:val="00A5454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5454C"/>
  </w:style>
  <w:style w:styleId="Odlomakpopisa" w:type="paragraph">
    <w:name w:val="List Paragraph"/>
    <w:basedOn w:val="Normal"/>
    <w:uiPriority w:val="34"/>
    <w:qFormat/>
    <w:rsid w:val="00AE3A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53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53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6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B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Sp-4/2017-17</izvorni_sadrzaj>
    <derivirana_varijabla naziv="DomainObject.Oznaka_1">Sp-4/2017-17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Gojo</izvorni_sadrzaj>
    <derivirana_varijabla naziv="DomainObject.DonositeljOdluke.Prezime_1">Gojo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2018.</izvorni_sadrzaj>
    <derivirana_varijabla naziv="DomainObject.Predmet.DatumRjesavanja_1">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Zrinka</izvorni_sadrzaj>
    <derivirana_varijabla naziv="DomainObject.Predmet.PredmetRijesio.Ime_1">Zrinka</derivirana_varijabla>
  </DomainObject.Predmet.PredmetRijesio.Ime>
  <DomainObject.Predmet.PredmetRijesio.Oib>
    <izvorni_sadrzaj>24379992554</izvorni_sadrzaj>
    <derivirana_varijabla naziv="DomainObject.Predmet.PredmetRijesio.Oib_1">24379992554</derivirana_varijabla>
  </DomainObject.Predmet.PredmetRijesio.Oib>
  <DomainObject.Predmet.PredmetRijesio.Prezime>
    <izvorni_sadrzaj>Gojo</izvorni_sadrzaj>
    <derivirana_varijabla naziv="DomainObject.Predmet.PredmetRijesio.Prezime_1">Gojo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</izvorni_sadrzaj>
    <derivirana_varijabla naziv="DomainObject.Predmet.Referada.Naziv_1">Referada 40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>Sudnica br. 26</izvorni_sadrzaj>
    <derivirana_varijabla naziv="DomainObject.Predmet.Referada.Prostorija.Naziv_1">Sudnica br. 26</derivirana_varijabla>
  </DomainObject.Predmet.Referada.Prostorija.Naziv>
  <DomainObject.Predmet.Referada.Prostorija.Oznaka>
    <izvorni_sadrzaj>26</izvorni_sadrzaj>
    <derivirana_varijabla naziv="DomainObject.Predmet.Referada.Prostorija.Oznaka_1">26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Zrinka Gojo</izvorni_sadrzaj>
    <derivirana_varijabla naziv="DomainObject.Predmet.Referada.Sudac_1">Zrinka Gojo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Dragoslav Tomić</izvorni_sadrzaj>
    <derivirana_varijabla naziv="DomainObject.Predmet.StrankaFormated_1">  Dragoslav Tomić</derivirana_varijabla>
  </DomainObject.Predmet.StrankaFormated>
  <DomainObject.Predmet.StrankaFormatedOIB>
    <izvorni_sadrzaj>  Dragoslav Tomić, OIB 08719279424</izvorni_sadrzaj>
    <derivirana_varijabla naziv="DomainObject.Predmet.StrankaFormatedOIB_1">  Dragoslav Tomić, OIB 08719279424</derivirana_varijabla>
  </DomainObject.Predmet.StrankaFormatedOIB>
  <DomainObject.Predmet.StrankaFormatedWithAdress>
    <izvorni_sadrzaj> Dragoslav Tomić, Bobodol 43, 22303 Bobodol</izvorni_sadrzaj>
    <derivirana_varijabla naziv="DomainObject.Predmet.StrankaFormatedWithAdress_1"> Dragoslav Tomić, Bobodol 43, 22303 Bobodol</derivirana_varijabla>
  </DomainObject.Predmet.StrankaFormatedWithAdress>
  <DomainObject.Predmet.StrankaFormatedWithAdressOIB>
    <izvorni_sadrzaj> Dragoslav Tomić, OIB 08719279424, Bobodol 43, 22303 Bobodol</izvorni_sadrzaj>
    <derivirana_varijabla naziv="DomainObject.Predmet.StrankaFormatedWithAdressOIB_1"> Dragoslav Tomić, OIB 08719279424, Bobodol 43, 22303 Bobodol</derivirana_varijabla>
  </DomainObject.Predmet.StrankaFormatedWithAdressOIB>
  <DomainObject.Predmet.StrankaWithAdress>
    <izvorni_sadrzaj>Dragoslav Tomić Bobodol 43,22303 Bobodol</izvorni_sadrzaj>
    <derivirana_varijabla naziv="DomainObject.Predmet.StrankaWithAdress_1">Dragoslav Tomić Bobodol 43,22303 Bobodol</derivirana_varijabla>
  </DomainObject.Predmet.StrankaWithAdress>
  <DomainObject.Predmet.StrankaWithAdressOIB>
    <izvorni_sadrzaj>Dragoslav Tomić, OIB 08719279424, Bobodol 43,22303 Bobodol</izvorni_sadrzaj>
    <derivirana_varijabla naziv="DomainObject.Predmet.StrankaWithAdressOIB_1">Dragoslav Tomić, OIB 08719279424, Bobodol 43,22303 Bobodol</derivirana_varijabla>
  </DomainObject.Predmet.StrankaWithAdressOIB>
  <DomainObject.Predmet.StrankaNazivFormated>
    <izvorni_sadrzaj>Dragoslav Tomić</izvorni_sadrzaj>
    <derivirana_varijabla naziv="DomainObject.Predmet.StrankaNazivFormated_1">Dragoslav Tomić</derivirana_varijabla>
  </DomainObject.Predmet.StrankaNazivFormated>
  <DomainObject.Predmet.StrankaNazivFormatedOIB>
    <izvorni_sadrzaj>Dragoslav Tomić, OIB 08719279424</izvorni_sadrzaj>
    <derivirana_varijabla naziv="DomainObject.Predmet.StrankaNazivFormatedOIB_1">Dragoslav Tomić, OIB 08719279424</derivirana_varijabla>
  </DomainObject.Predmet.StrankaNazivFormatedOIB>
  <DomainObject.Predmet.Sud.Adresa.Naselje>
    <izvorni_sadrzaj>Knin</izvorni_sadrzaj>
    <derivirana_varijabla naziv="DomainObject.Predmet.Sud.Adresa.Naselje_1">Knin</derivirana_varijabla>
  </DomainObject.Predmet.Sud.Adresa.Naselje>
  <DomainObject.Predmet.Sud.Adresa.NaseljeLokativ>
    <izvorni_sadrzaj>Kninu</izvorni_sadrzaj>
    <derivirana_varijabla naziv="DomainObject.Predmet.Sud.Adresa.NaseljeLokativ_1">Kninu</derivirana_varijabla>
  </DomainObject.Predmet.Sud.Adresa.NaseljeLokativ>
  <DomainObject.Predmet.Sud.Adresa.PostBroj>
    <izvorni_sadrzaj>22300</izvorni_sadrzaj>
    <derivirana_varijabla naziv="DomainObject.Predmet.Sud.Adresa.PostBroj_1">22300</derivirana_varijabla>
  </DomainObject.Predmet.Sud.Adresa.PostBroj>
  <DomainObject.Predmet.Sud.Adresa.UlicaIKBR>
    <izvorni_sadrzaj>Dr. Franje Tuđmana 6</izvorni_sadrzaj>
    <derivirana_varijabla naziv="DomainObject.Predmet.Sud.Adresa.UlicaIKBR_1">Dr. Franje Tuđmana 6</derivirana_varijabla>
  </DomainObject.Predmet.Sud.Adresa.UlicaIKBR>
  <DomainObject.Predmet.Sud.Naziv>
    <izvorni_sadrzaj>Općinski sud u Šibeniku - Stalna služba u Kninu</izvorni_sadrzaj>
    <derivirana_varijabla naziv="DomainObject.Predmet.Sud.Naziv_1">Općinski sud u Šibeniku - Stalna služba u Kninu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</izvorni_sadrzaj>
    <derivirana_varijabla naziv="DomainObject.Predmet.TrenutnaLokacijaSpisa.Naziv_1">Referada 40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u Kninu</izvorni_sadrzaj>
    <derivirana_varijabla naziv="DomainObject.Predmet.UstrojstvenaJedinicaVodi.Naziv_1">Sudska pisarnica SS u Kninu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Mudrinić</izvorni_sadrzaj>
    <derivirana_varijabla naziv="DomainObject.Predmet.Zapisnicar_1">Marija Mudrinić</derivirana_varijabla>
  </DomainObject.Predmet.Zapisnicar>
  <DomainObject.Predmet.StrankaListFormated>
    <izvorni_sadrzaj>
      <item>Dragoslav Tomić</item>
    </izvorni_sadrzaj>
    <derivirana_varijabla naziv="DomainObject.Predmet.StrankaListFormated_1">
      <item>Dragoslav Tomić</item>
    </derivirana_varijabla>
  </DomainObject.Predmet.StrankaListFormated>
  <DomainObject.Predmet.StrankaListFormatedOIB>
    <izvorni_sadrzaj>
      <item>Dragoslav Tomić, OIB 08719279424</item>
    </izvorni_sadrzaj>
    <derivirana_varijabla naziv="DomainObject.Predmet.StrankaListFormatedOIB_1">
      <item>Dragoslav Tomić, OIB 08719279424</item>
    </derivirana_varijabla>
  </DomainObject.Predmet.StrankaListFormatedOIB>
  <DomainObject.Predmet.StrankaListFormatedWithAdress>
    <izvorni_sadrzaj>
      <item>Dragoslav Tomić, Bobodol 43, 22303 Bobodol</item>
    </izvorni_sadrzaj>
    <derivirana_varijabla naziv="DomainObject.Predmet.StrankaListFormatedWithAdress_1">
      <item>Dragoslav Tomić, Bobodol 43, 22303 Bobodol</item>
    </derivirana_varijabla>
  </DomainObject.Predmet.StrankaListFormatedWithAdress>
  <DomainObject.Predmet.StrankaListFormatedWithAdressOIB>
    <izvorni_sadrzaj>
      <item>Dragoslav Tomić, OIB 08719279424, Bobodol 43, 22303 Bobodol</item>
    </izvorni_sadrzaj>
    <derivirana_varijabla naziv="DomainObject.Predmet.StrankaListFormatedWithAdressOIB_1">
      <item>Dragoslav Tomić, OIB 08719279424, Bobodol 43, 22303 Bobodol</item>
    </derivirana_varijabla>
  </DomainObject.Predmet.StrankaListFormatedWithAdressOIB>
  <DomainObject.Predmet.StrankaListNazivFormated>
    <izvorni_sadrzaj>
      <item>Dragoslav Tomić</item>
    </izvorni_sadrzaj>
    <derivirana_varijabla naziv="DomainObject.Predmet.StrankaListNazivFormated_1">
      <item>Dragoslav Tomić</item>
    </derivirana_varijabla>
  </DomainObject.Predmet.StrankaListNazivFormated>
  <DomainObject.Predmet.StrankaListNazivFormatedOIB>
    <izvorni_sadrzaj>
      <item>Dragoslav Tomić, OIB 08719279424</item>
    </izvorni_sadrzaj>
    <derivirana_varijabla naziv="DomainObject.Predmet.StrankaListNazivFormatedOIB_1">
      <item>Dragoslav Tomić, OIB 08719279424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</item>
      <item>Mirjana Grubić</item>
    </izvorni_sadrzaj>
    <derivirana_varijabla naziv="DomainObject.Predmet.OstaliListFormated_1">
      <item>Republika Hrvatska</item>
      <item>Mirjana Grubić</item>
    </derivirana_varijabla>
  </DomainObject.Predmet.OstaliListFormated>
  <DomainObject.Predmet.OstaliListFormatedOIB>
    <izvorni_sadrzaj>
      <item>Republika Hrvatska</item>
      <item>Mirjana Grubić, OIB 68824460988</item>
    </izvorni_sadrzaj>
    <derivirana_varijabla naziv="DomainObject.Predmet.OstaliListFormatedOIB_1">
      <item>Republika Hrvatska</item>
      <item>Mirjana Grubić, OIB 68824460988</item>
    </derivirana_varijabla>
  </DomainObject.Predmet.OstaliListFormatedOIB>
  <DomainObject.Predmet.OstaliListFormatedWithAdress>
    <izvorni_sadrzaj>
      <item>Republika Hrvatska</item>
      <item>Mirjana Grubić, Dinka Šimunovića 23, 21000 Split</item>
    </izvorni_sadrzaj>
    <derivirana_varijabla naziv="DomainObject.Predmet.OstaliListFormatedWithAdress_1">
      <item>Republika Hrvatska</item>
      <item>Mirjana Grubić, Dinka Šimunovića 23, 21000 Split</item>
    </derivirana_varijabla>
  </DomainObject.Predmet.OstaliListFormatedWithAdress>
  <DomainObject.Predmet.OstaliListFormatedWithAdressOIB>
    <izvorni_sadrzaj>
      <item>Republika Hrvatska</item>
      <item>Mirjana Grubić, OIB 68824460988, Dinka Šimunovića 23, 21000 Split</item>
    </izvorni_sadrzaj>
    <derivirana_varijabla naziv="DomainObject.Predmet.OstaliListFormatedWithAdressOIB_1">
      <item>Republika Hrvatska</item>
      <item>Mirjana Grubić, OIB 68824460988, Dinka Šimunovića 23, 21000 Split</item>
    </derivirana_varijabla>
  </DomainObject.Predmet.OstaliListFormatedWithAdressOIB>
  <DomainObject.Predmet.OstaliListNazivFormated>
    <izvorni_sadrzaj>
      <item>Republika Hrvatska</item>
      <item>Mirjana Grubić</item>
    </izvorni_sadrzaj>
    <derivirana_varijabla naziv="DomainObject.Predmet.OstaliListNazivFormated_1">
      <item>Republika Hrvatska</item>
      <item>Mirjana Grubić</item>
    </derivirana_varijabla>
  </DomainObject.Predmet.OstaliListNazivFormated>
  <DomainObject.Predmet.OstaliListNazivFormatedOIB>
    <izvorni_sadrzaj>
      <item>Republika Hrvatska</item>
      <item>Mirjana Grubić, OIB 68824460988</item>
    </izvorni_sadrzaj>
    <derivirana_varijabla naziv="DomainObject.Predmet.OstaliListNazivFormatedOIB_1">
      <item>Republika Hrvatska</item>
      <item>Mirjana Grubić, OIB 68824460988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Sp-4/2017-17</izvorni_sadrzaj>
    <derivirana_varijabla naziv="DomainObject.PoslovniBrojDokumenta_1">Sp-4/2017-17</derivirana_varijabla>
  </DomainObject.PoslovniBrojDokumenta>
  <DomainObject.Predmet.StrankaIDrugi>
    <izvorni_sadrzaj>Dragoslav Tomić</izvorni_sadrzaj>
    <derivirana_varijabla naziv="DomainObject.Predmet.StrankaIDrugi_1">Dragoslav Tomić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Dragoslav Tomić, OIB 08719279424, Bobodol 43, 22303 Bobodol</izvorni_sadrzaj>
    <derivirana_varijabla naziv="DomainObject.Predmet.StrankaIDrugiAdressOIB_1">Dragoslav Tomić, OIB 08719279424, Bobodol 43, 22303 Bobodol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listopada 2018.</izvorni_sadrzaj>
    <derivirana_varijabla naziv="DomainObject.Predmet.OdlukaRjesenje.DatumDonosenjaOdluke_1">1.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Sp-4/2017-17</izvorni_sadrzaj>
    <derivirana_varijabla naziv="DomainObject.Predmet.OdlukaRjesenje.Oznaka_1">Sp-4/2017-17</derivirana_varijabla>
  </DomainObject.Predmet.OdlukaRjesenje.Oznaka>
  <DomainObject.Predmet.SudioniciListNaziv>
    <izvorni_sadrzaj>
      <item>Dragoslav Tomić</item>
      <item>Republika Hrvatska</item>
      <item>Mirjana Grubić</item>
    </izvorni_sadrzaj>
    <derivirana_varijabla naziv="DomainObject.Predmet.SudioniciListNaziv_1">
      <item>Dragoslav Tomić</item>
      <item>Republika Hrvatska</item>
      <item>Mirjana Grubić</item>
    </derivirana_varijabla>
  </DomainObject.Predmet.SudioniciListNaziv>
  <DomainObject.Predmet.SudioniciListAdressOIB>
    <izvorni_sadrzaj>
      <item>Dragoslav Tomić, OIB 08719279424, Bobodol 43,22303 Bobodol</item>
      <item>Republika Hrvatska</item>
      <item>Mirjana Grubić, OIB 68824460988, Dinka Šimunovića 23,21000 Split</item>
    </izvorni_sadrzaj>
    <derivirana_varijabla naziv="DomainObject.Predmet.SudioniciListAdressOIB_1">
      <item>Dragoslav Tomić, OIB 08719279424, Bobodol 43,22303 Bobodol</item>
      <item>Republika Hrvatska</item>
      <item>Mirjana Grubić, OIB 68824460988, Dinka Šimunovića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08719279424</item>
      <item>, OIB null</item>
      <item>, OIB 68824460988</item>
    </izvorni_sadrzaj>
    <derivirana_varijabla naziv="DomainObject.Predmet.SudioniciListNazivOIB_1">
      <item>, OIB 08719279424</item>
      <item>, OIB null</item>
      <item>, OIB 68824460988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256A2-EA0C-4FEB-AF01-0C40CECB8BD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852</properties:Words>
  <properties:Characters>4313</properties:Characters>
  <properties:Lines>104</properties:Lines>
  <properties:Paragraphs>45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2018-09-28T10:42:00Z</dcterms:created>
  <dc:creator>Zrinka Gojo</dc:creator>
  <cp:lastModifiedBy>Marija Mudrinić</cp:lastModifiedBy>
  <cp:lastPrinted>2018-10-01T07:38:00Z</cp:lastPrinted>
  <dcterms:modified xmlns:xsi="http://www.w3.org/2001/XMLSchema-instance" xsi:type="dcterms:W3CDTF">2018-10-01T07:39:00Z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Sp-4/2017-17 / Odluka - Rješenje o povlačenju prijedloga (PRIHVAĆEN_PLAN_OBVEZA_U_STEČAJU_POTROŠAČA.docx)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