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527b" w14:paraId="61b527b" w:rsidRDefault="00C92143" w:rsidP="00C92143" w:rsidR="00C92143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143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335A2"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92143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DE090E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75465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677745">
        <w:rPr>
          <w:rFonts w:hAnsi="Times New Roman" w:ascii="Times New Roman"/>
          <w:b w:val="false"/>
          <w:color w:val="auto"/>
          <w:szCs w:val="24"/>
        </w:rPr>
        <w:t>932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677745">
        <w:rPr>
          <w:rFonts w:hAnsi="Times New Roman" w:ascii="Times New Roman"/>
          <w:b w:val="false"/>
          <w:color w:val="auto"/>
          <w:szCs w:val="24"/>
        </w:rPr>
        <w:t>2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E090E" w:rsidP="00B73156" w:rsidR="00DE090E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 U G L A S N O S T</w:t>
      </w:r>
    </w:p>
    <w:p w:rsidRDefault="00210798" w:rsidP="00DE090E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677745" w:rsidRPr="00677745">
        <w:rPr>
          <w:rFonts w:hAnsi="Times New Roman" w:ascii="Times New Roman"/>
          <w:b w:val="false"/>
          <w:color w:val="auto"/>
          <w:szCs w:val="24"/>
        </w:rPr>
        <w:t>PLANET B d.o.o u stečaju, Zagreb, Bosanska 28, MBS:080419859, OIB:58269543814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77745">
        <w:rPr>
          <w:rFonts w:hAnsi="Times New Roman" w:ascii="Times New Roman"/>
          <w:b w:val="false"/>
          <w:color w:val="auto"/>
          <w:szCs w:val="24"/>
        </w:rPr>
        <w:t>20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77745">
        <w:rPr>
          <w:rFonts w:hAnsi="Times New Roman" w:ascii="Times New Roman"/>
          <w:b w:val="false"/>
          <w:color w:val="auto"/>
          <w:szCs w:val="24"/>
        </w:rPr>
        <w:t>siječnja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677745">
        <w:rPr>
          <w:rFonts w:hAnsi="Times New Roman" w:ascii="Times New Roman"/>
          <w:b w:val="false"/>
          <w:color w:val="auto"/>
          <w:szCs w:val="24"/>
        </w:rPr>
        <w:t>7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775465" w:rsidP="00210798" w:rsidR="0077546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775465" w:rsidP="00775465" w:rsid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 u g l a s n o s t</w:t>
      </w:r>
    </w:p>
    <w:p w:rsidRDefault="00775465" w:rsidP="00775465" w:rsidR="00775465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C57E2E" w:rsidP="00775465" w:rsidR="00C57E2E">
      <w:pPr>
        <w:ind w:firstLine="708"/>
        <w:jc w:val="both"/>
      </w:pPr>
      <w:r w:rsidRPr="00C57E2E">
        <w:t>Daje se suglasnost na završn</w:t>
      </w:r>
      <w:r w:rsidR="00775465">
        <w:t>i</w:t>
      </w:r>
      <w:r w:rsidRPr="00C57E2E">
        <w:t xml:space="preserve"> </w:t>
      </w:r>
      <w:r w:rsidR="00775465">
        <w:t xml:space="preserve">račun i završni </w:t>
      </w:r>
      <w:r w:rsidRPr="00C57E2E">
        <w:t>diob</w:t>
      </w:r>
      <w:r w:rsidR="00775465">
        <w:t xml:space="preserve">ni popis </w:t>
      </w:r>
      <w:r w:rsidR="00CE2CBB">
        <w:t xml:space="preserve">od </w:t>
      </w:r>
      <w:r w:rsidR="00A637B6">
        <w:t>1</w:t>
      </w:r>
      <w:r w:rsidR="00677745">
        <w:t>3</w:t>
      </w:r>
      <w:r w:rsidR="00CE2CBB">
        <w:t xml:space="preserve">. </w:t>
      </w:r>
      <w:r w:rsidR="00677745">
        <w:t>srpnja</w:t>
      </w:r>
      <w:r w:rsidR="00CE2CBB">
        <w:t xml:space="preserve"> 201</w:t>
      </w:r>
      <w:r w:rsidR="00677745">
        <w:t>6</w:t>
      </w:r>
      <w:r w:rsidR="00CE2CBB">
        <w:t>.</w:t>
      </w:r>
    </w:p>
    <w:p w:rsidRDefault="00DE090E" w:rsidP="00DE090E" w:rsidR="00DE090E">
      <w:pPr>
        <w:jc w:val="both"/>
      </w:pPr>
    </w:p>
    <w:p w:rsidRDefault="00210798" w:rsidP="00210798" w:rsidR="00210798">
      <w:pPr>
        <w:ind w:left="360"/>
      </w:pPr>
    </w:p>
    <w:p w:rsidRDefault="00210798" w:rsidP="00700A77" w:rsidR="00210798">
      <w:pPr>
        <w:jc w:val="center"/>
      </w:pPr>
      <w:r>
        <w:t xml:space="preserve">U </w:t>
      </w:r>
      <w:r w:rsidR="00690661">
        <w:t xml:space="preserve">Zagrebu </w:t>
      </w:r>
      <w:r w:rsidR="00677745">
        <w:t>20</w:t>
      </w:r>
      <w:r w:rsidR="00690661">
        <w:t xml:space="preserve">. </w:t>
      </w:r>
      <w:r w:rsidR="00677745">
        <w:t>siječnja</w:t>
      </w:r>
      <w:r w:rsidR="0027235A">
        <w:t xml:space="preserve"> </w:t>
      </w:r>
      <w:r w:rsidR="00690661">
        <w:t>201</w:t>
      </w:r>
      <w:r w:rsidR="00677745">
        <w:t>7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B60735">
        <w:t xml:space="preserve"> v.r.</w:t>
      </w:r>
    </w:p>
    <w:p w:rsidRDefault="00210798" w:rsidP="00210798" w:rsidR="00210798">
      <w:pPr>
        <w:ind w:left="360"/>
        <w:jc w:val="center"/>
      </w:pPr>
    </w:p>
    <w:p w:rsidRDefault="00B60735" w:rsidP="00210798" w:rsidR="00B60735">
      <w:pPr>
        <w:ind w:left="360"/>
        <w:jc w:val="center"/>
      </w:pPr>
    </w:p>
    <w:p w:rsidRDefault="00B60735" w:rsidP="007A1486" w:rsidR="00B6073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60735" w:rsidP="007A1486" w:rsidR="00B6073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60735" w:rsidP="007A1486" w:rsidR="00B60735" w:rsidRPr="007A1486">
      <w:pPr>
        <w:ind w:left="720"/>
      </w:pPr>
    </w:p>
    <w:p w:rsidRDefault="00210798" w:rsidP="00B60735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8203FA4"/>
    <w:multiLevelType w:val="hybridMultilevel"/>
    <w:tmpl w:val="B10CC09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F7D6521C" w:ilvl="1">
      <w:start w:val="1"/>
      <w:numFmt w:val="decimal"/>
      <w:lvlText w:val="%2."/>
      <w:lvlJc w:val="left"/>
      <w:pPr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50FC5"/>
    <w:rsid w:val="000A429C"/>
    <w:rsid w:val="00205B5C"/>
    <w:rsid w:val="00210798"/>
    <w:rsid w:val="00240EBF"/>
    <w:rsid w:val="0027235A"/>
    <w:rsid w:val="002E16DE"/>
    <w:rsid w:val="003B36B4"/>
    <w:rsid w:val="004C2742"/>
    <w:rsid w:val="00562967"/>
    <w:rsid w:val="00655B1F"/>
    <w:rsid w:val="00677745"/>
    <w:rsid w:val="00690661"/>
    <w:rsid w:val="00700A77"/>
    <w:rsid w:val="00775465"/>
    <w:rsid w:val="00867C17"/>
    <w:rsid w:val="008C07A1"/>
    <w:rsid w:val="008C738D"/>
    <w:rsid w:val="00A04249"/>
    <w:rsid w:val="00A637B6"/>
    <w:rsid w:val="00AB58A5"/>
    <w:rsid w:val="00B32B6B"/>
    <w:rsid w:val="00B60735"/>
    <w:rsid w:val="00B73156"/>
    <w:rsid w:val="00C57E2E"/>
    <w:rsid w:val="00C746BA"/>
    <w:rsid w:val="00C92143"/>
    <w:rsid w:val="00CE2CBB"/>
    <w:rsid w:val="00D26C29"/>
    <w:rsid w:val="00DE090E"/>
    <w:rsid w:val="00E5533B"/>
    <w:rsid w:val="00F21EDC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09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završni račun</izvorni_sadrzaj>
    <derivirana_varijabla naziv="DomainObject.Primjedba_1">suglasnost na završni račun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2012.</izvorni_sadrzaj>
    <derivirana_varijabla naziv="DomainObject.Predmet.DatumOsnivanja_1">29.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St-932/2012</izvorni_sadrzaj>
    <derivirana_varijabla naziv="DomainObject.Predmet.OznakaBroj_1">St-932/2012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B d.o.o.</izvorni_sadrzaj>
    <derivirana_varijabla naziv="DomainObject.Predmet.ProtustrankaFormated_1">  PLANET B d.o.o.</derivirana_varijabla>
  </DomainObject.Predmet.ProtustrankaFormated>
  <DomainObject.Predmet.ProtustrankaFormatedOIB>
    <izvorni_sadrzaj>  PLANET B d.o.o., OIB 58269543814</izvorni_sadrzaj>
    <derivirana_varijabla naziv="DomainObject.Predmet.ProtustrankaFormatedOIB_1">  PLANET B d.o.o., OIB 58269543814</derivirana_varijabla>
  </DomainObject.Predmet.ProtustrankaFormatedOIB>
  <DomainObject.Predmet.ProtustrankaFormatedWithAdress>
    <izvorni_sadrzaj> PLANET B d.o.o., BOSANSKA 28, 10000 Zagreb</izvorni_sadrzaj>
    <derivirana_varijabla naziv="DomainObject.Predmet.ProtustrankaFormatedWithAdress_1"> PLANET B d.o.o., BOSANSKA 28, 10000 Zagreb</derivirana_varijabla>
  </DomainObject.Predmet.ProtustrankaFormatedWithAdress>
  <DomainObject.Predmet.ProtustrankaFormatedWithAdressOIB>
    <izvorni_sadrzaj> PLANET B d.o.o., OIB 58269543814, BOSANSKA 28, 10000 Zagreb</izvorni_sadrzaj>
    <derivirana_varijabla naziv="DomainObject.Predmet.ProtustrankaFormatedWithAdressOIB_1"> PLANET B d.o.o., OIB 58269543814, BOSANSKA 28, 10000 Zagreb</derivirana_varijabla>
  </DomainObject.Predmet.ProtustrankaFormatedWithAdressOIB>
  <DomainObject.Predmet.ProtustrankaWithAdress>
    <izvorni_sadrzaj>PLANET B d.o.o. BOSANSKA 28, 10000 Zagreb</izvorni_sadrzaj>
    <derivirana_varijabla naziv="DomainObject.Predmet.ProtustrankaWithAdress_1">PLANET B d.o.o. BOSANSKA 28, 10000 Zagreb</derivirana_varijabla>
  </DomainObject.Predmet.ProtustrankaWithAdress>
  <DomainObject.Predmet.ProtustrankaWithAdressOIB>
    <izvorni_sadrzaj>PLANET B d.o.o., OIB 58269543814, BOSANSKA 28, 10000 Zagreb</izvorni_sadrzaj>
    <derivirana_varijabla naziv="DomainObject.Predmet.ProtustrankaWithAdressOIB_1">PLANET B d.o.o., OIB 58269543814, BOSANSKA 28, 10000 Zagreb</derivirana_varijabla>
  </DomainObject.Predmet.ProtustrankaWithAdressOIB>
  <DomainObject.Predmet.ProtustrankaNazivFormated>
    <izvorni_sadrzaj>PLANET B d.o.o.</izvorni_sadrzaj>
    <derivirana_varijabla naziv="DomainObject.Predmet.ProtustrankaNazivFormated_1">PLANET B d.o.o.</derivirana_varijabla>
  </DomainObject.Predmet.ProtustrankaNazivFormated>
  <DomainObject.Predmet.ProtustrankaNazivFormatedOIB>
    <izvorni_sadrzaj>PLANET B d.o.o., OIB 58269543814</izvorni_sadrzaj>
    <derivirana_varijabla naziv="DomainObject.Predmet.ProtustrankaNazivFormatedOIB_1">PLANET B d.o.o., OIB 58269543814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PLANET B d.o.o.; Nensi Baćar</izvorni_sadrzaj>
    <derivirana_varijabla naziv="DomainObject.Predmet.StrankaFormated_1">  PLANET B d.o.o.; Nensi Baćar</derivirana_varijabla>
  </DomainObject.Predmet.StrankaFormated>
  <DomainObject.Predmet.StrankaFormatedOIB>
    <izvorni_sadrzaj>  PLANET B d.o.o., OIB 58269543814; Nensi Baćar, OIB 84938752530</izvorni_sadrzaj>
    <derivirana_varijabla naziv="DomainObject.Predmet.StrankaFormatedOIB_1">  PLANET B d.o.o., OIB 58269543814; Nensi Baćar, OIB 84938752530</derivirana_varijabla>
  </DomainObject.Predmet.StrankaFormatedOIB>
  <DomainObject.Predmet.StrankaFormatedWithAdress>
    <izvorni_sadrzaj> PLANET B d.o.o., Bosanska 28, 10000 Zagreb; Nensi Baćar, Gornji Prečac 18, 10000 Zagreb</izvorni_sadrzaj>
    <derivirana_varijabla naziv="DomainObject.Predmet.StrankaFormatedWithAdress_1"> PLANET B d.o.o., Bosanska 28, 10000 Zagreb; Nensi Baćar, Gornji Prečac 18, 10000 Zagreb</derivirana_varijabla>
  </DomainObject.Predmet.StrankaFormatedWithAdress>
  <DomainObject.Predmet.StrankaFormatedWithAdressOIB>
    <izvorni_sadrzaj> PLANET B d.o.o., OIB 58269543814, Bosanska 28, 10000 Zagreb; Nensi Baćar, OIB 84938752530, Gornji Prečac 18, 10000 Zagreb</izvorni_sadrzaj>
    <derivirana_varijabla naziv="DomainObject.Predmet.StrankaFormatedWithAdressOIB_1"> PLANET B d.o.o., OIB 58269543814, Bosanska 28, 10000 Zagreb; Nensi Baćar, OIB 84938752530, Gornji Prečac 18, 10000 Zagreb</derivirana_varijabla>
  </DomainObject.Predmet.StrankaFormatedWithAdressOIB>
  <DomainObject.Predmet.StrankaWithAdress>
    <izvorni_sadrzaj>PLANET B d.o.o. Bosanska 28,10000 Zagreb,Nensi Baćar Gornji Prečac 18,10000 Zagreb</izvorni_sadrzaj>
    <derivirana_varijabla naziv="DomainObject.Predmet.StrankaWithAdress_1">PLANET B d.o.o. Bosanska 28,10000 Zagreb,Nensi Baćar Gornji Prečac 18,10000 Zagreb</derivirana_varijabla>
  </DomainObject.Predmet.StrankaWithAdress>
  <DomainObject.Predmet.StrankaWithAdressOIB>
    <izvorni_sadrzaj>PLANET B d.o.o., OIB 58269543814, Bosanska 28,10000 Zagreb,Nensi Baćar, OIB 84938752530, Gornji Prečac 18,10000 Zagreb</izvorni_sadrzaj>
    <derivirana_varijabla naziv="DomainObject.Predmet.StrankaWithAdressOIB_1">PLANET B d.o.o., OIB 58269543814, Bosanska 28,10000 Zagreb,Nensi Baćar, OIB 84938752530, Gornji Prečac 18,10000 Zagreb</derivirana_varijabla>
  </DomainObject.Predmet.StrankaWithAdressOIB>
  <DomainObject.Predmet.StrankaNazivFormated>
    <izvorni_sadrzaj>PLANET B d.o.o.,Nensi Baćar</izvorni_sadrzaj>
    <derivirana_varijabla naziv="DomainObject.Predmet.StrankaNazivFormated_1">PLANET B d.o.o.,Nensi Baćar</derivirana_varijabla>
  </DomainObject.Predmet.StrankaNazivFormated>
  <DomainObject.Predmet.StrankaNazivFormatedOIB>
    <izvorni_sadrzaj>PLANET B d.o.o., OIB 58269543814,Nensi Baćar, OIB 84938752530</izvorni_sadrzaj>
    <derivirana_varijabla naziv="DomainObject.Predmet.StrankaNazivFormatedOIB_1">PLANET B d.o.o., OIB 58269543814,Nensi Baćar, OIB 84938752530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PLANET B d.o.o.</item>
      <item>Nensi Baćar</item>
    </izvorni_sadrzaj>
    <derivirana_varijabla naziv="DomainObject.Predmet.StrankaListFormated_1">
      <item>PLANET B d.o.o.</item>
      <item>Nensi Baćar</item>
    </derivirana_varijabla>
  </DomainObject.Predmet.StrankaListFormated>
  <DomainObject.Predmet.StrankaListFormatedOIB>
    <izvorni_sadrzaj>
      <item>PLANET B d.o.o., OIB 58269543814</item>
      <item>Nensi Baćar, OIB 84938752530</item>
    </izvorni_sadrzaj>
    <derivirana_varijabla naziv="DomainObject.Predmet.StrankaListFormatedOIB_1">
      <item>PLANET B d.o.o., OIB 58269543814</item>
      <item>Nensi Baćar, OIB 84938752530</item>
    </derivirana_varijabla>
  </DomainObject.Predmet.StrankaListFormatedOIB>
  <DomainObject.Predmet.StrankaListFormatedWithAdress>
    <izvorni_sadrzaj>
      <item>PLANET B d.o.o., Bosanska 28, 10000 Zagreb</item>
      <item>Nensi Baćar, Gornji Prečac 18, 10000 Zagreb</item>
    </izvorni_sadrzaj>
    <derivirana_varijabla naziv="DomainObject.Predmet.StrankaListFormatedWithAdress_1">
      <item>PLANET B d.o.o., Bosanska 28, 10000 Zagreb</item>
      <item>Nensi Baćar, Gornji Prečac 18, 10000 Zagreb</item>
    </derivirana_varijabla>
  </DomainObject.Predmet.StrankaListFormatedWithAdress>
  <DomainObject.Predmet.StrankaListFormatedWithAdressOIB>
    <izvorni_sadrzaj>
      <item>PLANET B d.o.o., OIB 58269543814, Bosanska 28, 10000 Zagreb</item>
      <item>Nensi Baćar, OIB 84938752530, Gornji Prečac 18, 10000 Zagreb</item>
    </izvorni_sadrzaj>
    <derivirana_varijabla naziv="DomainObject.Predmet.StrankaListFormatedWithAdressOIB_1">
      <item>PLANET B d.o.o., OIB 58269543814, Bosanska 28, 10000 Zagreb</item>
      <item>Nensi Baćar, OIB 84938752530, Gornji Prečac 18, 10000 Zagreb</item>
    </derivirana_varijabla>
  </DomainObject.Predmet.StrankaListFormatedWithAdressOIB>
  <DomainObject.Predmet.StrankaListNazivFormated>
    <izvorni_sadrzaj>
      <item>PLANET B d.o.o.</item>
      <item>Nensi Baćar</item>
    </izvorni_sadrzaj>
    <derivirana_varijabla naziv="DomainObject.Predmet.StrankaListNazivFormated_1">
      <item>PLANET B d.o.o.</item>
      <item>Nensi Baćar</item>
    </derivirana_varijabla>
  </DomainObject.Predmet.StrankaListNazivFormated>
  <DomainObject.Predmet.StrankaListNazivFormatedOIB>
    <izvorni_sadrzaj>
      <item>PLANET B d.o.o., OIB 58269543814</item>
      <item>Nensi Baćar, OIB 84938752530</item>
    </izvorni_sadrzaj>
    <derivirana_varijabla naziv="DomainObject.Predmet.StrankaListNazivFormatedOIB_1">
      <item>PLANET B d.o.o., OIB 58269543814</item>
      <item>Nensi Baćar, OIB 84938752530</item>
    </derivirana_varijabla>
  </DomainObject.Predmet.StrankaListNazivFormatedOIB>
  <DomainObject.Predmet.ProtuStrankaListFormated>
    <izvorni_sadrzaj>
      <item>PLANET B d.o.o.</item>
    </izvorni_sadrzaj>
    <derivirana_varijabla naziv="DomainObject.Predmet.ProtuStrankaListFormated_1">
      <item>PLANET B d.o.o.</item>
    </derivirana_varijabla>
  </DomainObject.Predmet.ProtuStrankaListFormated>
  <DomainObject.Predmet.ProtuStrankaListFormatedOIB>
    <izvorni_sadrzaj>
      <item>PLANET B d.o.o., OIB 58269543814</item>
    </izvorni_sadrzaj>
    <derivirana_varijabla naziv="DomainObject.Predmet.ProtuStrankaListFormatedOIB_1">
      <item>PLANET B d.o.o., OIB 58269543814</item>
    </derivirana_varijabla>
  </DomainObject.Predmet.ProtuStrankaListFormatedOIB>
  <DomainObject.Predmet.ProtuStrankaListFormatedWithAdress>
    <izvorni_sadrzaj>
      <item>PLANET B d.o.o., BOSANSKA 28, 10000 Zagreb</item>
    </izvorni_sadrzaj>
    <derivirana_varijabla naziv="DomainObject.Predmet.ProtuStrankaListFormatedWithAdress_1">
      <item>PLANET B d.o.o., BOSANSKA 28, 10000 Zagreb</item>
    </derivirana_varijabla>
  </DomainObject.Predmet.ProtuStrankaListFormatedWithAdress>
  <DomainObject.Predmet.ProtuStrankaListFormatedWithAdressOIB>
    <izvorni_sadrzaj>
      <item>PLANET B d.o.o., OIB 58269543814, BOSANSKA 28, 10000 Zagreb</item>
    </izvorni_sadrzaj>
    <derivirana_varijabla naziv="DomainObject.Predmet.ProtuStrankaListFormatedWithAdressOIB_1">
      <item>PLANET B d.o.o., OIB 58269543814, BOSANSKA 28, 10000 Zagreb</item>
    </derivirana_varijabla>
  </DomainObject.Predmet.ProtuStrankaListFormatedWithAdressOIB>
  <DomainObject.Predmet.ProtuStrankaListNazivFormated>
    <izvorni_sadrzaj>
      <item>PLANET B d.o.o.</item>
    </izvorni_sadrzaj>
    <derivirana_varijabla naziv="DomainObject.Predmet.ProtuStrankaListNazivFormated_1">
      <item>PLANET B d.o.o.</item>
    </derivirana_varijabla>
  </DomainObject.Predmet.ProtuStrankaListNazivFormated>
  <DomainObject.Predmet.ProtuStrankaListNazivFormatedOIB>
    <izvorni_sadrzaj>
      <item>PLANET B d.o.o., OIB 58269543814</item>
    </izvorni_sadrzaj>
    <derivirana_varijabla naziv="DomainObject.Predmet.ProtuStrankaListNazivFormatedOIB_1">
      <item>PLANET B d.o.o., OIB 58269543814</item>
    </derivirana_varijabla>
  </DomainObject.Predmet.ProtuStrankaListNazivFormatedOIB>
  <DomainObject.Predmet.OstaliListFormated>
    <izvorni_sadrzaj>
      <item>Mario Klapčić</item>
      <item>Bianka Stojanov</item>
      <item>HYPO ALPE ADRIA BANK d.d.</item>
      <item>Mirjana Zuzija</item>
    </izvorni_sadrzaj>
    <derivirana_varijabla naziv="DomainObject.Predmet.OstaliListFormated_1">
      <item>Mario Klapčić</item>
      <item>Bianka Stojanov</item>
      <item>HYPO ALPE ADRIA BANK d.d.</item>
      <item>Mirjana Zuzija</item>
    </derivirana_varijabla>
  </DomainObject.Predmet.OstaliListFormated>
  <DomainObject.Predmet.OstaliList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FormatedOIB_1">
      <item>Mario Klapčić</item>
      <item>Bianka Stojanov</item>
      <item>HYPO ALPE ADRIA BANK d.d., OIB 14036333877</item>
      <item>Mirjana Zuzija, OIB 26497768352</item>
    </derivirana_varijabla>
  </DomainObject.Predmet.OstaliListFormatedOIB>
  <DomainObject.Predmet.OstaliListFormatedWithAdress>
    <izvorni_sadrzaj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izvorni_sadrzaj>
    <derivirana_varijabla naziv="DomainObject.Predmet.OstaliListFormatedWithAdress_1"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derivirana_varijabla>
  </DomainObject.Predmet.OstaliListFormatedWithAdress>
  <DomainObject.Predmet.OstaliListFormatedWithAdressOIB>
    <izvorni_sadrzaj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izvorni_sadrzaj>
    <derivirana_varijabla naziv="DomainObject.Predmet.OstaliListFormatedWithAdressOIB_1"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Mario Klapčić</item>
      <item>Bianka Stojanov</item>
      <item>HYPO ALPE ADRIA BANK d.d.</item>
      <item>Mirjana Zuzija</item>
    </izvorni_sadrzaj>
    <derivirana_varijabla naziv="DomainObject.Predmet.OstaliListNazivFormated_1">
      <item>Mario Klapčić</item>
      <item>Bianka Stojanov</item>
      <item>HYPO ALPE ADRIA BANK d.d.</item>
      <item>Mirjana Zuzija</item>
    </derivirana_varijabla>
  </DomainObject.Predmet.OstaliListNazivFormated>
  <DomainObject.Predmet.OstaliListNaziv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NazivFormatedOIB_1">
      <item>Mario Klapčić</item>
      <item>Bianka Stojanov</item>
      <item>HYPO ALPE ADRIA BANK d.d., OIB 14036333877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PLANET B d.o.o. i dr.</izvorni_sadrzaj>
    <derivirana_varijabla naziv="DomainObject.Predmet.StrankaIDrugi_1">PLANET B d.o.o. i dr.</derivirana_varijabla>
  </DomainObject.Predmet.StrankaIDrugi>
  <DomainObject.Predmet.ProtustrankaIDrugi>
    <izvorni_sadrzaj>PLANET B d.o.o.</izvorni_sadrzaj>
    <derivirana_varijabla naziv="DomainObject.Predmet.ProtustrankaIDrugi_1">PLANET B d.o.o.</derivirana_varijabla>
  </DomainObject.Predmet.ProtustrankaIDrugi>
  <DomainObject.Predmet.StrankaIDrugiAdressOIB>
    <izvorni_sadrzaj>PLANET B d.o.o., OIB 58269543814, Bosanska 28, 10000 Zagreb i dr.</izvorni_sadrzaj>
    <derivirana_varijabla naziv="DomainObject.Predmet.StrankaIDrugiAdressOIB_1">PLANET B d.o.o., OIB 58269543814, Bosanska 28, 10000 Zagreb i dr.</derivirana_varijabla>
  </DomainObject.Predmet.StrankaIDrugiAdressOIB>
  <DomainObject.Predmet.ProtustrankaIDrugiAdressOIB>
    <izvorni_sadrzaj>PLANET B d.o.o., OIB 58269543814, BOSANSKA 28, 10000 Zagreb</izvorni_sadrzaj>
    <derivirana_varijabla naziv="DomainObject.Predmet.ProtustrankaIDrugiAdressOIB_1">PLANET B d.o.o., OIB 58269543814, BOSANSKA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B d.o.o.</item>
      <item>PLANET B d.o.o.</item>
      <item>Mario Klapčić</item>
      <item>Bianka Stojanov</item>
      <item>HYPO ALPE ADRIA BANK d.d.</item>
      <item>Nensi Baćar</item>
      <item>Mirjana Zuzija</item>
    </izvorni_sadrzaj>
    <derivirana_varijabla naziv="DomainObject.Predmet.SudioniciListNaziv_1">
      <item>PLANET B d.o.o.</item>
      <item>PLANET B d.o.o.</item>
      <item>Mario Klapčić</item>
      <item>Bianka Stojanov</item>
      <item>HYPO ALPE ADRIA BANK d.d.</item>
      <item>Nensi Baćar</item>
      <item>Mirjana Zuzija</item>
    </derivirana_varijabla>
  </DomainObject.Predmet.SudioniciListNaziv>
  <DomainObject.Predmet.SudioniciListAdressOIB>
    <izvorni_sadrzaj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izvorni_sadrzaj>
    <derivirana_varijabla naziv="DomainObject.Predmet.SudioniciListAdressOIB_1"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58269543814</item>
      <item>, OIB 58269543814</item>
      <item>, OIB null</item>
      <item>, OIB null</item>
      <item>, OIB 14036333877</item>
      <item>, OIB 84938752530</item>
      <item>, OIB 26497768352</item>
    </izvorni_sadrzaj>
    <derivirana_varijabla naziv="DomainObject.Predmet.SudioniciListNazivOIB_1">
      <item>, OIB 58269543814</item>
      <item>, OIB 58269543814</item>
      <item>, OIB null</item>
      <item>, OIB null</item>
      <item>, OIB 14036333877</item>
      <item>, OIB 84938752530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109</properties:Words>
  <properties:Characters>448</properties:Characters>
  <properties:Lines>28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2017-01-20T10:03:00Z</dcterms:created>
  <dc:creator>RH-TDU</dc:creator>
  <cp:lastModifiedBy>Ivana Stampf</cp:lastModifiedBy>
  <cp:lastPrinted>2013-03-01T09:51:00Z</cp:lastPrinted>
  <dcterms:modified xmlns:xsi="http://www.w3.org/2001/XMLSchema-instance" xsi:type="dcterms:W3CDTF">2017-01-20T10:46:00Z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