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5c66" w14:paraId="df85c66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617243">
        <w:rPr>
          <w:szCs w:val="24"/>
        </w:rPr>
        <w:t>325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5C2F3D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617243">
        <w:t xml:space="preserve">KRISTOFORI - NOTA </w:t>
      </w:r>
      <w:r w:rsidR="00617243" w:rsidRPr="00337280">
        <w:t>d.o.o.</w:t>
      </w:r>
      <w:r w:rsidR="00617243">
        <w:t>, Koprivnica, Rečko Polje 153</w:t>
      </w:r>
      <w:r w:rsidR="00617243" w:rsidRPr="00F42E4A">
        <w:t xml:space="preserve">, MBS: </w:t>
      </w:r>
      <w:r w:rsidR="00617243" w:rsidRPr="0090310F">
        <w:t>010064441</w:t>
      </w:r>
      <w:r w:rsidR="00617243" w:rsidRPr="00F42E4A">
        <w:t xml:space="preserve">, OIB: </w:t>
      </w:r>
      <w:r w:rsidR="00617243" w:rsidRPr="0090310F">
        <w:t>98044492645</w:t>
      </w:r>
      <w:r w:rsidR="000571E3" w:rsidRPr="00BF11A3">
        <w:t xml:space="preserve">, dana </w:t>
      </w:r>
      <w:r w:rsidR="00337C86">
        <w:t>21</w:t>
      </w:r>
      <w:r w:rsidR="000571E3" w:rsidRPr="00BF11A3">
        <w:t xml:space="preserve">. </w:t>
      </w:r>
      <w:r w:rsidR="00B16692">
        <w:t>travnja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617243" w:rsidRPr="00617243">
        <w:t>KRISTOFORI - NOTA d.o.o., Koprivnica, Rečko Polje 153, MBS: 010064441, OIB: 98044492645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337C86">
        <w:rPr>
          <w:szCs w:val="24"/>
        </w:rPr>
        <w:t>21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617243" w:rsidRPr="00617243">
        <w:t>KRISTOFORI - NOTA d.o.o., Koprivnica, Rečko Polje 153, MBS: 010064441, OIB: 98044492645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CB1158" w:rsidRPr="00CB1158">
        <w:t>Dinka Trumbić, Split, Lovretska 10, OIB: 43468134790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617243" w:rsidRPr="00617243">
        <w:t>KRISTOFORI - NOTA d.o.o., Koprivnica, Rečko Polje 153, MBS: 010064441, OIB: 98044492645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>
      <w:pPr>
        <w:jc w:val="center"/>
        <w:rPr>
          <w:szCs w:val="24"/>
        </w:rPr>
      </w:pPr>
    </w:p>
    <w:p w:rsidRDefault="00337C86" w:rsidP="00964C7D" w:rsidR="00337C86" w:rsidRPr="00BF11A3">
      <w:pPr>
        <w:jc w:val="center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>je dana</w:t>
      </w:r>
      <w:r w:rsidR="00F12C71">
        <w:rPr>
          <w:szCs w:val="24"/>
        </w:rPr>
        <w:t xml:space="preserve"> </w:t>
      </w:r>
      <w:r w:rsidR="00617243">
        <w:rPr>
          <w:szCs w:val="24"/>
        </w:rPr>
        <w:t>1</w:t>
      </w:r>
      <w:r w:rsidR="00964C7D" w:rsidRPr="00BF11A3">
        <w:rPr>
          <w:szCs w:val="24"/>
        </w:rPr>
        <w:t xml:space="preserve">. </w:t>
      </w:r>
      <w:r w:rsidR="00617243">
        <w:rPr>
          <w:szCs w:val="24"/>
        </w:rPr>
        <w:t>ožujka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F12C71" w:rsidP="00CE3446" w:rsidR="00F12C71" w:rsidRPr="00BF11A3">
      <w:pPr>
        <w:jc w:val="both"/>
        <w:rPr>
          <w:szCs w:val="24"/>
        </w:rPr>
      </w:pPr>
    </w:p>
    <w:p w:rsidRDefault="0003420A" w:rsidP="0003420A" w:rsidR="00337C86">
      <w:pPr>
        <w:jc w:val="both"/>
        <w:rPr>
          <w:szCs w:val="24"/>
        </w:rPr>
      </w:pPr>
      <w:r w:rsidRPr="00BF11A3">
        <w:rPr>
          <w:szCs w:val="24"/>
        </w:rPr>
        <w:tab/>
      </w:r>
    </w:p>
    <w:p w:rsidRDefault="00337C86" w:rsidP="0003420A" w:rsidR="007A75CE" w:rsidRPr="00BF11A3">
      <w:pPr>
        <w:jc w:val="both"/>
        <w:rPr>
          <w:szCs w:val="24"/>
        </w:rPr>
      </w:pPr>
      <w:r>
        <w:rPr>
          <w:szCs w:val="24"/>
        </w:rPr>
        <w:lastRenderedPageBreak/>
        <w:tab/>
      </w:r>
      <w:r w:rsidR="0003420A" w:rsidRPr="00BF11A3">
        <w:rPr>
          <w:szCs w:val="24"/>
        </w:rPr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337C86">
        <w:rPr>
          <w:szCs w:val="24"/>
        </w:rPr>
        <w:t>21</w:t>
      </w:r>
      <w:r w:rsidR="00964C7D" w:rsidRPr="00BF11A3">
        <w:rPr>
          <w:szCs w:val="24"/>
        </w:rPr>
        <w:t xml:space="preserve">. </w:t>
      </w:r>
      <w:r w:rsidR="00B16692">
        <w:rPr>
          <w:szCs w:val="24"/>
        </w:rPr>
        <w:t>travnja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BC40AA" w:rsidR="00B7038C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  <w:r w:rsidR="001B52FA"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617243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617243" w:rsidRPr="00617243">
        <w:t>KRISTOFORI - NOTA d.o.o</w:t>
      </w:r>
      <w:r w:rsidR="00617243">
        <w:t>., Koprivnica, Rečko Polje 153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F12C71">
        <w:rPr>
          <w:szCs w:val="24"/>
        </w:rPr>
        <w:t>Koprivnica</w:t>
      </w:r>
      <w:r w:rsidR="00B625D1" w:rsidRPr="00BF11A3">
        <w:rPr>
          <w:szCs w:val="24"/>
        </w:rPr>
        <w:t xml:space="preserve">, </w:t>
      </w:r>
      <w:r w:rsidR="00F12C71">
        <w:rPr>
          <w:szCs w:val="24"/>
        </w:rPr>
        <w:t>Ulica Hrvatske državnosti 7</w:t>
      </w:r>
    </w:p>
    <w:p w:rsidRDefault="00DF4B3F" w:rsidP="00CB1158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CB1158" w:rsidRPr="00CB1158">
        <w:t>Dinka Trumbić, Split</w:t>
      </w:r>
      <w:r w:rsidR="00CB1158">
        <w:t>, Lovretska 10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40AA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617243">
      <w:t>325</w:t>
    </w:r>
    <w:r w:rsidR="00B8373D" w:rsidRPr="00BF11A3">
      <w:t>/201</w:t>
    </w:r>
    <w:r w:rsidR="007B11AD">
      <w:t>6</w:t>
    </w:r>
    <w:r w:rsidR="00B8373D" w:rsidRPr="00BF11A3">
      <w:t>-</w:t>
    </w:r>
    <w:r w:rsidR="005C2F3D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254FE"/>
    <w:rsid w:val="00255595"/>
    <w:rsid w:val="002A2B19"/>
    <w:rsid w:val="002A6059"/>
    <w:rsid w:val="00337C86"/>
    <w:rsid w:val="00351AF0"/>
    <w:rsid w:val="003732E8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C2F3D"/>
    <w:rsid w:val="005E243D"/>
    <w:rsid w:val="006040F5"/>
    <w:rsid w:val="00617243"/>
    <w:rsid w:val="0063224D"/>
    <w:rsid w:val="006523AF"/>
    <w:rsid w:val="0068190F"/>
    <w:rsid w:val="00693CD2"/>
    <w:rsid w:val="006B26FE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15645"/>
    <w:rsid w:val="00820944"/>
    <w:rsid w:val="00830F43"/>
    <w:rsid w:val="008354B4"/>
    <w:rsid w:val="00836343"/>
    <w:rsid w:val="008465C8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42C6A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C40AA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1158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12C71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0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0A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0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0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0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0A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0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0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KRISTOFORI - NOTA d.o.o. za usluge i trgovinu</izvorni_sadrzaj>
    <derivirana_varijabla naziv="DomainObject.Predmet.ProtustrankaFormated_1">  KRISTOFORI - NOTA d.o.o. za usluge i trgovinu</derivirana_varijabla>
  </DomainObject.Predmet.ProtustrankaFormated>
  <DomainObject.Predmet.ProtustrankaFormatedOIB>
    <izvorni_sadrzaj>  KRISTOFORI - NOTA d.o.o. za usluge i trgovinu, OIB 98044492645</izvorni_sadrzaj>
    <derivirana_varijabla naziv="DomainObject.Predmet.ProtustrankaFormatedOIB_1">  KRISTOFORI - NOTA d.o.o. za usluge i trgovinu, OIB 98044492645</derivirana_varijabla>
  </DomainObject.Predmet.ProtustrankaFormatedOIB>
  <DomainObject.Predmet.ProtustrankaFormatedWithAdress>
    <izvorni_sadrzaj> KRISTOFORI - NOTA d.o.o. za usluge i trgovinu, Rečko Polje 153, 48000 Koprivnica</izvorni_sadrzaj>
    <derivirana_varijabla naziv="DomainObject.Predmet.ProtustrankaFormatedWithAdress_1"> KRISTOFORI - NOTA d.o.o. za usluge i trgovinu, Rečko Polje 153, 48000 Koprivnica</derivirana_varijabla>
  </DomainObject.Predmet.ProtustrankaFormatedWithAdress>
  <DomainObject.Predmet.ProtustrankaFormatedWithAdressOIB>
    <izvorni_sadrzaj> KRISTOFORI - NOTA d.o.o. za usluge i trgovinu, OIB 98044492645, Rečko Polje 153, 48000 Koprivnica</izvorni_sadrzaj>
    <derivirana_varijabla naziv="DomainObject.Predmet.ProtustrankaFormatedWithAdressOIB_1"> KRISTOFORI - NOTA d.o.o. za usluge i trgovinu, OIB 98044492645, Rečko Polje 153, 48000 Koprivnica</derivirana_varijabla>
  </DomainObject.Predmet.ProtustrankaFormatedWithAdressOIB>
  <DomainObject.Predmet.ProtustrankaWithAdress>
    <izvorni_sadrzaj>KRISTOFORI - NOTA d.o.o. za usluge i trgovinu Rečko Polje 153, 48000 Koprivnica</izvorni_sadrzaj>
    <derivirana_varijabla naziv="DomainObject.Predmet.ProtustrankaWithAdress_1">KRISTOFORI - NOTA d.o.o. za usluge i trgovinu Rečko Polje 153, 48000 Koprivnica</derivirana_varijabla>
  </DomainObject.Predmet.ProtustrankaWithAdress>
  <DomainObject.Predmet.ProtustrankaWithAdressOIB>
    <izvorni_sadrzaj>KRISTOFORI - NOTA d.o.o. za usluge i trgovinu, OIB 98044492645, Rečko Polje 153, 48000 Koprivnica</izvorni_sadrzaj>
    <derivirana_varijabla naziv="DomainObject.Predmet.ProtustrankaWithAdressOIB_1">KRISTOFORI - NOTA d.o.o. za usluge i trgovinu, OIB 98044492645, Rečko Polje 153, 48000 Koprivnica</derivirana_varijabla>
  </DomainObject.Predmet.ProtustrankaWithAdressOIB>
  <DomainObject.Predmet.ProtustrankaNazivFormated>
    <izvorni_sadrzaj>KRISTOFORI - NOTA d.o.o. za usluge i trgovinu</izvorni_sadrzaj>
    <derivirana_varijabla naziv="DomainObject.Predmet.ProtustrankaNazivFormated_1">KRISTOFORI - NOTA d.o.o. za usluge i trgovinu</derivirana_varijabla>
  </DomainObject.Predmet.ProtustrankaNazivFormated>
  <DomainObject.Predmet.ProtustrankaNazivFormatedOIB>
    <izvorni_sadrzaj>KRISTOFORI - NOTA d.o.o. za usluge i trgovinu, OIB 98044492645</izvorni_sadrzaj>
    <derivirana_varijabla naziv="DomainObject.Predmet.ProtustrankaNazivFormatedOIB_1">KRISTOFORI - NOTA d.o.o. za usluge i trgovinu, OIB 98044492645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4634.35</izvorni_sadrzaj>
    <derivirana_varijabla naziv="DomainObject.Predmet.TrenutnaVrijednost_1">4634.35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KRISTOFORI - NOTA d.o.o. za usluge i trgovinu</item>
    </izvorni_sadrzaj>
    <derivirana_varijabla naziv="DomainObject.Predmet.ProtuStrankaListFormated_1">
      <item>KRISTOFORI - NOTA d.o.o. za usluge i trgovinu</item>
    </derivirana_varijabla>
  </DomainObject.Predmet.ProtuStrankaListFormated>
  <DomainObject.Predmet.ProtuStrankaListFormatedOIB>
    <izvorni_sadrzaj>
      <item>KRISTOFORI - NOTA d.o.o. za usluge i trgovinu, OIB 98044492645</item>
    </izvorni_sadrzaj>
    <derivirana_varijabla naziv="DomainObject.Predmet.ProtuStrankaListFormatedOIB_1">
      <item>KRISTOFORI - NOTA d.o.o. za usluge i trgovinu, OIB 98044492645</item>
    </derivirana_varijabla>
  </DomainObject.Predmet.ProtuStrankaListFormatedOIB>
  <DomainObject.Predmet.ProtuStrankaListFormatedWithAdress>
    <izvorni_sadrzaj>
      <item>KRISTOFORI - NOTA d.o.o. za usluge i trgovinu, Rečko Polje 153, 48000 Koprivnica</item>
    </izvorni_sadrzaj>
    <derivirana_varijabla naziv="DomainObject.Predmet.ProtuStrankaListFormatedWithAdress_1">
      <item>KRISTOFORI - NOTA d.o.o. za usluge i trgovinu, Rečko Polje 153, 48000 Koprivnica</item>
    </derivirana_varijabla>
  </DomainObject.Predmet.ProtuStrankaListFormatedWithAdress>
  <DomainObject.Predmet.ProtuStrankaListFormatedWithAdressOIB>
    <izvorni_sadrzaj>
      <item>KRISTOFORI - NOTA d.o.o. za usluge i trgovinu, OIB 98044492645, Rečko Polje 153, 48000 Koprivnica</item>
    </izvorni_sadrzaj>
    <derivirana_varijabla naziv="DomainObject.Predmet.ProtuStrankaListFormatedWithAdressOIB_1">
      <item>KRISTOFORI - NOTA d.o.o. za usluge i trgovinu, OIB 98044492645, Rečko Polje 153, 48000 Koprivnica</item>
    </derivirana_varijabla>
  </DomainObject.Predmet.ProtuStrankaListFormatedWithAdressOIB>
  <DomainObject.Predmet.ProtuStrankaListNazivFormated>
    <izvorni_sadrzaj>
      <item>KRISTOFORI - NOTA d.o.o. za usluge i trgovinu</item>
    </izvorni_sadrzaj>
    <derivirana_varijabla naziv="DomainObject.Predmet.ProtuStrankaListNazivFormated_1">
      <item>KRISTOFORI - NOTA d.o.o. za usluge i trgovinu</item>
    </derivirana_varijabla>
  </DomainObject.Predmet.ProtuStrankaListNazivFormated>
  <DomainObject.Predmet.ProtuStrankaListNazivFormatedOIB>
    <izvorni_sadrzaj>
      <item>KRISTOFORI - NOTA d.o.o. za usluge i trgovinu, OIB 98044492645</item>
    </izvorni_sadrzaj>
    <derivirana_varijabla naziv="DomainObject.Predmet.ProtuStrankaListNazivFormatedOIB_1">
      <item>KRISTOFORI - NOTA d.o.o. za usluge i trgovinu, OIB 98044492645</item>
    </derivirana_varijabla>
  </DomainObject.Predmet.ProtuStrankaListNazivFormatedOIB>
  <DomainObject.Predmet.OstaliListFormated>
    <izvorni_sadrzaj>
      <item>E-oglasna ploča</item>
      <item>Sudski registar</item>
      <item>Slavko Košanski</item>
    </izvorni_sadrzaj>
    <derivirana_varijabla naziv="DomainObject.Predmet.OstaliListFormated_1">
      <item>E-oglasna ploča</item>
      <item>Sudski registar</item>
      <item>Slavko Košanski</item>
    </derivirana_varijabla>
  </DomainObject.Predmet.OstaliListFormated>
  <DomainObject.Predmet.OstaliListFormatedOIB>
    <izvorni_sadrzaj>
      <item>E-oglasna ploča</item>
      <item>Sudski registar</item>
      <item>Slavko Košanski, OIB 09984332894</item>
    </izvorni_sadrzaj>
    <derivirana_varijabla naziv="DomainObject.Predmet.OstaliListFormatedOIB_1">
      <item>E-oglasna ploča</item>
      <item>Sudski registar</item>
      <item>Slavko Košanski, OIB 09984332894</item>
    </derivirana_varijabla>
  </DomainObject.Predmet.OstaliListFormatedOIB>
  <DomainObject.Predmet.OstaliListFormatedWithAdress>
    <izvorni_sadrzaj>
      <item>E-oglasna ploča</item>
      <item>Sudski registar</item>
      <item>Slavko Košanski, Stjepana Radića 27d, 48000 Reka</item>
    </izvorni_sadrzaj>
    <derivirana_varijabla naziv="DomainObject.Predmet.OstaliListFormatedWithAdress_1">
      <item>E-oglasna ploča</item>
      <item>Sudski registar</item>
      <item>Slavko Košanski, Stjepana Radića 27d, 48000 Reka</item>
    </derivirana_varijabla>
  </DomainObject.Predmet.OstaliListFormatedWithAdress>
  <DomainObject.Predmet.OstaliListFormatedWithAdressOIB>
    <izvorni_sadrzaj>
      <item>E-oglasna ploča</item>
      <item>Sudski registar</item>
      <item>Slavko Košanski, OIB 09984332894, Stjepana Radića 27d, 48000 Reka</item>
    </izvorni_sadrzaj>
    <derivirana_varijabla naziv="DomainObject.Predmet.OstaliListFormatedWithAdressOIB_1">
      <item>E-oglasna ploča</item>
      <item>Sudski registar</item>
      <item>Slavko Košanski, OIB 09984332894, Stjepana Radića 27d, 48000 Reka</item>
    </derivirana_varijabla>
  </DomainObject.Predmet.OstaliListFormatedWithAdressOIB>
  <DomainObject.Predmet.OstaliListNazivFormated>
    <izvorni_sadrzaj>
      <item>E-oglasna ploča</item>
      <item>Sudski registar</item>
      <item>Slavko Košanski</item>
    </izvorni_sadrzaj>
    <derivirana_varijabla naziv="DomainObject.Predmet.OstaliListNazivFormated_1">
      <item>E-oglasna ploča</item>
      <item>Sudski registar</item>
      <item>Slavko Košanski</item>
    </derivirana_varijabla>
  </DomainObject.Predmet.OstaliListNazivFormated>
  <DomainObject.Predmet.OstaliListNazivFormatedOIB>
    <izvorni_sadrzaj>
      <item>E-oglasna ploča</item>
      <item>Sudski registar</item>
      <item>Slavko Košanski, OIB 09984332894</item>
    </izvorni_sadrzaj>
    <derivirana_varijabla naziv="DomainObject.Predmet.OstaliListNazivFormatedOIB_1">
      <item>E-oglasna ploča</item>
      <item>Sudski registar</item>
      <item>Slavko Košanski, OIB 09984332894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KRISTOFORI - NOTA d.o.o. za usluge i trgovinu</izvorni_sadrzaj>
    <derivirana_varijabla naziv="DomainObject.Predmet.ProtustrankaIDrugi_1">KRISTOFORI - NOTA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KRISTOFORI - NOTA d.o.o. za usluge i trgovinu, OIB 98044492645, Rečko Polje 153, 48000 Koprivnica</izvorni_sadrzaj>
    <derivirana_varijabla naziv="DomainObject.Predmet.ProtustrankaIDrugiAdressOIB_1">KRISTOFORI - NOTA d.o.o. za usluge i trgovinu, OIB 98044492645, Rečko Polje 153,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KRISTOFORI - NOTA d.o.o. za usluge i trgovinu</item>
      <item>E-oglasna ploča</item>
      <item>Sudski registar</item>
      <item>Slavko Košanski</item>
    </izvorni_sadrzaj>
    <derivirana_varijabla naziv="DomainObject.Predmet.SudioniciListNaziv_1">
      <item>Financijska agencija</item>
      <item>KRISTOFORI - NOTA d.o.o. za usluge i trgovinu</item>
      <item>E-oglasna ploča</item>
      <item>Sudski registar</item>
      <item>Slavko Košanski</item>
    </derivirana_varijabla>
  </DomainObject.Predmet.SudioniciListNaziv>
  <DomainObject.Predmet.SudioniciListAdressOIB>
    <izvorni_sadrzaj>
      <item>Financijska agencija, OIB 85821130368, A. Cesarca 2,42000 Varaždin</item>
      <item>KRISTOFORI - NOTA d.o.o. za usluge i trgovinu, OIB 98044492645, Rečko Polje 153,48000 Koprivnica</item>
      <item>E-oglasna ploča</item>
      <item>Sudski registar</item>
      <item>Slavko Košanski, OIB 09984332894, Stjepana Radića 27d,48000 Reka</item>
    </izvorni_sadrzaj>
    <derivirana_varijabla naziv="DomainObject.Predmet.SudioniciListAdressOIB_1">
      <item>Financijska agencija, OIB 85821130368, A. Cesarca 2,42000 Varaždin</item>
      <item>KRISTOFORI - NOTA d.o.o. za usluge i trgovinu, OIB 98044492645, Rečko Polje 153,48000 Koprivnica</item>
      <item>E-oglasna ploča</item>
      <item>Sudski registar</item>
      <item>Slavko Košanski, OIB 09984332894, Stjepana Radića 27d,48000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98044492645</item>
      <item>, OIB null</item>
      <item>, OIB null</item>
      <item>, OIB 09984332894</item>
    </izvorni_sadrzaj>
    <derivirana_varijabla naziv="DomainObject.Predmet.SudioniciListNazivOIB_1">
      <item>, OIB 85821130368</item>
      <item>, OIB 98044492645</item>
      <item>, OIB null</item>
      <item>, OIB null</item>
      <item>, OIB 09984332894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4C11F-9ADD-479E-8E67-31CD8A1BB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554</properties:Words>
  <properties:Characters>2976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2016-04-21T06:33:00Z</dcterms:created>
  <dc:creator>Ljubica Makovec</dc:creator>
  <cp:lastModifiedBy>Nevenka Vuković</cp:lastModifiedBy>
  <cp:lastPrinted>2016-04-08T06:10:00Z</cp:lastPrinted>
  <dcterms:modified xmlns:xsi="http://www.w3.org/2001/XMLSchema-instance" xsi:type="dcterms:W3CDTF">2016-04-21T06:37:00Z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