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c8e75" w14:paraId="4cc8e75" w:rsidRDefault="00BB56F2" w:rsidP="00910611" w:rsidR="00BB56F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56F2" w:rsidP="00910611" w:rsidR="00BB56F2">
      <w:r>
        <w:rPr>
          <w:rFonts w:eastAsia="MS Mincho"/>
        </w:rPr>
        <w:t xml:space="preserve">   REPUBLIKA HRVATSKA</w:t>
      </w:r>
    </w:p>
    <w:p w:rsidRDefault="00BB56F2" w:rsidP="00910611" w:rsidR="00BB56F2">
      <w:r>
        <w:rPr>
          <w:rFonts w:eastAsia="MS Mincho"/>
        </w:rPr>
        <w:t>TRGOVAČKI SUD U RIJECI</w:t>
      </w:r>
    </w:p>
    <w:p w:rsidRDefault="00BB56F2" w:rsidP="00BB56F2" w:rsidR="00694F6F" w:rsidRPr="00BB56F2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94F6F" w:rsidP="00694F6F" w:rsidR="00694F6F" w:rsidRPr="00DA66D5">
      <w:pPr>
        <w:pStyle w:val="Zaglavlje"/>
        <w:jc w:val="right"/>
      </w:pPr>
      <w:r w:rsidRPr="00DA66D5">
        <w:t>P</w:t>
      </w:r>
      <w:r>
        <w:t>oslovni broj</w:t>
      </w:r>
      <w:r w:rsidRPr="00DA66D5">
        <w:t xml:space="preserve"> 15 St-</w:t>
      </w:r>
      <w:r>
        <w:t>120/18-3</w:t>
      </w:r>
    </w:p>
    <w:p w:rsidRDefault="00270CAB" w:rsidP="00DA66D5" w:rsidR="00270CAB">
      <w:pPr>
        <w:jc w:val="center"/>
        <w:rPr>
          <w:b/>
        </w:rPr>
      </w:pP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9A67E9" w:rsidP="009A67E9" w:rsidR="009A67E9" w:rsidRPr="009A67E9">
      <w:pPr>
        <w:jc w:val="both"/>
        <w:rPr>
          <w:rFonts w:cs="Arial"/>
        </w:rPr>
      </w:pPr>
      <w:r w:rsidRPr="009A67E9">
        <w:rPr>
          <w:rFonts w:cs="Arial"/>
        </w:rPr>
        <w:tab/>
        <w:t xml:space="preserve">Trgovački sud u Rijeci, OIB 88785964957, po sucu pojedincu Danieli Korlević, </w:t>
      </w:r>
      <w:r w:rsidR="002E3878">
        <w:rPr>
          <w:rFonts w:cs="Arial"/>
        </w:rPr>
        <w:t xml:space="preserve"> odlučujući o prijedlogu Financijske agencije, Regionalni centar Rijeka, F. Kurelca 8 za otvaranje stečajnog </w:t>
      </w:r>
      <w:r w:rsidRPr="009A67E9">
        <w:rPr>
          <w:rFonts w:cs="Arial"/>
        </w:rPr>
        <w:t xml:space="preserve">postupka nad dužnikom trgovačkim društvom </w:t>
      </w:r>
      <w:r w:rsidR="00A80DDA" w:rsidRPr="00A80DDA">
        <w:rPr>
          <w:rFonts w:cs="Arial"/>
          <w:b/>
        </w:rPr>
        <w:t>KUĆA SILVANA</w:t>
      </w:r>
      <w:r w:rsidR="004C0A0F" w:rsidRPr="004C0A0F">
        <w:rPr>
          <w:rFonts w:cs="Arial"/>
          <w:b/>
        </w:rPr>
        <w:t xml:space="preserve"> društvo s ograničenom odgovornošću za </w:t>
      </w:r>
      <w:r w:rsidR="00A80DDA">
        <w:rPr>
          <w:rFonts w:cs="Arial"/>
          <w:b/>
        </w:rPr>
        <w:t>poslovanje nekretninama, Kastav, Rubeši 11/a</w:t>
      </w:r>
      <w:r w:rsidRPr="009A67E9">
        <w:rPr>
          <w:rFonts w:cs="Arial"/>
          <w:b/>
        </w:rPr>
        <w:t>,</w:t>
      </w:r>
      <w:r w:rsidR="004C0A0F">
        <w:rPr>
          <w:rFonts w:cs="Arial"/>
          <w:b/>
        </w:rPr>
        <w:t xml:space="preserve">, OIB </w:t>
      </w:r>
      <w:r w:rsidR="00A80DDA" w:rsidRPr="00A80DDA">
        <w:rPr>
          <w:rFonts w:cs="Arial"/>
          <w:b/>
        </w:rPr>
        <w:t>58485082199</w:t>
      </w:r>
      <w:r w:rsidR="004C0A0F">
        <w:rPr>
          <w:rFonts w:cs="Arial"/>
          <w:b/>
        </w:rPr>
        <w:t>,</w:t>
      </w:r>
      <w:r w:rsidRPr="009A67E9">
        <w:rPr>
          <w:rFonts w:cs="Arial"/>
          <w:b/>
        </w:rPr>
        <w:t xml:space="preserve"> </w:t>
      </w:r>
      <w:r w:rsidRPr="009A67E9">
        <w:rPr>
          <w:rFonts w:cs="Arial"/>
        </w:rPr>
        <w:t xml:space="preserve">dana </w:t>
      </w:r>
      <w:r w:rsidR="00A80DDA">
        <w:rPr>
          <w:rFonts w:cs="Arial"/>
        </w:rPr>
        <w:t>22. veljače</w:t>
      </w:r>
      <w:r w:rsidR="004C0A0F">
        <w:rPr>
          <w:rFonts w:cs="Arial"/>
        </w:rPr>
        <w:t xml:space="preserve"> 2018</w:t>
      </w:r>
      <w:r w:rsidRPr="009A67E9">
        <w:rPr>
          <w:rFonts w:cs="Arial"/>
        </w:rPr>
        <w:t xml:space="preserve">. 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4C0A0F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A80DDA" w:rsidRPr="00A80DDA">
        <w:rPr>
          <w:rFonts w:cs="Arial"/>
          <w:b/>
        </w:rPr>
        <w:t>KUĆA SILVANA</w:t>
      </w:r>
      <w:r w:rsidR="00A80DDA" w:rsidRPr="004C0A0F">
        <w:rPr>
          <w:rFonts w:cs="Arial"/>
          <w:b/>
        </w:rPr>
        <w:t xml:space="preserve"> društvo s ograničenom odgovornošću za </w:t>
      </w:r>
      <w:r w:rsidR="00A80DDA">
        <w:rPr>
          <w:rFonts w:cs="Arial"/>
          <w:b/>
        </w:rPr>
        <w:t>poslovanje nekretninama, Kastav, Rubeši 11/a</w:t>
      </w:r>
      <w:r w:rsidR="00A80DDA" w:rsidRPr="009A67E9">
        <w:rPr>
          <w:rFonts w:cs="Arial"/>
          <w:b/>
        </w:rPr>
        <w:t>,</w:t>
      </w:r>
      <w:r w:rsidR="00A80DDA">
        <w:rPr>
          <w:rFonts w:cs="Arial"/>
          <w:b/>
        </w:rPr>
        <w:t xml:space="preserve">, OIB </w:t>
      </w:r>
      <w:r w:rsidR="00A80DDA" w:rsidRPr="00A80DDA">
        <w:rPr>
          <w:rFonts w:cs="Arial"/>
          <w:b/>
        </w:rPr>
        <w:t>58485082199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296094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BB56F2">
        <w:rPr>
          <w:b/>
          <w:noProof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A80DDA" w:rsidP="00562A5A" w:rsidR="00A80DDA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A80DDA" w:rsidRPr="00C2747C">
        <w:rPr>
          <w:b/>
        </w:rPr>
        <w:t>Andrej Sablić iz Rijeke, E. Kumičića 41, OIB 53418504315</w:t>
      </w:r>
      <w:r w:rsidR="00A80DDA">
        <w:rPr>
          <w:b/>
        </w:rPr>
        <w:t>.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A80DDA" w:rsidP="00A80DDA" w:rsidR="00BF24A6" w:rsidRPr="00A80DDA">
      <w:pPr>
        <w:pStyle w:val="Odlomakpopisa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 xml:space="preserve">travanj </w:t>
      </w:r>
      <w:r w:rsidR="00500E2D" w:rsidRPr="00A80DDA">
        <w:rPr>
          <w:b/>
          <w:bCs/>
        </w:rPr>
        <w:t>2018</w:t>
      </w:r>
      <w:r w:rsidR="00367E18" w:rsidRPr="00A80DDA">
        <w:rPr>
          <w:b/>
          <w:bCs/>
        </w:rPr>
        <w:t xml:space="preserve">. u </w:t>
      </w:r>
      <w:r>
        <w:rPr>
          <w:b/>
          <w:bCs/>
        </w:rPr>
        <w:t>11</w:t>
      </w:r>
      <w:r w:rsidR="00BF24A6" w:rsidRPr="00A80DDA">
        <w:rPr>
          <w:b/>
          <w:bCs/>
        </w:rPr>
        <w:t>:</w:t>
      </w:r>
      <w:r>
        <w:rPr>
          <w:b/>
          <w:bCs/>
        </w:rPr>
        <w:t>3</w:t>
      </w:r>
      <w:r w:rsidR="004C0A0F" w:rsidRPr="00A80DDA">
        <w:rPr>
          <w:b/>
          <w:bCs/>
        </w:rPr>
        <w:t>0</w:t>
      </w:r>
      <w:r w:rsidR="00BF631C" w:rsidRPr="00A80DDA">
        <w:rPr>
          <w:b/>
          <w:bCs/>
        </w:rPr>
        <w:t xml:space="preserve"> </w:t>
      </w:r>
      <w:r w:rsidR="00BF24A6" w:rsidRPr="00A80DDA">
        <w:rPr>
          <w:b/>
          <w:bCs/>
        </w:rPr>
        <w:t>sati</w:t>
      </w:r>
    </w:p>
    <w:p w:rsidRDefault="00A80DDA" w:rsidP="00A80DDA" w:rsidR="004C0A0F">
      <w:pPr>
        <w:jc w:val="center"/>
        <w:rPr>
          <w:b/>
        </w:rPr>
      </w:pPr>
      <w:r>
        <w:rPr>
          <w:b/>
        </w:rPr>
        <w:t xml:space="preserve">         </w:t>
      </w:r>
      <w:r w:rsidR="00BF24A6" w:rsidRPr="00BF24A6">
        <w:rPr>
          <w:b/>
        </w:rPr>
        <w:t xml:space="preserve">kod </w:t>
      </w:r>
      <w:r w:rsidR="004C0A0F">
        <w:rPr>
          <w:b/>
        </w:rPr>
        <w:t>Trgovačkog</w:t>
      </w:r>
      <w:r w:rsidR="00BF24A6" w:rsidRPr="00BF24A6">
        <w:rPr>
          <w:b/>
        </w:rPr>
        <w:t xml:space="preserve"> suda</w:t>
      </w:r>
      <w:r w:rsidR="004C0A0F">
        <w:rPr>
          <w:b/>
        </w:rPr>
        <w:t xml:space="preserve"> u Rijeci</w:t>
      </w:r>
      <w:r w:rsidR="00BF24A6" w:rsidRPr="00BF24A6">
        <w:rPr>
          <w:b/>
        </w:rPr>
        <w:t>,</w:t>
      </w:r>
    </w:p>
    <w:p w:rsidRDefault="00A80DDA" w:rsidP="00A80DDA" w:rsidR="00BF24A6" w:rsidRPr="00BF24A6">
      <w:pPr>
        <w:jc w:val="center"/>
        <w:rPr>
          <w:b/>
        </w:rPr>
      </w:pPr>
      <w:r>
        <w:rPr>
          <w:b/>
        </w:rPr>
        <w:t xml:space="preserve">       </w:t>
      </w:r>
      <w:r w:rsidR="00BF24A6" w:rsidRPr="00BF24A6">
        <w:rPr>
          <w:b/>
        </w:rPr>
        <w:t>Zadarska ulica 1 i 3,</w:t>
      </w:r>
    </w:p>
    <w:p w:rsidRDefault="00A80DDA" w:rsidP="00A80DDA" w:rsidR="00BF24A6" w:rsidRPr="00BF24A6">
      <w:pPr>
        <w:jc w:val="center"/>
      </w:pPr>
      <w:r>
        <w:rPr>
          <w:b/>
        </w:rPr>
        <w:t xml:space="preserve">         </w:t>
      </w:r>
      <w:r w:rsidR="00BF24A6"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lastRenderedPageBreak/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694F6F" w:rsidP="00DB579A" w:rsidR="00694F6F">
      <w:pPr>
        <w:jc w:val="center"/>
        <w:rPr>
          <w:bCs/>
        </w:rPr>
      </w:pPr>
    </w:p>
    <w:p w:rsidRDefault="00722C92" w:rsidP="00DB579A" w:rsidR="00722C92" w:rsidRPr="00262DC7">
      <w:pPr>
        <w:jc w:val="center"/>
        <w:rPr>
          <w:bCs/>
        </w:rPr>
      </w:pPr>
      <w:r w:rsidRPr="00262DC7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A03F53" w:rsidR="00A03F53" w:rsidRPr="00A03F53">
      <w:pPr>
        <w:jc w:val="both"/>
      </w:pPr>
      <w:r>
        <w:t xml:space="preserve"> </w:t>
      </w:r>
      <w:r w:rsidR="007F30F2">
        <w:tab/>
      </w:r>
      <w:r>
        <w:t>Financijska agencija, Regionalni centar Rijeka</w:t>
      </w:r>
      <w:r w:rsidR="009A67E9">
        <w:t>, Podružnica Rijeka</w:t>
      </w:r>
      <w:r>
        <w:t xml:space="preserve"> podnijela je ovome sudu </w:t>
      </w:r>
      <w:r w:rsidR="00A80DDA">
        <w:t>16. veljače 2018.</w:t>
      </w:r>
      <w:r>
        <w:t xml:space="preserve"> </w:t>
      </w:r>
      <w:r w:rsidR="00A03F53">
        <w:t>prijedlog za otvaranje</w:t>
      </w:r>
      <w:r w:rsidR="009A67E9">
        <w:t xml:space="preserve"> </w:t>
      </w:r>
      <w:r>
        <w:t xml:space="preserve">stečajnog postupka nad dužnikom </w:t>
      </w:r>
      <w:r w:rsidR="00A80DDA" w:rsidRPr="00A80DDA">
        <w:rPr>
          <w:rFonts w:cs="Arial"/>
        </w:rPr>
        <w:t>KUĆA SILVANA društvo s ograničenom odgovornošću za poslovanje nekretninama, Kastav, Rubeši 11/a,, OIB 58485082199</w:t>
      </w:r>
      <w:r w:rsidR="00D843C8" w:rsidRPr="00A80DDA">
        <w:t xml:space="preserve"> </w:t>
      </w:r>
      <w:r>
        <w:t xml:space="preserve">(dalje: dužnik) </w:t>
      </w:r>
      <w:r w:rsidR="00A03F53" w:rsidRPr="00A03F53">
        <w:t xml:space="preserve">temeljem čl.110. st.1. Stečajnog zakona (Narodne novine, broj 71/15, dalje: SZ-a). </w:t>
      </w:r>
    </w:p>
    <w:p w:rsidRDefault="00A03F53" w:rsidP="00A03F53" w:rsidR="00A03F53" w:rsidRPr="00A03F53">
      <w:pPr>
        <w:jc w:val="both"/>
      </w:pPr>
      <w:r w:rsidRPr="00A03F53">
        <w:tab/>
        <w:t xml:space="preserve">Predlagatelj je u prijedlogu naveo da dužnik na dan </w:t>
      </w:r>
      <w:r w:rsidR="00A80DDA">
        <w:t>13. veljače 2018.</w:t>
      </w:r>
      <w:r w:rsidRPr="00A03F53">
        <w:t xml:space="preserve"> u Očevidniku redoslijeda osnova za plaćanje ima evidentirane neizvršene osnove za plaćanje u neprekinutom razdoblju od 120 dana u ukupnom iznosu od </w:t>
      </w:r>
      <w:r w:rsidR="00A80DDA">
        <w:t>341.525,70</w:t>
      </w:r>
      <w:r w:rsidRPr="00A03F53">
        <w:t xml:space="preserve"> kn u koji iznos je uračunata i kamata i naknada Financijske agencije za</w:t>
      </w:r>
      <w:r w:rsidR="00A80DDA">
        <w:t xml:space="preserve"> provedbe ovrhe i da dužnik ima jednog</w:t>
      </w:r>
      <w:r w:rsidRPr="00A03F53">
        <w:t xml:space="preserve"> zaposlenika. </w:t>
      </w:r>
    </w:p>
    <w:p w:rsidRDefault="00A03F53" w:rsidP="00A03F53" w:rsidR="00A03F53" w:rsidRPr="00A03F53">
      <w:pPr>
        <w:jc w:val="both"/>
      </w:pPr>
      <w:r w:rsidRPr="00A03F53">
        <w:tab/>
        <w:t xml:space="preserve">Uvidom u Očevidnik redoslijeda osnova za plaćanje Financijske agencije na dan </w:t>
      </w:r>
      <w:r w:rsidR="00A80DDA">
        <w:t>21. veljače 2018.</w:t>
      </w:r>
      <w:r w:rsidRPr="00A03F53">
        <w:t xml:space="preserve"> utvrđeno je da dužnik ima iskazane neizvršene osnove za plaćanje u iznosu </w:t>
      </w:r>
      <w:r w:rsidR="00A80DDA">
        <w:t>341.902,28</w:t>
      </w:r>
      <w:r w:rsidRPr="00A03F53">
        <w:t xml:space="preserve"> kn, a račun je u neprekidnoj blokadi </w:t>
      </w:r>
      <w:r>
        <w:t>u razdoblju dužem od 60 dana</w:t>
      </w:r>
      <w:r w:rsidRPr="00A03F53">
        <w:t xml:space="preserve">. </w:t>
      </w:r>
    </w:p>
    <w:p w:rsidRDefault="00A03F53" w:rsidP="00A03F53" w:rsidR="00A03F53" w:rsidRPr="00A03F53">
      <w:pPr>
        <w:jc w:val="both"/>
      </w:pPr>
      <w:r w:rsidRPr="00A03F53"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A03F53" w:rsidP="00A03F53" w:rsidR="00A03F53" w:rsidRPr="00A03F53">
      <w:pPr>
        <w:jc w:val="both"/>
      </w:pPr>
      <w:r w:rsidRPr="00A03F53">
        <w:tab/>
        <w:t>Privremeni stečajni upravitelj imenovan je temeljem čl.85. st.1. SZ-a.</w:t>
      </w:r>
    </w:p>
    <w:p w:rsidRDefault="00500E2D" w:rsidP="00A03F53" w:rsidR="00500E2D">
      <w:pPr>
        <w:jc w:val="both"/>
      </w:pPr>
    </w:p>
    <w:p w:rsidRDefault="001704C1" w:rsidP="00A80DDA" w:rsidR="00A80DDA">
      <w:pPr>
        <w:jc w:val="center"/>
      </w:pPr>
      <w:r w:rsidRPr="00A03F53">
        <w:t>U Rijeci,</w:t>
      </w:r>
      <w:r w:rsidR="00016072" w:rsidRPr="00A03F53">
        <w:t xml:space="preserve"> </w:t>
      </w:r>
      <w:r w:rsidR="00A80DDA">
        <w:t>22. veljače</w:t>
      </w:r>
      <w:r w:rsidR="004C0A0F">
        <w:t xml:space="preserve"> 2018</w:t>
      </w:r>
      <w:r w:rsidR="00EB5F77" w:rsidRPr="00A03F53">
        <w:t>.</w:t>
      </w:r>
      <w:r w:rsidRPr="00A03F53">
        <w:t xml:space="preserve"> </w:t>
      </w:r>
    </w:p>
    <w:p w:rsidRDefault="00A80DDA" w:rsidP="00A80DDA" w:rsidR="00722C92" w:rsidRPr="00A03F53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C57B3" w:rsidRPr="00A03F53">
        <w:t>S</w:t>
      </w:r>
      <w:r w:rsidR="00722C92" w:rsidRPr="00A03F53">
        <w:t>udac</w:t>
      </w:r>
    </w:p>
    <w:p w:rsidRDefault="00722C92" w:rsidP="001A5F3A" w:rsidR="00151686" w:rsidRPr="00C86EE1">
      <w:pPr>
        <w:ind w:firstLine="708" w:left="1416"/>
        <w:jc w:val="right"/>
      </w:pPr>
      <w:r w:rsidRPr="00A03F53">
        <w:t xml:space="preserve">                               </w:t>
      </w:r>
      <w:r w:rsidRPr="00A03F53">
        <w:tab/>
      </w:r>
      <w:r w:rsidRPr="00A03F53">
        <w:tab/>
      </w:r>
      <w:r w:rsidR="00344D37" w:rsidRPr="00A03F53">
        <w:tab/>
      </w:r>
      <w:r w:rsidR="00344D37" w:rsidRPr="00A03F53">
        <w:tab/>
      </w:r>
      <w:r w:rsidRPr="00A03F53">
        <w:t>Daniela Korlević</w:t>
      </w:r>
      <w:r w:rsidR="0027230F">
        <w:rPr>
          <w:b/>
        </w:rPr>
        <w:t xml:space="preserve"> </w:t>
      </w:r>
      <w:r w:rsidR="00876CB3">
        <w:t xml:space="preserve"> </w:t>
      </w:r>
    </w:p>
    <w:p w:rsidRDefault="00F9757A" w:rsidP="001A5F3A" w:rsidR="00F9757A">
      <w:pPr>
        <w:ind w:firstLine="708" w:left="1416"/>
        <w:jc w:val="right"/>
      </w:pPr>
    </w:p>
    <w:p w:rsidRDefault="00694F6F" w:rsidP="001A5F3A" w:rsidR="00694F6F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4C282F" w:rsidR="004C282F"/>
    <w:p w:rsidRDefault="00722C92" w:rsidP="005436EC" w:rsidR="00722C92" w:rsidRPr="00DA66D5">
      <w:pPr>
        <w:jc w:val="both"/>
      </w:pPr>
    </w:p>
    <w:sectPr w:rsidSect="00694F6F"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56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</w:t>
    </w:r>
    <w:r w:rsidR="00A80DDA">
      <w:t>oslovni broj</w:t>
    </w:r>
    <w:r w:rsidRPr="00DA66D5">
      <w:t xml:space="preserve"> 15 St-</w:t>
    </w:r>
    <w:r w:rsidR="00A80DDA">
      <w:t>120/18</w:t>
    </w:r>
    <w:r w:rsidR="00031E1A">
      <w:t>-</w:t>
    </w:r>
    <w:r w:rsidR="00A80DDA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543F97"/>
    <w:multiLevelType w:val="hybridMultilevel"/>
    <w:tmpl w:val="E702E36E"/>
    <w:lvl w:tplc="4F7C9F8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E26082A"/>
    <w:multiLevelType w:val="hybridMultilevel"/>
    <w:tmpl w:val="DAE64282"/>
    <w:lvl w:tplc="B58E929C" w:ilvl="0">
      <w:start w:val="3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44FD5676"/>
    <w:multiLevelType w:val="hybridMultilevel"/>
    <w:tmpl w:val="D03416B8"/>
    <w:lvl w:tplc="E192515C" w:ilvl="0">
      <w:start w:val="10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C5D7395"/>
    <w:multiLevelType w:val="hybridMultilevel"/>
    <w:tmpl w:val="92D43FFA"/>
    <w:lvl w:tplc="7350298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9"/>
  </w:num>
  <w:num w:numId="7">
    <w:abstractNumId w:val="8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673BD"/>
    <w:rsid w:val="000713C5"/>
    <w:rsid w:val="00077611"/>
    <w:rsid w:val="000865A5"/>
    <w:rsid w:val="000C4209"/>
    <w:rsid w:val="000D429D"/>
    <w:rsid w:val="000F4EC2"/>
    <w:rsid w:val="00113914"/>
    <w:rsid w:val="00131834"/>
    <w:rsid w:val="00151686"/>
    <w:rsid w:val="001704C1"/>
    <w:rsid w:val="0017075B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62DC7"/>
    <w:rsid w:val="00270CAB"/>
    <w:rsid w:val="0027230F"/>
    <w:rsid w:val="002845BA"/>
    <w:rsid w:val="00296094"/>
    <w:rsid w:val="002A6B0C"/>
    <w:rsid w:val="002E3878"/>
    <w:rsid w:val="002F54AA"/>
    <w:rsid w:val="00321827"/>
    <w:rsid w:val="00344D37"/>
    <w:rsid w:val="0036495B"/>
    <w:rsid w:val="00367E18"/>
    <w:rsid w:val="00384432"/>
    <w:rsid w:val="003859A7"/>
    <w:rsid w:val="00392DEE"/>
    <w:rsid w:val="003A60E3"/>
    <w:rsid w:val="003B2388"/>
    <w:rsid w:val="003D0135"/>
    <w:rsid w:val="003D43CB"/>
    <w:rsid w:val="003F3E25"/>
    <w:rsid w:val="00401A09"/>
    <w:rsid w:val="004435FE"/>
    <w:rsid w:val="00447210"/>
    <w:rsid w:val="00454272"/>
    <w:rsid w:val="00487805"/>
    <w:rsid w:val="004C0A0F"/>
    <w:rsid w:val="004C282F"/>
    <w:rsid w:val="004C57B3"/>
    <w:rsid w:val="004E180B"/>
    <w:rsid w:val="004E2785"/>
    <w:rsid w:val="004E613C"/>
    <w:rsid w:val="00500E2D"/>
    <w:rsid w:val="00537A36"/>
    <w:rsid w:val="005436EC"/>
    <w:rsid w:val="00561A74"/>
    <w:rsid w:val="00573792"/>
    <w:rsid w:val="005867FD"/>
    <w:rsid w:val="0061436B"/>
    <w:rsid w:val="0064379B"/>
    <w:rsid w:val="00652A84"/>
    <w:rsid w:val="0066796C"/>
    <w:rsid w:val="00683C57"/>
    <w:rsid w:val="00694F6F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76CB3"/>
    <w:rsid w:val="00885ECD"/>
    <w:rsid w:val="00891B5A"/>
    <w:rsid w:val="008927B4"/>
    <w:rsid w:val="008E181E"/>
    <w:rsid w:val="008F78D1"/>
    <w:rsid w:val="00902968"/>
    <w:rsid w:val="00945219"/>
    <w:rsid w:val="009534B1"/>
    <w:rsid w:val="009A67E9"/>
    <w:rsid w:val="009B219F"/>
    <w:rsid w:val="009B744A"/>
    <w:rsid w:val="00A03F53"/>
    <w:rsid w:val="00A46343"/>
    <w:rsid w:val="00A61CD8"/>
    <w:rsid w:val="00A63D14"/>
    <w:rsid w:val="00A71F87"/>
    <w:rsid w:val="00A80DDA"/>
    <w:rsid w:val="00A8722B"/>
    <w:rsid w:val="00AA2E5E"/>
    <w:rsid w:val="00AB559F"/>
    <w:rsid w:val="00B12EF7"/>
    <w:rsid w:val="00B1315C"/>
    <w:rsid w:val="00B20466"/>
    <w:rsid w:val="00B21DA4"/>
    <w:rsid w:val="00B64195"/>
    <w:rsid w:val="00B65459"/>
    <w:rsid w:val="00B67AA0"/>
    <w:rsid w:val="00B87751"/>
    <w:rsid w:val="00B97064"/>
    <w:rsid w:val="00BA0ECF"/>
    <w:rsid w:val="00BA4F91"/>
    <w:rsid w:val="00BB56F2"/>
    <w:rsid w:val="00BC4F75"/>
    <w:rsid w:val="00BD077D"/>
    <w:rsid w:val="00BF0D80"/>
    <w:rsid w:val="00BF24A6"/>
    <w:rsid w:val="00BF631C"/>
    <w:rsid w:val="00BF7669"/>
    <w:rsid w:val="00C37971"/>
    <w:rsid w:val="00C5250F"/>
    <w:rsid w:val="00C528AD"/>
    <w:rsid w:val="00C616C1"/>
    <w:rsid w:val="00C86CBE"/>
    <w:rsid w:val="00C87349"/>
    <w:rsid w:val="00CB53EC"/>
    <w:rsid w:val="00CC6CD1"/>
    <w:rsid w:val="00CD53BB"/>
    <w:rsid w:val="00CE2A29"/>
    <w:rsid w:val="00D55D43"/>
    <w:rsid w:val="00D62065"/>
    <w:rsid w:val="00D6764D"/>
    <w:rsid w:val="00D74F2E"/>
    <w:rsid w:val="00D843C8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5041F"/>
    <w:rsid w:val="00E50421"/>
    <w:rsid w:val="00E549B8"/>
    <w:rsid w:val="00E90E71"/>
    <w:rsid w:val="00EA07A8"/>
    <w:rsid w:val="00EA1F55"/>
    <w:rsid w:val="00EA2582"/>
    <w:rsid w:val="00EB5991"/>
    <w:rsid w:val="00EB5F77"/>
    <w:rsid w:val="00EC0B2E"/>
    <w:rsid w:val="00EC1FDC"/>
    <w:rsid w:val="00ED5721"/>
    <w:rsid w:val="00F016A5"/>
    <w:rsid w:val="00F44721"/>
    <w:rsid w:val="00F74703"/>
    <w:rsid w:val="00F80AC3"/>
    <w:rsid w:val="00F9757A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694F6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56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6F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6F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6F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6F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694F6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56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6F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6F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6F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6F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394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St-120/2018</izvorni_sadrzaj>
    <derivirana_varijabla naziv="DomainObject.Predmet.OznakaBroj_1">St-120/2018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KUĆA SILVANA d.o.o.</izvorni_sadrzaj>
    <derivirana_varijabla naziv="DomainObject.Predmet.ProtustrankaFormated_1">  KUĆA SILVANA d.o.o.</derivirana_varijabla>
  </DomainObject.Predmet.ProtustrankaFormated>
  <DomainObject.Predmet.ProtustrankaFormatedOIB>
    <izvorni_sadrzaj>  KUĆA SILVANA d.o.o., OIB 58485082199</izvorni_sadrzaj>
    <derivirana_varijabla naziv="DomainObject.Predmet.ProtustrankaFormatedOIB_1">  KUĆA SILVANA d.o.o., OIB 58485082199</derivirana_varijabla>
  </DomainObject.Predmet.ProtustrankaFormatedOIB>
  <DomainObject.Predmet.ProtustrankaFormatedWithAdress>
    <izvorni_sadrzaj> KUĆA SILVANA d.o.o., Rubeši 11a, 51215 Kastav</izvorni_sadrzaj>
    <derivirana_varijabla naziv="DomainObject.Predmet.ProtustrankaFormatedWithAdress_1"> KUĆA SILVANA d.o.o., Rubeši 11a, 51215 Kastav</derivirana_varijabla>
  </DomainObject.Predmet.ProtustrankaFormatedWithAdress>
  <DomainObject.Predmet.ProtustrankaFormatedWithAdressOIB>
    <izvorni_sadrzaj> KUĆA SILVANA d.o.o., OIB 58485082199, Rubeši 11a, 51215 Kastav</izvorni_sadrzaj>
    <derivirana_varijabla naziv="DomainObject.Predmet.ProtustrankaFormatedWithAdressOIB_1"> KUĆA SILVANA d.o.o., OIB 58485082199, Rubeši 11a, 51215 Kastav</derivirana_varijabla>
  </DomainObject.Predmet.ProtustrankaFormatedWithAdressOIB>
  <DomainObject.Predmet.ProtustrankaWithAdress>
    <izvorni_sadrzaj>KUĆA SILVANA d.o.o. Rubeši 11a, 51215 Kastav</izvorni_sadrzaj>
    <derivirana_varijabla naziv="DomainObject.Predmet.ProtustrankaWithAdress_1">KUĆA SILVANA d.o.o. Rubeši 11a, 51215 Kastav</derivirana_varijabla>
  </DomainObject.Predmet.ProtustrankaWithAdress>
  <DomainObject.Predmet.ProtustrankaWithAdressOIB>
    <izvorni_sadrzaj>KUĆA SILVANA d.o.o., OIB 58485082199, Rubeši 11a, 51215 Kastav</izvorni_sadrzaj>
    <derivirana_varijabla naziv="DomainObject.Predmet.ProtustrankaWithAdressOIB_1">KUĆA SILVANA d.o.o., OIB 58485082199, Rubeši 11a, 51215 Kastav</derivirana_varijabla>
  </DomainObject.Predmet.ProtustrankaWithAdressOIB>
  <DomainObject.Predmet.ProtustrankaNazivFormated>
    <izvorni_sadrzaj>KUĆA SILVANA d.o.o.</izvorni_sadrzaj>
    <derivirana_varijabla naziv="DomainObject.Predmet.ProtustrankaNazivFormated_1">KUĆA SILVANA d.o.o.</derivirana_varijabla>
  </DomainObject.Predmet.ProtustrankaNazivFormated>
  <DomainObject.Predmet.ProtustrankaNazivFormatedOIB>
    <izvorni_sadrzaj>KUĆA SILVANA d.o.o., OIB 58485082199</izvorni_sadrzaj>
    <derivirana_varijabla naziv="DomainObject.Predmet.ProtustrankaNazivFormatedOIB_1">KUĆA SILVANA d.o.o., OIB 58485082199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KUĆA SILVANA d.o.o.</item>
    </izvorni_sadrzaj>
    <derivirana_varijabla naziv="DomainObject.Predmet.ProtuStrankaListFormated_1">
      <item>KUĆA SILVANA d.o.o.</item>
    </derivirana_varijabla>
  </DomainObject.Predmet.ProtuStrankaListFormated>
  <DomainObject.Predmet.ProtuStrankaListFormatedOIB>
    <izvorni_sadrzaj>
      <item>KUĆA SILVANA d.o.o., OIB 58485082199</item>
    </izvorni_sadrzaj>
    <derivirana_varijabla naziv="DomainObject.Predmet.ProtuStrankaListFormatedOIB_1">
      <item>KUĆA SILVANA d.o.o., OIB 58485082199</item>
    </derivirana_varijabla>
  </DomainObject.Predmet.ProtuStrankaListFormatedOIB>
  <DomainObject.Predmet.ProtuStrankaListFormatedWithAdress>
    <izvorni_sadrzaj>
      <item>KUĆA SILVANA d.o.o., Rubeši 11a, 51215 Kastav</item>
    </izvorni_sadrzaj>
    <derivirana_varijabla naziv="DomainObject.Predmet.ProtuStrankaListFormatedWithAdress_1">
      <item>KUĆA SILVANA d.o.o., Rubeši 11a, 51215 Kastav</item>
    </derivirana_varijabla>
  </DomainObject.Predmet.ProtuStrankaListFormatedWithAdress>
  <DomainObject.Predmet.ProtuStrankaListFormatedWithAdressOIB>
    <izvorni_sadrzaj>
      <item>KUĆA SILVANA d.o.o., OIB 58485082199, Rubeši 11a, 51215 Kastav</item>
    </izvorni_sadrzaj>
    <derivirana_varijabla naziv="DomainObject.Predmet.ProtuStrankaListFormatedWithAdressOIB_1">
      <item>KUĆA SILVANA d.o.o., OIB 58485082199, Rubeši 11a, 51215 Kastav</item>
    </derivirana_varijabla>
  </DomainObject.Predmet.ProtuStrankaListFormatedWithAdressOIB>
  <DomainObject.Predmet.ProtuStrankaListNazivFormated>
    <izvorni_sadrzaj>
      <item>KUĆA SILVANA d.o.o.</item>
    </izvorni_sadrzaj>
    <derivirana_varijabla naziv="DomainObject.Predmet.ProtuStrankaListNazivFormated_1">
      <item>KUĆA SILVANA d.o.o.</item>
    </derivirana_varijabla>
  </DomainObject.Predmet.ProtuStrankaListNazivFormated>
  <DomainObject.Predmet.ProtuStrankaListNazivFormatedOIB>
    <izvorni_sadrzaj>
      <item>KUĆA SILVANA d.o.o., OIB 58485082199</item>
    </izvorni_sadrzaj>
    <derivirana_varijabla naziv="DomainObject.Predmet.ProtuStrankaListNazivFormatedOIB_1">
      <item>KUĆA SILVANA d.o.o., OIB 58485082199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KUĆA SILVANA d.o.o.</izvorni_sadrzaj>
    <derivirana_varijabla naziv="DomainObject.Predmet.ProtustrankaIDrugi_1">KUĆA SILVANA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KUĆA SILVANA d.o.o., OIB 58485082199, Rubeši 11a, 51215 Kastav</izvorni_sadrzaj>
    <derivirana_varijabla naziv="DomainObject.Predmet.ProtustrankaIDrugiAdressOIB_1">KUĆA SILVANA d.o.o., OIB 58485082199, Rubeši 11a,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KUĆA SILVANA d.o.o.</item>
    </izvorni_sadrzaj>
    <derivirana_varijabla naziv="DomainObject.Predmet.SudioniciListNaziv_1">
      <item>FINA  Rijeka</item>
      <item>KUĆA SILVANA d.o.o.</item>
    </derivirana_varijabla>
  </DomainObject.Predmet.SudioniciListNaziv>
  <DomainObject.Predmet.SudioniciListAdressOIB>
    <izvorni_sadrzaj>
      <item>FINA  Rijeka, OIB 85821130368, Frana Kurelca 8,51000 Rijeka</item>
      <item>KUĆA SILVANA d.o.o., OIB 58485082199, Rubeši 11a,51215 Kastav</item>
    </izvorni_sadrzaj>
    <derivirana_varijabla naziv="DomainObject.Predmet.SudioniciListAdressOIB_1">
      <item>FINA  Rijeka, OIB 85821130368, Frana Kurelca 8,51000 Rijeka</item>
      <item>KUĆA SILVANA d.o.o., OIB 58485082199, Rubeši 11a,51215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58485082199</item>
    </izvorni_sadrzaj>
    <derivirana_varijabla naziv="DomainObject.Predmet.SudioniciListNazivOIB_1">
      <item>, OIB 85821130368</item>
      <item>, OIB 58485082199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90496F-7DBA-46EE-B5AF-90FF60EEC6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537</properties:Words>
  <properties:Characters>2997</properties:Characters>
  <properties:Lines>83</properties:Lines>
  <properties:Paragraphs>35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2018-02-21T07:30:00Z</dcterms:created>
  <dc:creator>stecaj</dc:creator>
  <cp:lastModifiedBy>Jasna Radulović</cp:lastModifiedBy>
  <cp:lastPrinted>2018-02-22T07:26:00Z</cp:lastPrinted>
  <dcterms:modified xmlns:xsi="http://www.w3.org/2001/XMLSchema-instance" xsi:type="dcterms:W3CDTF">2018-02-22T07:28:00Z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120-18 privremeni.docx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