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e85d" w14:paraId="571e85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C08D8">
        <w:t>4184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651567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C08D8">
        <w:t xml:space="preserve">VATERPOLO KLUB "ZAGREBAČKA DIVLJA LIGA" Zagreb, Matetić-Ronjgovljeva 20, OIB: 69866997001.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C08D8">
        <w:t>2.322,69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C7942">
        <w:t>15. siječnja 201</w:t>
      </w:r>
      <w:r w:rsidR="00651567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9C4" w:rsidR="006229C4">
      <w:r>
        <w:separator/>
      </w:r>
    </w:p>
  </w:endnote>
  <w:endnote w:id="0" w:type="continuationSeparator">
    <w:p w:rsidRDefault="006229C4" w:rsidR="00622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9C4" w:rsidR="006229C4">
      <w:r>
        <w:separator/>
      </w:r>
    </w:p>
  </w:footnote>
  <w:footnote w:id="0" w:type="continuationSeparator">
    <w:p w:rsidRDefault="006229C4" w:rsidR="00622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1381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7063B"/>
    <w:rsid w:val="004B337A"/>
    <w:rsid w:val="004C08D8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29C4"/>
    <w:rsid w:val="00627F6A"/>
    <w:rsid w:val="00651567"/>
    <w:rsid w:val="00657B8E"/>
    <w:rsid w:val="00693392"/>
    <w:rsid w:val="006C14B3"/>
    <w:rsid w:val="006F0445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6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6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6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6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6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6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6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6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St-4184/2015-6</izvorni_sadrzaj>
    <derivirana_varijabla naziv="DomainObject.Oznaka_1">St-4184/2015-6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4184</izvorni_sadrzaj>
    <derivirana_varijabla naziv="DomainObject.Predmet.Broj_1">4184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St-4184/2015</izvorni_sadrzaj>
    <derivirana_varijabla naziv="DomainObject.Predmet.OznakaBroj_1">St-4184/2015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Vaterpolo klub ZAGREBAČKA DIVLJA LIGA</izvorni_sadrzaj>
    <derivirana_varijabla naziv="DomainObject.Predmet.ProtustrankaFormated_1">  Vaterpolo klub ZAGREBAČKA DIVLJA LIGA</derivirana_varijabla>
  </DomainObject.Predmet.ProtustrankaFormated>
  <DomainObject.Predmet.ProtustrankaFormatedOIB>
    <izvorni_sadrzaj>  Vaterpolo klub ZAGREBAČKA DIVLJA LIGA, OIB 69866997001</izvorni_sadrzaj>
    <derivirana_varijabla naziv="DomainObject.Predmet.ProtustrankaFormatedOIB_1">  Vaterpolo klub ZAGREBAČKA DIVLJA LIGA, OIB 69866997001</derivirana_varijabla>
  </DomainObject.Predmet.ProtustrankaFormatedOIB>
  <DomainObject.Predmet.ProtustrankaFormatedWithAdress>
    <izvorni_sadrzaj> Vaterpolo klub ZAGREBAČKA DIVLJA LIGA, Matetić-Ronjgovljeva 20, 10000 Zagreb</izvorni_sadrzaj>
    <derivirana_varijabla naziv="DomainObject.Predmet.ProtustrankaFormatedWithAdress_1"> Vaterpolo klub ZAGREBAČKA DIVLJA LIGA, Matetić-Ronjgovljeva 20, 10000 Zagreb</derivirana_varijabla>
  </DomainObject.Predmet.ProtustrankaFormatedWithAdress>
  <DomainObject.Predmet.ProtustrankaFormatedWithAdressOIB>
    <izvorni_sadrzaj> Vaterpolo klub ZAGREBAČKA DIVLJA LIGA, OIB 69866997001, Matetić-Ronjgovljeva 20, 10000 Zagreb</izvorni_sadrzaj>
    <derivirana_varijabla naziv="DomainObject.Predmet.ProtustrankaFormatedWithAdressOIB_1"> Vaterpolo klub ZAGREBAČKA DIVLJA LIGA, OIB 69866997001, Matetić-Ronjgovljeva 20, 10000 Zagreb</derivirana_varijabla>
  </DomainObject.Predmet.ProtustrankaFormatedWithAdressOIB>
  <DomainObject.Predmet.ProtustrankaWithAdress>
    <izvorni_sadrzaj>Vaterpolo klub ZAGREBAČKA DIVLJA LIGA Matetić-Ronjgovljeva 20, 10000 Zagreb</izvorni_sadrzaj>
    <derivirana_varijabla naziv="DomainObject.Predmet.ProtustrankaWithAdress_1">Vaterpolo klub ZAGREBAČKA DIVLJA LIGA Matetić-Ronjgovljeva 20, 10000 Zagreb</derivirana_varijabla>
  </DomainObject.Predmet.ProtustrankaWithAdress>
  <DomainObject.Predmet.ProtustrankaWithAdressOIB>
    <izvorni_sadrzaj>Vaterpolo klub ZAGREBAČKA DIVLJA LIGA, OIB 69866997001, Matetić-Ronjgovljeva 20, 10000 Zagreb</izvorni_sadrzaj>
    <derivirana_varijabla naziv="DomainObject.Predmet.ProtustrankaWithAdressOIB_1">Vaterpolo klub ZAGREBAČKA DIVLJA LIGA, OIB 69866997001, Matetić-Ronjgovljeva 20, 10000 Zagreb</derivirana_varijabla>
  </DomainObject.Predmet.ProtustrankaWithAdressOIB>
  <DomainObject.Predmet.ProtustrankaNazivFormated>
    <izvorni_sadrzaj>Vaterpolo klub ZAGREBAČKA DIVLJA LIGA</izvorni_sadrzaj>
    <derivirana_varijabla naziv="DomainObject.Predmet.ProtustrankaNazivFormated_1">Vaterpolo klub ZAGREBAČKA DIVLJA LIGA</derivirana_varijabla>
  </DomainObject.Predmet.ProtustrankaNazivFormated>
  <DomainObject.Predmet.ProtustrankaNazivFormatedOIB>
    <izvorni_sadrzaj>Vaterpolo klub ZAGREBAČKA DIVLJA LIGA, OIB 69866997001</izvorni_sadrzaj>
    <derivirana_varijabla naziv="DomainObject.Predmet.ProtustrankaNazivFormatedOIB_1">Vaterpolo klub ZAGREBAČKA DIVLJA LIGA, OIB 69866997001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Vaterpolo klub ZAGREBAČKA DIVLJA LIGA</item>
    </izvorni_sadrzaj>
    <derivirana_varijabla naziv="DomainObject.Predmet.ProtuStrankaListFormated_1">
      <item>Vaterpolo klub ZAGREBAČKA DIVLJA LIGA</item>
    </derivirana_varijabla>
  </DomainObject.Predmet.ProtuStrankaListFormated>
  <DomainObject.Predmet.ProtuStrankaListFormatedOIB>
    <izvorni_sadrzaj>
      <item>Vaterpolo klub ZAGREBAČKA DIVLJA LIGA, OIB 69866997001</item>
    </izvorni_sadrzaj>
    <derivirana_varijabla naziv="DomainObject.Predmet.ProtuStrankaListFormatedOIB_1">
      <item>Vaterpolo klub ZAGREBAČKA DIVLJA LIGA, OIB 69866997001</item>
    </derivirana_varijabla>
  </DomainObject.Predmet.ProtuStrankaListFormatedOIB>
  <DomainObject.Predmet.ProtuStrankaListFormatedWithAdress>
    <izvorni_sadrzaj>
      <item>Vaterpolo klub ZAGREBAČKA DIVLJA LIGA, Matetić-Ronjgovljeva 20, 10000 Zagreb</item>
    </izvorni_sadrzaj>
    <derivirana_varijabla naziv="DomainObject.Predmet.ProtuStrankaListFormatedWithAdress_1">
      <item>Vaterpolo klub ZAGREBAČKA DIVLJA LIGA, Matetić-Ronjgovljeva 20, 10000 Zagreb</item>
    </derivirana_varijabla>
  </DomainObject.Predmet.ProtuStrankaListFormatedWithAdress>
  <DomainObject.Predmet.ProtuStrankaListFormatedWithAdressOIB>
    <izvorni_sadrzaj>
      <item>Vaterpolo klub ZAGREBAČKA DIVLJA LIGA, OIB 69866997001, Matetić-Ronjgovljeva 20, 10000 Zagreb</item>
    </izvorni_sadrzaj>
    <derivirana_varijabla naziv="DomainObject.Predmet.ProtuStrankaListFormatedWithAdressOIB_1">
      <item>Vaterpolo klub ZAGREBAČKA DIVLJA LIGA, OIB 69866997001, Matetić-Ronjgovljeva 20, 10000 Zagreb</item>
    </derivirana_varijabla>
  </DomainObject.Predmet.ProtuStrankaListFormatedWithAdressOIB>
  <DomainObject.Predmet.ProtuStrankaListNazivFormated>
    <izvorni_sadrzaj>
      <item>Vaterpolo klub ZAGREBAČKA DIVLJA LIGA</item>
    </izvorni_sadrzaj>
    <derivirana_varijabla naziv="DomainObject.Predmet.ProtuStrankaListNazivFormated_1">
      <item>Vaterpolo klub ZAGREBAČKA DIVLJA LIGA</item>
    </derivirana_varijabla>
  </DomainObject.Predmet.ProtuStrankaListNazivFormated>
  <DomainObject.Predmet.ProtuStrankaListNazivFormatedOIB>
    <izvorni_sadrzaj>
      <item>Vaterpolo klub ZAGREBAČKA DIVLJA LIGA, OIB 69866997001</item>
    </izvorni_sadrzaj>
    <derivirana_varijabla naziv="DomainObject.Predmet.ProtuStrankaListNazivFormatedOIB_1">
      <item>Vaterpolo klub ZAGREBAČKA DIVLJA LIGA, OIB 69866997001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St-4184/2015-6</izvorni_sadrzaj>
    <derivirana_varijabla naziv="DomainObject.PoslovniBrojDokumenta_1">St-4184/2015-6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Vaterpolo klub ZAGREBAČKA DIVLJA LIGA</izvorni_sadrzaj>
    <derivirana_varijabla naziv="DomainObject.Predmet.ProtustrankaIDrugi_1">Vaterpolo klub ZAGREBAČKA DIVLJA LIGA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Vaterpolo klub ZAGREBAČKA DIVLJA LIGA, OIB 69866997001, Matetić-Ronjgovljeva 20, 10000 Zagreb</izvorni_sadrzaj>
    <derivirana_varijabla naziv="DomainObject.Predmet.ProtustrankaIDrugiAdressOIB_1">Vaterpolo klub ZAGREBAČKA DIVLJA LIGA, OIB 69866997001, Matetić-Ronjgovljeva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Vaterpolo klub ZAGREBAČKA DIVLJA LIGA</item>
    </izvorni_sadrzaj>
    <derivirana_varijabla naziv="DomainObject.Predmet.SudioniciListNaziv_1">
      <item>FINA Regionalni centar Zagreb</item>
      <item>Vaterpolo klub ZAGREBAČKA DIVLJA LIGA</item>
    </derivirana_varijabla>
  </DomainObject.Predmet.SudioniciListNaziv>
  <DomainObject.Predmet.SudioniciListAdressOIB>
    <izvorni_sadrzaj>
      <item>FINA Regionalni centar Zagreb, OIB 85821130368, Trg svibanjskih žrtava 1995. 1,10000 Zagreb</item>
      <item>Vaterpolo klub ZAGREBAČKA DIVLJA LIGA, OIB 69866997001, Matetić-Ronjgovljeva 20,10000 Zagreb</item>
    </izvorni_sadrzaj>
    <derivirana_varijabla naziv="DomainObject.Predmet.SudioniciListAdressOIB_1">
      <item>FINA Regionalni centar Zagreb, OIB 85821130368, Trg svibanjskih žrtava 1995. 1,10000 Zagreb</item>
      <item>Vaterpolo klub ZAGREBAČKA DIVLJA LIGA, OIB 69866997001, Matetić-Ronjgovljeva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69866997001</item>
    </izvorni_sadrzaj>
    <derivirana_varijabla naziv="DomainObject.Predmet.SudioniciListNazivOIB_1">
      <item>, OIB 85821130368</item>
      <item>, OIB 69866997001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1414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2016-01-15T11:06:00Z</dcterms:created>
  <dc:creator>ilukac</dc:creator>
  <cp:lastModifiedBy>Maja Josipović</cp:lastModifiedBy>
  <cp:lastPrinted>2016-01-15T12:29:00Z</cp:lastPrinted>
  <dcterms:modified xmlns:xsi="http://www.w3.org/2001/XMLSchema-instance" xsi:type="dcterms:W3CDTF">2016-01-15T12:31:00Z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