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9d9d" w14:paraId="6129d9d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02288C" w:rsidR="00B36D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02288C">
        <w:t>KAPITEL IN d.o.o., Osijek, Slavka Kolara 28, MBS: 030098656, OIB: 15371251662</w:t>
      </w:r>
      <w:r w:rsidR="00A16C5A">
        <w:rPr>
          <w:color w:val="000000"/>
        </w:rPr>
        <w:t xml:space="preserve">, dana </w:t>
      </w:r>
      <w:r w:rsidR="00593443">
        <w:rPr>
          <w:color w:val="000000"/>
        </w:rPr>
        <w:t>12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02288C">
        <w:t>KAPITEL IN d.o.o., Osijek, Slavka Kolara 28, MBS: 030098656, OIB: 15371251662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635A5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02288C">
        <w:rPr>
          <w:b/>
          <w:u w:val="single"/>
        </w:rPr>
        <w:t>3</w:t>
      </w:r>
      <w:r>
        <w:rPr>
          <w:b/>
          <w:u w:val="single"/>
        </w:rPr>
        <w:t>. prosinca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02288C">
        <w:rPr>
          <w:b/>
          <w:u w:val="single"/>
        </w:rPr>
        <w:t>09</w:t>
      </w:r>
      <w:r w:rsidR="00342D3F">
        <w:rPr>
          <w:b/>
          <w:u w:val="single"/>
        </w:rPr>
        <w:t>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</w:pPr>
      <w:r>
        <w:t>-zakonski zastupnik dužnika</w:t>
      </w:r>
      <w:r w:rsidR="005368E5">
        <w:t xml:space="preserve"> –</w:t>
      </w:r>
      <w:r w:rsidR="00912CE9">
        <w:t xml:space="preserve"> </w:t>
      </w:r>
      <w:r w:rsidR="0002288C" w:rsidRPr="0002288C">
        <w:t>direktor</w:t>
      </w:r>
      <w:r w:rsidR="0002288C">
        <w:t xml:space="preserve"> </w:t>
      </w:r>
      <w:r w:rsidR="0002288C" w:rsidRPr="0002288C">
        <w:t>Marko Brekalo, OIB: 11907107586</w:t>
      </w:r>
      <w:r w:rsidR="0002288C">
        <w:t xml:space="preserve">, </w:t>
      </w:r>
      <w:r w:rsidR="0002288C" w:rsidRPr="0002288C">
        <w:t>Višnjevac, Ulica Matije Petra Katančića 1/A</w:t>
      </w:r>
    </w:p>
    <w:p w:rsidRDefault="009330D7" w:rsidP="00A170A4" w:rsidR="009330D7">
      <w:pPr>
        <w:jc w:val="both"/>
      </w:pPr>
    </w:p>
    <w:p w:rsidRDefault="00912CE9" w:rsidP="00A170A4" w:rsidR="00912CE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330D7">
        <w:t>12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02288C" w:rsidR="00DC54C2">
      <w:pPr>
        <w:pStyle w:val="Odlomakpopisa"/>
        <w:numPr>
          <w:ilvl w:val="0"/>
          <w:numId w:val="10"/>
        </w:numPr>
        <w:jc w:val="both"/>
      </w:pPr>
      <w:r w:rsidRPr="0002288C">
        <w:rPr>
          <w:color w:val="000000"/>
        </w:rPr>
        <w:t>zakonski zastupnik</w:t>
      </w:r>
      <w:r w:rsidR="00527AA7" w:rsidRPr="0002288C">
        <w:rPr>
          <w:color w:val="000000"/>
        </w:rPr>
        <w:t xml:space="preserve"> dužnika</w:t>
      </w:r>
      <w:r w:rsidR="00C342B1" w:rsidRPr="00C342B1">
        <w:t xml:space="preserve"> </w:t>
      </w:r>
      <w:r w:rsidR="0002288C">
        <w:t>Marko Brekalo,</w:t>
      </w:r>
      <w:r w:rsidR="0002288C" w:rsidRPr="0002288C">
        <w:t xml:space="preserve"> </w:t>
      </w:r>
      <w:r w:rsidR="0002288C">
        <w:t>Višnjevac, Ulica Matije Petra Katančića 1/A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573AB1">
        <w:rPr>
          <w:color w:val="000000"/>
        </w:rPr>
        <w:t>1</w:t>
      </w:r>
      <w:r w:rsidR="0002288C">
        <w:rPr>
          <w:color w:val="000000"/>
        </w:rPr>
        <w:t>3</w:t>
      </w:r>
      <w:r w:rsidR="00573AB1">
        <w:rPr>
          <w:color w:val="000000"/>
        </w:rPr>
        <w:t>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02288C">
        <w:rPr>
          <w:color w:val="000000"/>
        </w:rPr>
        <w:t>09</w:t>
      </w:r>
      <w:r w:rsidR="00DC54C2">
        <w:rPr>
          <w:color w:val="000000"/>
        </w:rPr>
        <w:t>,00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F6F" w:rsidR="00DE4F6F">
      <w:r>
        <w:separator/>
      </w:r>
    </w:p>
  </w:endnote>
  <w:endnote w:id="0" w:type="continuationSeparator">
    <w:p w:rsidRDefault="00DE4F6F" w:rsidR="00DE4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F6F" w:rsidR="00DE4F6F">
      <w:r>
        <w:separator/>
      </w:r>
    </w:p>
  </w:footnote>
  <w:footnote w:id="0" w:type="continuationSeparator">
    <w:p w:rsidRDefault="00DE4F6F" w:rsidR="00DE4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88C" w:rsidP="0002288C" w:rsidR="0002288C">
    <w:pPr>
      <w:jc w:val="right"/>
    </w:pPr>
    <w:r>
      <w:t>7 St-1206/18-8</w:t>
    </w:r>
  </w:p>
  <w:p w:rsidRDefault="004F62DE" w:rsidP="0002288C" w:rsidR="004F62DE" w:rsidRPr="000228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288C"/>
    <w:rsid w:val="0002318A"/>
    <w:rsid w:val="00025706"/>
    <w:rsid w:val="000258A5"/>
    <w:rsid w:val="000331C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3AB1"/>
    <w:rsid w:val="00576C91"/>
    <w:rsid w:val="0057706B"/>
    <w:rsid w:val="005807EA"/>
    <w:rsid w:val="005874FF"/>
    <w:rsid w:val="00592389"/>
    <w:rsid w:val="00593443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5A52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12CE9"/>
    <w:rsid w:val="009225E3"/>
    <w:rsid w:val="0092297E"/>
    <w:rsid w:val="00923E3F"/>
    <w:rsid w:val="0092694E"/>
    <w:rsid w:val="009305E7"/>
    <w:rsid w:val="009330D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DDB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6265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4F6F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62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162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62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2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2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62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162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62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2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2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43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73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St-1206/2018</izvorni_sadrzaj>
    <derivirana_varijabla naziv="DomainObject.Predmet.OznakaBroj_1">St-1206/2018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KAPITEL IN društvo s ograničenom odgovornošću za građevinarstvo, projektiranje i usluge</izvorni_sadrzaj>
    <derivirana_varijabla naziv="DomainObject.Predmet.ProtustrankaFormated_1">  KAPITEL IN društvo s ograničenom odgovornošću za građevinarstvo, projektiranje i usluge</derivirana_varijabla>
  </DomainObject.Predmet.ProtustrankaFormated>
  <DomainObject.Predmet.ProtustrankaFormatedOIB>
    <izvorni_sadrzaj>  KAPITEL IN društvo s ograničenom odgovornošću za građevinarstvo, projektiranje i usluge, OIB 15371251662</izvorni_sadrzaj>
    <derivirana_varijabla naziv="DomainObject.Predmet.ProtustrankaFormatedOIB_1">  KAPITEL IN društvo s ograničenom odgovornošću za građevinarstvo, projektiranje i usluge, OIB 15371251662</derivirana_varijabla>
  </DomainObject.Predmet.ProtustrankaFormatedOIB>
  <DomainObject.Predmet.ProtustrankaFormatedWithAdress>
    <izvorni_sadrzaj> KAPITEL IN društvo s ograničenom odgovornošću za građevinarstvo, projektiranje i usluge, Slavka Kolara 28, 31000 Osijek</izvorni_sadrzaj>
    <derivirana_varijabla naziv="DomainObject.Predmet.ProtustrankaFormatedWithAdress_1"> KAPITEL IN društvo s ograničenom odgovornošću za građevinarstvo, projektiranje i usluge, Slavka Kolara 28, 31000 Osijek</derivirana_varijabla>
  </DomainObject.Predmet.ProtustrankaFormatedWithAdress>
  <DomainObject.Predmet.ProtustrankaFormatedWithAdressOIB>
    <izvorni_sadrzaj> KAPITEL IN društvo s ograničenom odgovornošću za građevinarstvo, projektiranje i usluge, OIB 15371251662, Slavka Kolara 28, 31000 Osijek</izvorni_sadrzaj>
    <derivirana_varijabla naziv="DomainObject.Predmet.ProtustrankaFormatedWithAdressOIB_1"> KAPITEL IN društvo s ograničenom odgovornošću za građevinarstvo, projektiranje i usluge, OIB 15371251662, Slavka Kolara 28, 31000 Osijek</derivirana_varijabla>
  </DomainObject.Predmet.ProtustrankaFormatedWithAdressOIB>
  <DomainObject.Predmet.ProtustrankaWithAdress>
    <izvorni_sadrzaj>KAPITEL IN društvo s ograničenom odgovornošću za građevinarstvo, projektiranje i usluge Slavka Kolara 28, 31000 Osijek</izvorni_sadrzaj>
    <derivirana_varijabla naziv="DomainObject.Predmet.ProtustrankaWithAdress_1">KAPITEL IN društvo s ograničenom odgovornošću za građevinarstvo, projektiranje i usluge Slavka Kolara 28, 31000 Osijek</derivirana_varijabla>
  </DomainObject.Predmet.ProtustrankaWithAdress>
  <DomainObject.Predmet.ProtustrankaWithAdressOIB>
    <izvorni_sadrzaj>KAPITEL IN društvo s ograničenom odgovornošću za građevinarstvo, projektiranje i usluge, OIB 15371251662, Slavka Kolara 28, 31000 Osijek</izvorni_sadrzaj>
    <derivirana_varijabla naziv="DomainObject.Predmet.ProtustrankaWithAdressOIB_1">KAPITEL IN društvo s ograničenom odgovornošću za građevinarstvo, projektiranje i usluge, OIB 15371251662, Slavka Kolara 28,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KAPITEL IN društvo s ograničenom odgovornošću za građevinarstvo, projektiranje i usluge</item>
    </izvorni_sadrzaj>
    <derivirana_varijabla naziv="DomainObject.Predmet.ProtuStrankaListFormated_1">
      <item>KAPITEL IN društvo s ograničenom odgovornošću za građevinarstvo, projektiranje i usluge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</item>
    </izvorni_sadrzaj>
    <derivirana_varijabla naziv="DomainObject.Predmet.ProtuStrankaListFormatedOIB_1">
      <item>KAPITEL IN društvo s ograničenom odgovornošću za građevinarstvo, projektiranje i usluge, OIB 15371251662</item>
    </derivirana_varijabla>
  </DomainObject.Predmet.ProtuStrankaListFormatedOIB>
  <DomainObject.Predmet.ProtuStrankaListFormatedWithAdress>
    <izvorni_sadrzaj>
      <item>KAPITEL IN društvo s ograničenom odgovornošću za građevinarstvo, projektiranje i usluge, Slavka Kolara 28, 31000 Osijek</item>
    </izvorni_sadrzaj>
    <derivirana_varijabla naziv="DomainObject.Predmet.ProtuStrankaListFormatedWithAdress_1">
      <item>KAPITEL IN društvo s ograničenom odgovornošću za građevinarstvo, projektiranje i usluge, Slavka Kolara 28, 31000 Osijek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Slavka Kolara 28, 31000 Osijek</item>
    </izvorni_sadrzaj>
    <derivirana_varijabla naziv="DomainObject.Predmet.ProtuStrankaListFormatedWithAdressOIB_1">
      <item>KAPITEL IN društvo s ograničenom odgovornošću za građevinarstvo, projektiranje i usluge, OIB 15371251662, Slavka Kolara 28, 31000 Osijek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KAPITEL IN društvo s ograničenom odgovornošću za građevinarstvo, projektiranje i usluge, OIB 15371251662, Slavka Kolara 28, 31000 Osijek</izvorni_sadrzaj>
    <derivirana_varijabla naziv="DomainObject.Predmet.ProtustrankaIDrugiAdressOIB_1">KAPITEL IN društvo s ograničenom odgovornošću za građevinarstvo, projektiranje i usluge, OIB 15371251662, Slavka Kolara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KAPITEL IN društvo s ograničenom odgovornošću za građevinarstvo, projektiranje i usluge</item>
    </izvorni_sadrzaj>
    <derivirana_varijabla naziv="DomainObject.Predmet.SudioniciListNaziv_1">
      <item>FINA RC OSIJEK</item>
      <item>KAPITEL IN društvo s ograničenom odgovornošću za građevinarstvo, projektiranje i usluge</item>
    </derivirana_varijabla>
  </DomainObject.Predmet.SudioniciListNaziv>
  <DomainObject.Predmet.SudioniciListAdressOIB>
    <izvorni_sadrzaj>
      <item>FINA RC OSIJEK, OIB 85821130368</item>
      <item>KAPITEL IN društvo s ograničenom odgovornošću za građevinarstvo, projektiranje i usluge, OIB 15371251662, Slavka Kolara 28,31000 Osijek</item>
    </izvorni_sadrzaj>
    <derivirana_varijabla naziv="DomainObject.Predmet.SudioniciListAdressOIB_1">
      <item>FINA RC OSIJEK, OIB 85821130368</item>
      <item>KAPITEL IN društvo s ograničenom odgovornošću za građevinarstvo, projektiranje i usluge, OIB 15371251662, Slavka Kolara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15371251662</item>
    </izvorni_sadrzaj>
    <derivirana_varijabla naziv="DomainObject.Predmet.SudioniciListNazivOIB_1">
      <item>, OIB 85821130368</item>
      <item>, OIB 15371251662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St-1206/2018-6</izvorni_sadrzaj>
    <derivirana_varijabla naziv="DomainObject.PredzadnjaOdlukaIzPredmeta.Oznaka_1">St-1206/2018-6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1045</properties:Characters>
  <properties:Lines>46</properties:Lines>
  <properties:Paragraphs>23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2018-11-12T13:47:00Z</dcterms:modified>
  <cp:revision>232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