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85d1" w14:paraId="7d085d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176738">
        <w:rPr>
          <w:b/>
          <w:sz w:val="22"/>
          <w:szCs w:val="22"/>
          <w:lang w:val="hr-HR"/>
        </w:rPr>
        <w:t>1007</w:t>
      </w:r>
      <w:r w:rsidR="007B1183">
        <w:rPr>
          <w:b/>
          <w:sz w:val="22"/>
          <w:szCs w:val="22"/>
          <w:lang w:val="hr-HR"/>
        </w:rPr>
        <w:t>/2016-</w:t>
      </w:r>
      <w:r w:rsidR="00217D30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176738">
        <w:rPr>
          <w:sz w:val="22"/>
          <w:szCs w:val="22"/>
        </w:rPr>
        <w:t>PERFECT LIVING 9 j.d.o.o., za poslovanje nekretninama i uslugama, Svetog Lovre 12, Split,</w:t>
      </w:r>
      <w:r w:rsidR="00217D30">
        <w:rPr>
          <w:sz w:val="22"/>
          <w:szCs w:val="22"/>
        </w:rPr>
        <w:t xml:space="preserve"> </w:t>
      </w:r>
      <w:r w:rsidR="00176738">
        <w:rPr>
          <w:sz w:val="22"/>
          <w:szCs w:val="22"/>
        </w:rPr>
        <w:t>MBS: 060322540, OIB: 47994970369</w:t>
      </w:r>
      <w:r w:rsidR="001561EC" w:rsidRPr="00875007">
        <w:rPr>
          <w:sz w:val="22"/>
          <w:szCs w:val="22"/>
        </w:rPr>
        <w:t xml:space="preserve">, dana </w:t>
      </w:r>
      <w:r w:rsidR="00B12178">
        <w:rPr>
          <w:sz w:val="22"/>
          <w:szCs w:val="22"/>
        </w:rPr>
        <w:t>12. lipnja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176738">
        <w:rPr>
          <w:sz w:val="22"/>
          <w:szCs w:val="22"/>
        </w:rPr>
        <w:t>J</w:t>
      </w:r>
      <w:r w:rsidR="00B12178">
        <w:rPr>
          <w:sz w:val="22"/>
          <w:szCs w:val="22"/>
        </w:rPr>
        <w:t>ELICA BAN</w:t>
      </w:r>
      <w:r w:rsidR="00176738">
        <w:rPr>
          <w:sz w:val="22"/>
          <w:szCs w:val="22"/>
        </w:rPr>
        <w:t>, Kralja Zvonimira 65, Podstrana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176738">
        <w:rPr>
          <w:sz w:val="22"/>
          <w:szCs w:val="22"/>
          <w:lang w:val="hr-HR"/>
        </w:rPr>
        <w:t>1007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176738">
        <w:rPr>
          <w:sz w:val="22"/>
          <w:szCs w:val="22"/>
          <w:lang w:val="hr-HR"/>
        </w:rPr>
        <w:t>0011300000664 poziv na broj 1007/2</w:t>
      </w:r>
      <w:r w:rsidRPr="00875007">
        <w:rPr>
          <w:sz w:val="22"/>
          <w:szCs w:val="22"/>
          <w:lang w:val="hr-HR"/>
        </w:rPr>
        <w:t>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76738">
        <w:rPr>
          <w:sz w:val="22"/>
          <w:szCs w:val="22"/>
        </w:rPr>
        <w:t>PERFECT LIVING 9 j.d.o.o.</w:t>
      </w:r>
      <w:r w:rsidR="007B1183">
        <w:rPr>
          <w:sz w:val="22"/>
          <w:szCs w:val="22"/>
        </w:rPr>
        <w:t xml:space="preserve">, </w:t>
      </w:r>
      <w:r w:rsidR="00176738">
        <w:rPr>
          <w:sz w:val="22"/>
          <w:szCs w:val="22"/>
        </w:rPr>
        <w:t>Stobreč.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B12178">
        <w:rPr>
          <w:b/>
          <w:sz w:val="22"/>
          <w:szCs w:val="22"/>
          <w:lang w:val="hr-HR"/>
        </w:rPr>
        <w:t xml:space="preserve"> 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17D30">
        <w:rPr>
          <w:sz w:val="22"/>
          <w:szCs w:val="22"/>
          <w:lang w:val="hr-HR"/>
        </w:rPr>
        <w:t>12.06.2017.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176738">
        <w:rPr>
          <w:sz w:val="22"/>
          <w:szCs w:val="22"/>
        </w:rPr>
        <w:t>Jelica Ban, Podstrana, Kralja Zvonimira 65</w:t>
      </w:r>
      <w:r w:rsidR="002A6DA7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4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176738">
      <w:rPr>
        <w:b/>
        <w:sz w:val="22"/>
        <w:szCs w:val="22"/>
        <w:lang w:val="hr-HR"/>
      </w:rPr>
      <w:t>1007</w:t>
    </w:r>
    <w:r w:rsidR="007B1183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217D30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95546"/>
    <w:rsid w:val="000A67C8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17D30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3496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2178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3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49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49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49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49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3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49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49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49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49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St-1007/2016-9</izvorni_sadrzaj>
    <derivirana_varijabla naziv="DomainObject.Oznaka_1">St-1007/2016-9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PERFECT LIVING 9 jednostavno društvo s ograničenom odgovornošću za poslovanje nekretninama i usluge</izvorni_sadrzaj>
    <derivirana_varijabla naziv="DomainObject.Predmet.ProtustrankaFormated_1">  PERFECT LIVING 9 jednostavno društvo s ograničenom odgovornošću za poslovanje nekretninama i usluge</derivirana_varijabla>
  </DomainObject.Predmet.ProtustrankaFormated>
  <DomainObject.Predmet.ProtustrankaFormatedOIB>
    <izvorni_sadrzaj>  PERFECT LIVING 9 jednostavno društvo s ograničenom odgovornošću za poslovanje nekretninama i usluge, OIB 47994970369</izvorni_sadrzaj>
    <derivirana_varijabla naziv="DomainObject.Predmet.ProtustrankaFormatedOIB_1">  PERFECT LIVING 9 jednostavno društvo s ograničenom odgovornošću za poslovanje nekretninama i usluge, OIB 47994970369</derivirana_varijabla>
  </DomainObject.Predmet.ProtustrankaFormatedOIB>
  <DomainObject.Predmet.ProtustrankaFormatedWithAdress>
    <izvorni_sadrzaj> PERFECT LIVING 9 jednostavno društvo s ograničenom odgovornošću za poslovanje nekretninama i usluge, Svetog Lovre 12, 21311 Stobreč</izvorni_sadrzaj>
    <derivirana_varijabla naziv="DomainObject.Predmet.ProtustrankaFormatedWithAdress_1"> PERFECT LIVING 9 jednostavno društvo s ograničenom odgovornošću za poslovanje nekretninama i usluge, Svetog Lovre 12, 21311 Stobreč</derivirana_varijabla>
  </DomainObject.Predmet.ProtustrankaFormatedWithAdress>
  <DomainObject.Predmet.ProtustrankaFormatedWithAdressOIB>
    <izvorni_sadrzaj> PERFECT LIVING 9 jednostavno društvo s ograničenom odgovornošću za poslovanje nekretninama i usluge, OIB 47994970369, Svetog Lovre 12, 21311 Stobreč</izvorni_sadrzaj>
    <derivirana_varijabla naziv="DomainObject.Predmet.ProtustrankaFormatedWithAdressOIB_1"> PERFECT LIVING 9 jednostavno društvo s ograničenom odgovornošću za poslovanje nekretninama i usluge, OIB 47994970369, Svetog Lovre 12, 21311 Stobreč</derivirana_varijabla>
  </DomainObject.Predmet.ProtustrankaFormatedWithAdressOIB>
  <DomainObject.Predmet.ProtustrankaWithAdress>
    <izvorni_sadrzaj>PERFECT LIVING 9 jednostavno društvo s ograničenom odgovornošću za poslovanje nekretninama i usluge Svetog Lovre 12, 21311 Stobreč</izvorni_sadrzaj>
    <derivirana_varijabla naziv="DomainObject.Predmet.ProtustrankaWithAdress_1">PERFECT LIVING 9 jednostavno društvo s ograničenom odgovornošću za poslovanje nekretninama i usluge Svetog Lovre 12, 21311 Stobreč</derivirana_varijabla>
  </DomainObject.Predmet.ProtustrankaWithAdress>
  <DomainObject.Predmet.ProtustrankaWithAdressOIB>
    <izvorni_sadrzaj>PERFECT LIVING 9 jednostavno društvo s ograničenom odgovornošću za poslovanje nekretninama i usluge, OIB 47994970369, Svetog Lovre 12, 21311 Stobreč</izvorni_sadrzaj>
    <derivirana_varijabla naziv="DomainObject.Predmet.ProtustrankaWithAdressOIB_1">PERFECT LIVING 9 jednostavno društvo s ograničenom odgovornošću za poslovanje nekretninama i usluge, OIB 47994970369, Svetog Lovre 12, 21311 Stobreč</derivirana_varijabla>
  </DomainObject.Predmet.ProtustrankaWithAdressOIB>
  <DomainObject.Predmet.ProtustrankaNazivFormated>
    <izvorni_sadrzaj>PERFECT LIVING 9 jednostavno društvo s ograničenom odgovornošću za poslovanje nekretninama i usluge</izvorni_sadrzaj>
    <derivirana_varijabla naziv="DomainObject.Predmet.ProtustrankaNazivFormated_1">PERFECT LIVING 9 jednostavno društvo s ograničenom odgovornošću za poslovanje nekretninama i usluge</derivirana_varijabla>
  </DomainObject.Predmet.ProtustrankaNazivFormated>
  <DomainObject.Predmet.ProtustrankaNazivFormatedOIB>
    <izvorni_sadrzaj>PERFECT LIVING 9 jednostavno društvo s ograničenom odgovornošću za poslovanje nekretninama i usluge, OIB 47994970369</izvorni_sadrzaj>
    <derivirana_varijabla naziv="DomainObject.Predmet.ProtustrankaNazivFormatedOIB_1">PERFECT LIVING 9 jednostavno društvo s ograničenom odgovornošću za poslovanje nekretninama i usluge, OIB 47994970369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30350.00</izvorni_sadrzaj>
    <derivirana_varijabla naziv="DomainObject.Predmet.TrenutnaVrijednost_1">30350.00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PERFECT LIVING 9 jednostavno društvo s ograničenom odgovornošću za poslovanje nekretninama i usluge</item>
    </izvorni_sadrzaj>
    <derivirana_varijabla naziv="DomainObject.Predmet.ProtuStrankaListFormated_1">
      <item>PERFECT LIVING 9 jednostavno društvo s ograničenom odgovornošću za poslovanje nekretninama i usluge</item>
    </derivirana_varijabla>
  </DomainObject.Predmet.ProtuStrankaListFormated>
  <DomainObject.Predmet.ProtuStrankaListFormatedOIB>
    <izvorni_sadrzaj>
      <item>PERFECT LIVING 9 jednostavno društvo s ograničenom odgovornošću za poslovanje nekretninama i usluge, OIB 47994970369</item>
    </izvorni_sadrzaj>
    <derivirana_varijabla naziv="DomainObject.Predmet.ProtuStrankaListFormatedOIB_1">
      <item>PERFECT LIVING 9 jednostavno društvo s ograničenom odgovornošću za poslovanje nekretninama i usluge, OIB 47994970369</item>
    </derivirana_varijabla>
  </DomainObject.Predmet.ProtuStrankaListFormatedOIB>
  <DomainObject.Predmet.ProtuStrankaListFormatedWithAdress>
    <izvorni_sadrzaj>
      <item>PERFECT LIVING 9 jednostavno društvo s ograničenom odgovornošću za poslovanje nekretninama i usluge, Svetog Lovre 12, 21311 Stobreč</item>
    </izvorni_sadrzaj>
    <derivirana_varijabla naziv="DomainObject.Predmet.ProtuStrankaListFormatedWithAdress_1">
      <item>PERFECT LIVING 9 jednostavno društvo s ograničenom odgovornošću za poslovanje nekretninama i usluge, Svetog Lovre 12, 21311 Stobreč</item>
    </derivirana_varijabla>
  </DomainObject.Predmet.ProtuStrankaListFormatedWithAdress>
  <DomainObject.Predmet.ProtuStrankaListFormatedWithAdressOIB>
    <izvorni_sadrzaj>
      <item>PERFECT LIVING 9 jednostavno društvo s ograničenom odgovornošću za poslovanje nekretninama i usluge, OIB 47994970369, Svetog Lovre 12, 21311 Stobreč</item>
    </izvorni_sadrzaj>
    <derivirana_varijabla naziv="DomainObject.Predmet.ProtuStrankaListFormatedWithAdressOIB_1">
      <item>PERFECT LIVING 9 jednostavno društvo s ograničenom odgovornošću za poslovanje nekretninama i usluge, OIB 47994970369, Svetog Lovre 12, 21311 Stobreč</item>
    </derivirana_varijabla>
  </DomainObject.Predmet.ProtuStrankaListFormatedWithAdressOIB>
  <DomainObject.Predmet.ProtuStrankaListNazivFormated>
    <izvorni_sadrzaj>
      <item>PERFECT LIVING 9 jednostavno društvo s ograničenom odgovornošću za poslovanje nekretninama i usluge</item>
    </izvorni_sadrzaj>
    <derivirana_varijabla naziv="DomainObject.Predmet.ProtuStrankaListNazivFormated_1">
      <item>PERFECT LIVING 9 jednostavno društvo s ograničenom odgovornošću za poslovanje nekretninama i usluge</item>
    </derivirana_varijabla>
  </DomainObject.Predmet.ProtuStrankaListNazivFormated>
  <DomainObject.Predmet.ProtuStrankaListNazivFormatedOIB>
    <izvorni_sadrzaj>
      <item>PERFECT LIVING 9 jednostavno društvo s ograničenom odgovornošću za poslovanje nekretninama i usluge, OIB 47994970369</item>
    </izvorni_sadrzaj>
    <derivirana_varijabla naziv="DomainObject.Predmet.ProtuStrankaListNazivFormatedOIB_1">
      <item>PERFECT LIVING 9 jednostavno društvo s ograničenom odgovornošću za poslovanje nekretninama i usluge, OIB 47994970369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St-1007/2016-9</izvorni_sadrzaj>
    <derivirana_varijabla naziv="DomainObject.PoslovniBrojDokumenta_1">St-1007/2016-9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PERFECT LIVING 9 jednostavno društvo s ograničenom odgovornošću za poslovanje nekretninama i usluge</izvorni_sadrzaj>
    <derivirana_varijabla naziv="DomainObject.Predmet.ProtustrankaIDrugi_1">PERFECT LIVING 9 jednostavno društvo s ograničenom odgovornošću za poslovanje nekretninama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PERFECT LIVING 9 jednostavno društvo s ograničenom odgovornošću za poslovanje nekretninama i usluge, OIB 47994970369, Svetog Lovre 12, 21311 Stobreč</izvorni_sadrzaj>
    <derivirana_varijabla naziv="DomainObject.Predmet.ProtustrankaIDrugiAdressOIB_1">PERFECT LIVING 9 jednostavno društvo s ograničenom odgovornošću za poslovanje nekretninama i usluge, OIB 47994970369, Svetog Lovre 12,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LIVING 9 jednostavno društvo s ograničenom odgovornošću za poslovanje nekretninama i usluge</item>
      <item>FINANCIJSKA AGENCIJA, PODRUŽNICA SPLIT</item>
    </izvorni_sadrzaj>
    <derivirana_varijabla naziv="DomainObject.Predmet.SudioniciListNaziv_1">
      <item>PERFECT LIVING 9 jednostavno društvo s ograničenom odgovornošću za poslovanje nekretninama i usluge</item>
      <item>FINANCIJSKA AGENCIJA, PODRUŽNICA SPLIT</item>
    </derivirana_varijabla>
  </DomainObject.Predmet.SudioniciListNaziv>
  <DomainObject.Predmet.SudioniciListAdressOIB>
    <izvorni_sadrzaj>
      <item>PERFECT LIVING 9 jednostavno društvo s ograničenom odgovornošću za poslovanje nekretninama i usluge, OIB 47994970369, Svetog Lovre 12,21311 Stobreč</item>
      <item>FINANCIJSKA AGENCIJA, PODRUŽNICA SPLIT, OIB 85821130368, Mažuranićevo šetalište 24b,21000 Split</item>
    </izvorni_sadrzaj>
    <derivirana_varijabla naziv="DomainObject.Predmet.SudioniciListAdressOIB_1">
      <item>PERFECT LIVING 9 jednostavno društvo s ograničenom odgovornošću za poslovanje nekretninama i usluge, OIB 47994970369, Svetog Lovre 12,21311 Stobreč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47994970369</item>
      <item>, OIB 85821130368</item>
    </izvorni_sadrzaj>
    <derivirana_varijabla naziv="DomainObject.Predmet.SudioniciListNazivOIB_1">
      <item>, OIB 47994970369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75EE6-863A-45D4-AD45-9D20B134B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2834</properties:Characters>
  <properties:Lines>79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2017-06-12T13:25:00Z</cp:lastPrinted>
  <dcterms:modified xmlns:xsi="http://www.w3.org/2001/XMLSchema-instance" xsi:type="dcterms:W3CDTF">2017-06-12T13:26:00Z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St-1007/2016-9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