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141b4" w14:paraId="94141b4" w:rsidRDefault="00BC732C" w:rsidP="00BC732C" w:rsidR="00BC732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sutkinji Sonji Marinac Rumora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EREMINA - NIKITOV d. o. o. Rovinj, Pusta 5/a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BC732C">
        <w:rPr>
          <w:rFonts w:cs="Times New Roman" w:eastAsia="Times New Roman"/>
          <w:szCs w:val="24"/>
          <w:lang w:eastAsia="hr-HR"/>
        </w:rPr>
        <w:t>75686209235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BC732C">
        <w:rPr>
          <w:rFonts w:cs="Times New Roman" w:eastAsia="Times New Roman"/>
          <w:szCs w:val="24"/>
          <w:lang w:eastAsia="hr-HR"/>
        </w:rPr>
        <w:t>040301058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20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BC732C" w:rsidP="00BC732C" w:rsidR="00BC732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C732C" w:rsidP="00BC732C" w:rsidR="00BC732C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BC732C" w:rsidP="00BC732C" w:rsidR="00BC732C" w:rsidRPr="001C2B01">
      <w:pPr>
        <w:ind w:firstLine="708"/>
        <w:rPr>
          <w:szCs w:val="24"/>
        </w:rPr>
      </w:pPr>
    </w:p>
    <w:p w:rsidRDefault="00BC732C" w:rsidP="00BC732C" w:rsidR="00BC732C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EREMINA - NIKITOV d. o. o. Rovinj, Pusta 5/a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BC732C">
        <w:rPr>
          <w:rFonts w:cs="Times New Roman" w:eastAsia="Times New Roman"/>
          <w:szCs w:val="24"/>
          <w:lang w:eastAsia="hr-HR"/>
        </w:rPr>
        <w:t>75686209235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BC732C">
        <w:rPr>
          <w:rFonts w:cs="Times New Roman" w:eastAsia="Times New Roman"/>
          <w:szCs w:val="24"/>
          <w:lang w:eastAsia="hr-HR"/>
        </w:rPr>
        <w:t>040301058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5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BC732C" w:rsidP="00BC732C" w:rsidR="00BC732C" w:rsidRPr="001C2B01">
      <w:pPr>
        <w:ind w:firstLine="708"/>
        <w:rPr>
          <w:szCs w:val="24"/>
        </w:rPr>
      </w:pPr>
    </w:p>
    <w:p w:rsidRDefault="00BC732C" w:rsidP="00BC732C" w:rsidR="00BC732C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5</w:t>
      </w:r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6</w:t>
      </w:r>
      <w:r w:rsidRPr="001C2B01">
        <w:rPr>
          <w:szCs w:val="24"/>
        </w:rPr>
        <w:t>.</w:t>
      </w:r>
      <w:r>
        <w:rPr>
          <w:szCs w:val="24"/>
        </w:rPr>
        <w:t>381</w:t>
      </w:r>
      <w:r w:rsidRPr="001C2B01">
        <w:rPr>
          <w:szCs w:val="24"/>
        </w:rPr>
        <w:t>,</w:t>
      </w:r>
      <w:r>
        <w:rPr>
          <w:szCs w:val="24"/>
        </w:rPr>
        <w:t>44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BC732C" w:rsidP="00BC732C" w:rsidR="00BC732C" w:rsidRPr="001C2B01">
      <w:pPr>
        <w:rPr>
          <w:szCs w:val="24"/>
        </w:rPr>
      </w:pPr>
    </w:p>
    <w:p w:rsidRDefault="00BC732C" w:rsidP="00BC732C" w:rsidR="00BC732C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BC732C" w:rsidP="00BC732C" w:rsidR="00BC732C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C732C" w:rsidP="00BC732C" w:rsidR="00BC732C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219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219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BC732C" w:rsidP="00BC732C" w:rsidR="00BC732C" w:rsidRPr="001C2B01">
      <w:pPr>
        <w:ind w:firstLine="708"/>
        <w:rPr>
          <w:szCs w:val="24"/>
        </w:rPr>
      </w:pPr>
    </w:p>
    <w:p w:rsidRDefault="00BC732C" w:rsidP="00BC732C" w:rsidR="00BC732C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BC732C" w:rsidP="00BC732C" w:rsidR="00BC732C" w:rsidRPr="001C2B01">
      <w:pPr>
        <w:ind w:firstLine="708"/>
        <w:rPr>
          <w:szCs w:val="24"/>
        </w:rPr>
      </w:pPr>
    </w:p>
    <w:p w:rsidRDefault="00BC732C" w:rsidP="00BC732C" w:rsidR="00BC732C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20</w:t>
      </w:r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2017.</w:t>
      </w:r>
    </w:p>
    <w:p w:rsidRDefault="00BC732C" w:rsidP="00BC732C" w:rsidR="00BC732C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BC732C" w:rsidP="00BC732C" w:rsidR="00BC732C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BC732C" w:rsidP="00BC732C" w:rsidR="00BC732C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BC732C" w:rsidP="00BC732C" w:rsidR="003125B0" w:rsidRPr="00BC732C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983F88" w:rsidR="003125B0" w:rsidRPr="00BC732C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732C" w:rsidP="00BC732C" w:rsidR="00BC732C">
      <w:r>
        <w:separator/>
      </w:r>
    </w:p>
  </w:endnote>
  <w:endnote w:id="0" w:type="continuationSeparator">
    <w:p w:rsidRDefault="00BC732C" w:rsidP="00BC732C" w:rsidR="00BC73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732C" w:rsidP="00BC732C" w:rsidR="00BC732C">
      <w:r>
        <w:separator/>
      </w:r>
    </w:p>
  </w:footnote>
  <w:footnote w:id="0" w:type="continuationSeparator">
    <w:p w:rsidRDefault="00BC732C" w:rsidP="00BC732C" w:rsidR="00BC73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732C" w:rsidP="00983F88" w:rsidR="00983F8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732C" w:rsidP="00983F88" w:rsidR="00983F88" w:rsidRPr="001C2B01">
    <w:pPr>
      <w:pStyle w:val="Zaglavlje"/>
      <w:jc w:val="right"/>
      <w:rPr>
        <w:szCs w:val="24"/>
      </w:rPr>
    </w:pPr>
    <w:r>
      <w:rPr>
        <w:szCs w:val="24"/>
      </w:rPr>
      <w:t>8</w:t>
    </w:r>
    <w:r w:rsidRPr="001C2B01">
      <w:rPr>
        <w:szCs w:val="24"/>
      </w:rPr>
      <w:t xml:space="preserve"> St-</w:t>
    </w:r>
    <w:r>
      <w:rPr>
        <w:szCs w:val="24"/>
      </w:rPr>
      <w:t>219</w:t>
    </w:r>
    <w:r w:rsidRPr="001C2B01">
      <w:rPr>
        <w:szCs w:val="24"/>
      </w:rPr>
      <w:t>/</w:t>
    </w:r>
    <w:r>
      <w:rPr>
        <w:szCs w:val="24"/>
      </w:rPr>
      <w:t>2017</w:t>
    </w:r>
    <w:r w:rsidRPr="001C2B01">
      <w:rPr>
        <w:szCs w:val="24"/>
      </w:rPr>
      <w:t>-</w:t>
    </w:r>
    <w:r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238E"/>
    <w:rsid w:val="003125B0"/>
    <w:rsid w:val="007E6B9F"/>
    <w:rsid w:val="00A4238E"/>
    <w:rsid w:val="00BC7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732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C732C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BC732C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C732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732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E6B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B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B9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B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B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732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C732C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BC732C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C732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732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E6B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B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B9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B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B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St-219/2017</izvorni_sadrzaj>
    <derivirana_varijabla naziv="DomainObject.Predmet.OznakaBroj_1">St-219/2017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EREMINA - NIKITOV d.o.o. ROVINJ</izvorni_sadrzaj>
    <derivirana_varijabla naziv="DomainObject.Predmet.ProtustrankaFormated_1">  EREMINA - NIKITOV d.o.o. ROVINJ</derivirana_varijabla>
  </DomainObject.Predmet.ProtustrankaFormated>
  <DomainObject.Predmet.ProtustrankaFormatedOIB>
    <izvorni_sadrzaj>  EREMINA - NIKITOV d.o.o. ROVINJ, OIB 75686209235</izvorni_sadrzaj>
    <derivirana_varijabla naziv="DomainObject.Predmet.ProtustrankaFormatedOIB_1">  EREMINA - NIKITOV d.o.o. ROVINJ, OIB 75686209235</derivirana_varijabla>
  </DomainObject.Predmet.ProtustrankaFormatedOIB>
  <DomainObject.Predmet.ProtustrankaFormatedWithAdress>
    <izvorni_sadrzaj> EREMINA - NIKITOV d.o.o. ROVINJ, Pusta 5/a, 52210 Rovinj</izvorni_sadrzaj>
    <derivirana_varijabla naziv="DomainObject.Predmet.ProtustrankaFormatedWithAdress_1"> EREMINA - NIKITOV d.o.o. ROVINJ, Pusta 5/a, 52210 Rovinj</derivirana_varijabla>
  </DomainObject.Predmet.ProtustrankaFormatedWithAdress>
  <DomainObject.Predmet.ProtustrankaFormatedWithAdressOIB>
    <izvorni_sadrzaj> EREMINA - NIKITOV d.o.o. ROVINJ, OIB 75686209235, Pusta 5/a, 52210 Rovinj</izvorni_sadrzaj>
    <derivirana_varijabla naziv="DomainObject.Predmet.ProtustrankaFormatedWithAdressOIB_1"> EREMINA - NIKITOV d.o.o. ROVINJ, OIB 75686209235, Pusta 5/a, 52210 Rovinj</derivirana_varijabla>
  </DomainObject.Predmet.ProtustrankaFormatedWithAdressOIB>
  <DomainObject.Predmet.ProtustrankaWithAdress>
    <izvorni_sadrzaj>EREMINA - NIKITOV d.o.o. ROVINJ Pusta 5/a, 52210 Rovinj</izvorni_sadrzaj>
    <derivirana_varijabla naziv="DomainObject.Predmet.ProtustrankaWithAdress_1">EREMINA - NIKITOV d.o.o. ROVINJ Pusta 5/a, 52210 Rovinj</derivirana_varijabla>
  </DomainObject.Predmet.ProtustrankaWithAdress>
  <DomainObject.Predmet.ProtustrankaWithAdressOIB>
    <izvorni_sadrzaj>EREMINA - NIKITOV d.o.o. ROVINJ, OIB 75686209235, Pusta 5/a, 52210 Rovinj</izvorni_sadrzaj>
    <derivirana_varijabla naziv="DomainObject.Predmet.ProtustrankaWithAdressOIB_1">EREMINA - NIKITOV d.o.o. ROVINJ, OIB 75686209235, Pusta 5/a, 52210 Rovinj</derivirana_varijabla>
  </DomainObject.Predmet.ProtustrankaWithAdressOIB>
  <DomainObject.Predmet.ProtustrankaNazivFormated>
    <izvorni_sadrzaj>EREMINA - NIKITOV d.o.o. ROVINJ</izvorni_sadrzaj>
    <derivirana_varijabla naziv="DomainObject.Predmet.ProtustrankaNazivFormated_1">EREMINA - NIKITOV d.o.o. ROVINJ</derivirana_varijabla>
  </DomainObject.Predmet.ProtustrankaNazivFormated>
  <DomainObject.Predmet.ProtustrankaNazivFormatedOIB>
    <izvorni_sadrzaj>EREMINA - NIKITOV d.o.o. ROVINJ, OIB 75686209235</izvorni_sadrzaj>
    <derivirana_varijabla naziv="DomainObject.Predmet.ProtustrankaNazivFormatedOIB_1">EREMINA - NIKITOV d.o.o. ROVINJ, OIB 75686209235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6381.44</izvorni_sadrzaj>
    <derivirana_varijabla naziv="DomainObject.Predmet.TrenutnaVrijednost_1">6381.44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EREMINA - NIKITOV d.o.o. ROVINJ</item>
    </izvorni_sadrzaj>
    <derivirana_varijabla naziv="DomainObject.Predmet.ProtuStrankaListFormated_1">
      <item>EREMINA - NIKITOV d.o.o. ROVINJ</item>
    </derivirana_varijabla>
  </DomainObject.Predmet.ProtuStrankaListFormated>
  <DomainObject.Predmet.ProtuStrankaListFormatedOIB>
    <izvorni_sadrzaj>
      <item>EREMINA - NIKITOV d.o.o. ROVINJ, OIB 75686209235</item>
    </izvorni_sadrzaj>
    <derivirana_varijabla naziv="DomainObject.Predmet.ProtuStrankaListFormatedOIB_1">
      <item>EREMINA - NIKITOV d.o.o. ROVINJ, OIB 75686209235</item>
    </derivirana_varijabla>
  </DomainObject.Predmet.ProtuStrankaListFormatedOIB>
  <DomainObject.Predmet.ProtuStrankaListFormatedWithAdress>
    <izvorni_sadrzaj>
      <item>EREMINA - NIKITOV d.o.o. ROVINJ, Pusta 5/a, 52210 Rovinj</item>
    </izvorni_sadrzaj>
    <derivirana_varijabla naziv="DomainObject.Predmet.ProtuStrankaListFormatedWithAdress_1">
      <item>EREMINA - NIKITOV d.o.o. ROVINJ, Pusta 5/a, 52210 Rovinj</item>
    </derivirana_varijabla>
  </DomainObject.Predmet.ProtuStrankaListFormatedWithAdress>
  <DomainObject.Predmet.ProtuStrankaListFormatedWithAdressOIB>
    <izvorni_sadrzaj>
      <item>EREMINA - NIKITOV d.o.o. ROVINJ, OIB 75686209235, Pusta 5/a, 52210 Rovinj</item>
    </izvorni_sadrzaj>
    <derivirana_varijabla naziv="DomainObject.Predmet.ProtuStrankaListFormatedWithAdressOIB_1">
      <item>EREMINA - NIKITOV d.o.o. ROVINJ, OIB 75686209235, Pusta 5/a, 52210 Rovinj</item>
    </derivirana_varijabla>
  </DomainObject.Predmet.ProtuStrankaListFormatedWithAdressOIB>
  <DomainObject.Predmet.ProtuStrankaListNazivFormated>
    <izvorni_sadrzaj>
      <item>EREMINA - NIKITOV d.o.o. ROVINJ</item>
    </izvorni_sadrzaj>
    <derivirana_varijabla naziv="DomainObject.Predmet.ProtuStrankaListNazivFormated_1">
      <item>EREMINA - NIKITOV d.o.o. ROVINJ</item>
    </derivirana_varijabla>
  </DomainObject.Predmet.ProtuStrankaListNazivFormated>
  <DomainObject.Predmet.ProtuStrankaListNazivFormatedOIB>
    <izvorni_sadrzaj>
      <item>EREMINA - NIKITOV d.o.o. ROVINJ, OIB 75686209235</item>
    </izvorni_sadrzaj>
    <derivirana_varijabla naziv="DomainObject.Predmet.ProtuStrankaListNazivFormatedOIB_1">
      <item>EREMINA - NIKITOV d.o.o. ROVINJ, OIB 75686209235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EREMINA - NIKITOV d.o.o. ROVINJ</izvorni_sadrzaj>
    <derivirana_varijabla naziv="DomainObject.Predmet.ProtustrankaIDrugi_1">EREMINA - NIKITOV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EREMINA - NIKITOV d.o.o. ROVINJ, OIB 75686209235, Pusta 5/a, 52210 Rovinj</izvorni_sadrzaj>
    <derivirana_varijabla naziv="DomainObject.Predmet.ProtustrankaIDrugiAdressOIB_1">EREMINA - NIKITOV d.o.o. ROVINJ, OIB 75686209235, Pusta 5/a,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EREMINA - NIKITOV d.o.o. ROVINJ</item>
    </izvorni_sadrzaj>
    <derivirana_varijabla naziv="DomainObject.Predmet.SudioniciListNaziv_1">
      <item>FINANCIJSKA AGENCIJA, RC RIJEKA, PODRUŽNICA PULA, PULA</item>
      <item>EREMINA - NIKITOV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EREMINA - NIKITOV d.o.o. ROVINJ, OIB 75686209235, Pusta 5/a,52210 Rovinj</item>
    </izvorni_sadrzaj>
    <derivirana_varijabla naziv="DomainObject.Predmet.SudioniciListAdressOIB_1">
      <item>FINANCIJSKA AGENCIJA, RC RIJEKA, PODRUŽNICA PULA, PULA, OIB 85821130368, Giardini 5,52100 Pula</item>
      <item>EREMINA - NIKITOV d.o.o. ROVINJ, OIB 75686209235, Pusta 5/a,52210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75686209235</item>
    </izvorni_sadrzaj>
    <derivirana_varijabla naziv="DomainObject.Predmet.SudioniciListNazivOIB_1">
      <item>, OIB 85821130368</item>
      <item>, OIB 75686209235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2643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2017-04-19T12:40:00Z</dcterms:created>
  <dc:creator>Morena Brajuha</dc:creator>
  <dc:description/>
  <cp:keywords/>
  <cp:lastModifiedBy>Hani Udovičić</cp:lastModifiedBy>
  <cp:lastPrinted>2017-04-19T12:48:00Z</cp:lastPrinted>
  <dcterms:modified xmlns:xsi="http://www.w3.org/2001/XMLSchema-instance" xsi:type="dcterms:W3CDTF">2017-04-20T11:47:00Z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