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b612" w14:paraId="799b612" w:rsidRDefault="000912FC" w:rsidR="000912F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</w:t>
      </w:r>
      <w:r w:rsidR="000912FC">
        <w:t xml:space="preserve">                             </w:t>
      </w:r>
      <w:r w:rsidRPr="00D40EE8">
        <w:t xml:space="preserve"> </w:t>
      </w:r>
      <w:r w:rsidR="005C7AC0">
        <w:t>67. St-1741/13</w:t>
      </w:r>
      <w:r w:rsidR="000912FC">
        <w:t>-89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5C7AC0" w:rsidRPr="005C7AC0">
        <w:rPr>
          <w:bCs/>
          <w:lang w:val="pt-BR"/>
        </w:rPr>
        <w:t>MONTMONTAŽA N.E.P. d.o.o. u stečaju, Zagreb, Rakitnica 2, OIB:13051973588</w:t>
      </w:r>
      <w:r w:rsidR="00EF7780">
        <w:t xml:space="preserve">, </w:t>
      </w:r>
      <w:r w:rsidR="005C7AC0">
        <w:t>9. svibnja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0912FC" w:rsidR="005078C7" w:rsidRPr="00D40EE8">
      <w:pPr>
        <w:ind w:firstLine="708" w:left="2832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 w:rsidRPr="00D40EE8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trgovačkim društvom </w:t>
      </w:r>
      <w:r w:rsidR="005C7AC0" w:rsidRPr="005C7AC0">
        <w:rPr>
          <w:bCs/>
          <w:lang w:val="pt-BR"/>
        </w:rPr>
        <w:t>MONTMONTAŽA N.E.P. d.o.o. u stečaju, Zagreb, Rakitnica 2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5C7AC0">
        <w:br/>
      </w:r>
      <w:r w:rsidR="005C7AC0" w:rsidRPr="005C7AC0">
        <w:t>7</w:t>
      </w:r>
      <w:r w:rsidR="0090700A" w:rsidRPr="005C7AC0">
        <w:t>.</w:t>
      </w:r>
      <w:r w:rsidR="005C7AC0" w:rsidRPr="005C7AC0">
        <w:t xml:space="preserve"> srpnja 2016</w:t>
      </w:r>
      <w:r w:rsidR="00723D85" w:rsidRPr="005C7AC0">
        <w:t>.</w:t>
      </w:r>
      <w:r w:rsidR="0090700A" w:rsidRPr="005C7AC0">
        <w:t xml:space="preserve"> </w:t>
      </w:r>
      <w:r w:rsidR="00EF7780" w:rsidRPr="005C7AC0">
        <w:t>u 9,3</w:t>
      </w:r>
      <w:r w:rsidR="0090700A" w:rsidRPr="005C7AC0">
        <w:t>0 sati</w:t>
      </w:r>
      <w:r w:rsidRPr="00D40EE8">
        <w:rPr>
          <w:b/>
          <w:u w:val="single"/>
        </w:rPr>
        <w:t xml:space="preserve"> </w:t>
      </w:r>
      <w:r w:rsidR="0090700A" w:rsidRPr="00D40EE8">
        <w:t>u zgradi Tr</w:t>
      </w:r>
      <w:r w:rsidR="005C7AC0">
        <w:t>govačkog suda u Zagrebu, soba 96</w:t>
      </w:r>
      <w:r w:rsidR="0090700A" w:rsidRPr="00D40EE8">
        <w:t xml:space="preserve"> – ulična zgrada</w:t>
      </w:r>
      <w:r w:rsidR="005C7AC0">
        <w:t xml:space="preserve"> (mala dvorana)</w:t>
      </w:r>
      <w:r w:rsidRPr="00D40EE8">
        <w:t>.</w:t>
      </w:r>
    </w:p>
    <w:p w:rsidRDefault="00F06723" w:rsidP="00723D85" w:rsidR="00F06723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>
      <w:pPr>
        <w:ind w:firstLine="708" w:left="708"/>
        <w:jc w:val="both"/>
      </w:pPr>
    </w:p>
    <w:p w:rsidRDefault="000912FC" w:rsidP="00723D85" w:rsidR="000912FC" w:rsidRPr="00D40EE8">
      <w:pPr>
        <w:ind w:firstLine="708" w:left="708"/>
        <w:jc w:val="both"/>
      </w:pPr>
    </w:p>
    <w:p w:rsidRDefault="00F06723" w:rsidP="000912FC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0912FC" w:rsidP="000912FC" w:rsidR="0090700A" w:rsidRPr="00D40EE8">
      <w:pPr>
        <w:jc w:val="center"/>
      </w:pPr>
      <w:r>
        <w:t xml:space="preserve">              </w:t>
      </w:r>
      <w:r w:rsidR="00723D85" w:rsidRPr="00D40EE8">
        <w:t xml:space="preserve">U Zagrebu </w:t>
      </w:r>
      <w:r w:rsidR="005C7AC0">
        <w:t>9. svibnja 2016</w:t>
      </w:r>
      <w:r w:rsidR="00723D85" w:rsidRPr="00D40EE8">
        <w:t>.</w:t>
      </w:r>
    </w:p>
    <w:p w:rsidRDefault="0090700A" w:rsidP="000912FC" w:rsidR="0090700A" w:rsidRPr="00D40EE8">
      <w:pPr>
        <w:jc w:val="both"/>
        <w:rPr>
          <w:b/>
        </w:rPr>
      </w:pPr>
    </w:p>
    <w:p w:rsidRDefault="005078C7" w:rsidP="000912FC" w:rsidR="005078C7" w:rsidRPr="00D40EE8">
      <w:pPr>
        <w:jc w:val="right"/>
      </w:pPr>
    </w:p>
    <w:p w:rsidRDefault="005C7AC0" w:rsidP="000912FC" w:rsidR="005078C7" w:rsidRPr="005C7AC0">
      <w:pPr>
        <w:ind w:left="6372"/>
        <w:jc w:val="right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0912FC" w:rsidR="005078C7">
      <w:pPr>
        <w:ind w:firstLine="708" w:left="5664"/>
        <w:jc w:val="right"/>
      </w:pPr>
      <w:r w:rsidRPr="00D40EE8">
        <w:t xml:space="preserve">    Gordan Zubak</w:t>
      </w:r>
      <w:r w:rsidR="000912FC">
        <w:t>, v.r.</w:t>
      </w:r>
    </w:p>
    <w:p w:rsidRDefault="000912FC" w:rsidP="00723D85" w:rsidR="000912FC">
      <w:pPr>
        <w:ind w:firstLine="708" w:left="5664"/>
        <w:jc w:val="both"/>
      </w:pPr>
    </w:p>
    <w:p w:rsidRDefault="000912FC" w:rsidP="00723D85" w:rsidR="000912FC" w:rsidRPr="00D40EE8">
      <w:pPr>
        <w:ind w:firstLine="708" w:left="5664"/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0912FC" w:rsidP="00723D85" w:rsidR="000912FC">
      <w:pPr>
        <w:jc w:val="both"/>
      </w:pPr>
    </w:p>
    <w:p w:rsidRDefault="000912FC" w:rsidP="001745C1" w:rsidR="000912F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sectPr w:rsidR="005078C7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912FC"/>
    <w:rsid w:val="000C4A2B"/>
    <w:rsid w:val="00386163"/>
    <w:rsid w:val="003A02F2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1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2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1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1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2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908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2016-05-06T12:51:00Z</dcterms:created>
  <dc:creator>nribaric</dc:creator>
  <cp:lastModifiedBy>Ivana Rogić</cp:lastModifiedBy>
  <cp:lastPrinted>2016-05-09T06:55:00Z</cp:lastPrinted>
  <dcterms:modified xmlns:xsi="http://www.w3.org/2001/XMLSchema-instance" xsi:type="dcterms:W3CDTF">2016-05-09T06:55:00Z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