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572bf" w14:paraId="2f572bf" w:rsidRDefault="00AE649C" w:rsidP="00FA5B5E" w:rsidR="00AE649C" w:rsidRPr="00B76F3C">
      <w:pPr>
        <w:pStyle w:val="Naslov3"/>
        <w15:collapsed w:val="false"/>
      </w:pPr>
    </w:p>
    <w:p w:rsidRDefault="00E93A96" w:rsidP="00E93A96" w:rsidR="00E93A96">
      <w:pPr>
        <w:ind w:firstLine="5387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noProof/>
        </w:rPr>
        <w:t xml:space="preserve">             7 St-1360/2016-2.</w:t>
      </w:r>
    </w:p>
    <w:p w:rsidRDefault="00E93A96" w:rsidP="00E93A96" w:rsidR="00E93A96">
      <w:pPr>
        <w:jc w:val="center"/>
        <w:rPr>
          <w:rFonts w:cs="Arial" w:hAnsi="Arial" w:ascii="Arial"/>
          <w:b/>
          <w:noProof/>
        </w:rPr>
      </w:pPr>
    </w:p>
    <w:p w:rsidRDefault="00E93A96" w:rsidP="00E93A96" w:rsidR="00E93A96">
      <w:pPr>
        <w:jc w:val="center"/>
        <w:rPr>
          <w:rFonts w:cs="Arial" w:hAnsi="Arial" w:ascii="Arial"/>
          <w:b/>
          <w:noProof/>
        </w:rPr>
      </w:pPr>
    </w:p>
    <w:p w:rsidRDefault="00E93A96" w:rsidP="00E93A96" w:rsidR="00E93A96">
      <w:pPr>
        <w:jc w:val="center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E P U B L I K A  H R V A T S K A</w:t>
      </w:r>
    </w:p>
    <w:p w:rsidRDefault="00E93A96" w:rsidP="00E93A96" w:rsidR="00E93A96">
      <w:pPr>
        <w:rPr>
          <w:rFonts w:cs="Arial" w:hAnsi="Arial" w:ascii="Arial"/>
          <w:b/>
          <w:noProof/>
        </w:rPr>
      </w:pPr>
    </w:p>
    <w:p w:rsidRDefault="00E93A96" w:rsidP="00E93A96" w:rsidR="00E93A96">
      <w:pPr>
        <w:jc w:val="center"/>
        <w:outlineLvl w:val="0"/>
        <w:rPr>
          <w:rFonts w:cs="Arial" w:hAnsi="Arial" w:ascii="Arial"/>
          <w:b/>
          <w:noProof/>
        </w:rPr>
      </w:pPr>
      <w:r>
        <w:rPr>
          <w:rFonts w:cs="Arial" w:hAnsi="Arial" w:ascii="Arial"/>
          <w:b/>
          <w:noProof/>
        </w:rPr>
        <w:t>R J E Š E N J E</w:t>
      </w:r>
    </w:p>
    <w:p w:rsidRDefault="00E93A96" w:rsidP="00E93A96" w:rsidR="00E93A96">
      <w:pPr>
        <w:outlineLvl w:val="0"/>
        <w:rPr>
          <w:rFonts w:cs="Arial" w:hAnsi="Arial" w:ascii="Arial"/>
          <w:noProof/>
        </w:rPr>
      </w:pPr>
    </w:p>
    <w:p w:rsidRDefault="00E93A96" w:rsidP="00E93A96" w:rsidR="00E93A9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TRGOVAČKI SUD U BJELOVARU, po stečajnom sucu Tomislavu Mrazoviću, </w:t>
      </w:r>
      <w:r>
        <w:rPr>
          <w:rFonts w:cs="Arial" w:hAnsi="Arial" w:ascii="Arial"/>
        </w:rPr>
        <w:t>povodom prijedloga FINANCIJSKE AGENCIJE, OIB: 85821130368, RC ZAGREB, Podružnica Bjelovar, F. Supila 4, za otvaranje stečajnog postupka nad dužnikom HKTV d.o.o. za proizvodnju, trgovinu i usluge iz Bjelovara, Istarska 2/b, MBS 010074277, OIB 23788837054, d</w:t>
      </w:r>
      <w:r>
        <w:rPr>
          <w:rFonts w:cs="Arial" w:hAnsi="Arial" w:ascii="Arial"/>
          <w:noProof/>
        </w:rPr>
        <w:t>ana 10. listopada 2016. godine</w:t>
      </w:r>
    </w:p>
    <w:p w:rsidRDefault="00E93A96" w:rsidP="00E93A96" w:rsidR="00E93A96">
      <w:pPr>
        <w:ind w:firstLine="851"/>
        <w:jc w:val="both"/>
        <w:rPr>
          <w:rFonts w:cs="Arial" w:hAnsi="Arial" w:ascii="Arial"/>
          <w:noProof/>
        </w:rPr>
      </w:pPr>
    </w:p>
    <w:p w:rsidRDefault="00E93A96" w:rsidP="00E93A96" w:rsidR="00E93A96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E93A96" w:rsidP="00E93A96" w:rsidR="00E93A96">
      <w:pPr>
        <w:jc w:val="center"/>
        <w:rPr>
          <w:rFonts w:cs="Arial" w:hAnsi="Arial" w:ascii="Arial"/>
        </w:rPr>
      </w:pPr>
    </w:p>
    <w:p w:rsidRDefault="00E93A96" w:rsidP="00E93A96" w:rsidR="00E93A9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</w:rPr>
      </w:pPr>
      <w:r>
        <w:rPr>
          <w:rFonts w:cs="Arial" w:hAnsi="Arial" w:ascii="Arial"/>
        </w:rPr>
        <w:t xml:space="preserve">I. Pokreće se postupak radi utvrđivanja uvjeta za otvaranje stečajnog postupka nad dužnikom HKTV d.o.o. za proizvodnju, trgovinu I usluge iz Bjelovara, Istarska 2/b, MBS 010074277, OIB 23788837054.  </w:t>
      </w:r>
    </w:p>
    <w:p w:rsidRDefault="00E93A96" w:rsidP="00E93A96" w:rsidR="00E93A96">
      <w:pPr>
        <w:pStyle w:val="Odlomakpopisa"/>
        <w:overflowPunct w:val="false"/>
        <w:autoSpaceDE w:val="false"/>
        <w:autoSpaceDN w:val="false"/>
        <w:adjustRightInd w:val="false"/>
        <w:spacing w:after="0"/>
        <w:ind w:firstLine="851"/>
        <w:rPr>
          <w:rFonts w:cs="Arial" w:hAnsi="Arial" w:ascii="Arial"/>
          <w:noProof/>
        </w:rPr>
      </w:pPr>
    </w:p>
    <w:p w:rsidRDefault="00E93A96" w:rsidP="00E93A96" w:rsidR="00E93A9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II. Saziva se ročište radi izjašnjenja o prijedlogu i rasprave o uvjetima za otvaranje stečajnog postupka za dan </w:t>
      </w:r>
      <w:r>
        <w:rPr>
          <w:rFonts w:cs="Arial" w:hAnsi="Arial" w:ascii="Arial"/>
          <w:b/>
          <w:noProof/>
        </w:rPr>
        <w:t>13. prosinca 2016. godine u 09,00 sati</w:t>
      </w:r>
      <w:r>
        <w:rPr>
          <w:rFonts w:cs="Arial" w:hAnsi="Arial" w:ascii="Arial"/>
          <w:noProof/>
        </w:rPr>
        <w:t xml:space="preserve"> u ovome sudu u Bjelovaru, Šetalište dr. Ivše Lebovića 42, sudnica br. 2, na koje se pozivaju dostavom ovoga rješenja:</w:t>
      </w:r>
    </w:p>
    <w:p w:rsidRDefault="00E93A96" w:rsidP="00E93A96" w:rsidR="00E93A96">
      <w:pPr>
        <w:ind w:firstLine="851"/>
        <w:jc w:val="both"/>
        <w:rPr>
          <w:rFonts w:cs="Arial" w:hAnsi="Arial" w:ascii="Arial"/>
          <w:noProof/>
        </w:rPr>
      </w:pPr>
    </w:p>
    <w:p w:rsidRDefault="00E93A96" w:rsidP="00E93A96" w:rsidR="00E93A9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-FINA, Regionalni centar Zagreb, Podružnica Bjelovar</w:t>
      </w:r>
    </w:p>
    <w:p w:rsidRDefault="00E93A96" w:rsidP="00E93A96" w:rsidR="00E93A96">
      <w:pPr>
        <w:ind w:left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-zakonski zastupnik dužnika Tomica Kubaček </w:t>
      </w:r>
    </w:p>
    <w:p w:rsidRDefault="00E93A96" w:rsidP="00E93A96" w:rsidR="00E93A96">
      <w:pPr>
        <w:ind w:left="851"/>
        <w:jc w:val="both"/>
        <w:rPr>
          <w:rFonts w:cs="Arial" w:hAnsi="Arial" w:ascii="Arial"/>
          <w:noProof/>
        </w:rPr>
      </w:pPr>
    </w:p>
    <w:p w:rsidRDefault="00E93A96" w:rsidP="00E93A96" w:rsidR="00E93A9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III.Nalaže se zakonskom zastupniku dužnika Tomici Kubaček da u roku 8 dana od objave ovog rješenja na e-oglasnoj ploči suda sastavi i podnese pisano izvješće o financijsko-gospodarskom stanju dužnika, u kojem će navesti koju imovinu (pokretnu i nepokretnu) ima dužnik, gdje se ta imovina nalazi, ima li dužnik kakvu </w:t>
      </w:r>
      <w:r>
        <w:rPr>
          <w:rFonts w:cs="Arial" w:hAnsi="Arial" w:ascii="Arial"/>
          <w:noProof/>
        </w:rPr>
        <w:lastRenderedPageBreak/>
        <w:t>imovinsku ili drugu tražbinu odnosno prava koja čine njegovu imovinu te ima li dužnik na računima i kod koga novčana sredstva.</w:t>
      </w:r>
    </w:p>
    <w:p w:rsidRDefault="00E93A96" w:rsidP="00E93A96" w:rsidR="00E93A96">
      <w:pPr>
        <w:pStyle w:val="Odlomakpopisa"/>
        <w:overflowPunct w:val="false"/>
        <w:autoSpaceDE w:val="false"/>
        <w:autoSpaceDN w:val="false"/>
        <w:adjustRightInd w:val="false"/>
        <w:spacing w:after="0"/>
        <w:ind w:left="1946"/>
        <w:rPr>
          <w:rFonts w:cs="Arial" w:hAnsi="Arial" w:ascii="Arial"/>
        </w:rPr>
      </w:pPr>
      <w:r>
        <w:rPr>
          <w:rFonts w:cs="Arial" w:hAnsi="Arial" w:ascii="Arial"/>
        </w:rPr>
        <w:t xml:space="preserve"> </w:t>
      </w:r>
    </w:p>
    <w:p w:rsidRDefault="00E93A96" w:rsidP="00E93A96" w:rsidR="00E93A9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b/>
          <w:noProof/>
        </w:rPr>
        <w:t>Obrazloženje</w:t>
      </w:r>
    </w:p>
    <w:p w:rsidRDefault="00E93A96" w:rsidP="00E93A96" w:rsidR="00E93A96">
      <w:pPr>
        <w:ind w:firstLine="720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Financijska agencija je, temeljem odredbe čl.110. st.1. Stečajnog zakona (Narodne novine br. 71/15. dalje: SZ) podnijela ovom sudu prijedlog za pokretanje stečajnog postupka nad dužnikom. </w:t>
      </w:r>
      <w:r>
        <w:rPr>
          <w:rFonts w:cs="Arial" w:hAnsi="Arial" w:ascii="Arial"/>
        </w:rPr>
        <w:t xml:space="preserve">U prijedlogu navodi da na dan 12. rujna 2016. dužnik u Očevidniku redoslijeda osnova za plaćanje ima evidentirane neizvršene osnove za plaćanje u neprekinutom razdoblju od 120 dana, u ukupnom iznosu od 5.518,17 kn, u koji iznos je uračunata kamata i naknada Financijske agencije za provedbu ovrhe na novčanim sredstvima. Prema podacima koje je FINI dostavio Hrvatski zavod za mirovinsko osiguranje </w:t>
      </w:r>
      <w:r>
        <w:rPr>
          <w:rFonts w:cs="Arial" w:hAnsi="Arial" w:ascii="Arial"/>
          <w:noProof/>
        </w:rPr>
        <w:t>dužnik ima jednog zaposlenika.</w:t>
      </w:r>
      <w:r>
        <w:rPr>
          <w:rFonts w:cs="Arial" w:hAnsi="Arial" w:ascii="Arial"/>
        </w:rPr>
        <w:t xml:space="preserve">              </w:t>
      </w:r>
    </w:p>
    <w:p w:rsidRDefault="00E93A96" w:rsidP="00E93A96" w:rsidR="00E93A96">
      <w:pPr>
        <w:ind w:firstLine="851"/>
        <w:jc w:val="both"/>
        <w:rPr>
          <w:rFonts w:cs="Arial" w:hAnsi="Arial" w:ascii="Arial"/>
          <w:noProof/>
          <w:lang w:val="en-GB"/>
        </w:rPr>
      </w:pPr>
      <w:r>
        <w:rPr>
          <w:rFonts w:cs="Arial" w:hAnsi="Arial" w:ascii="Arial"/>
        </w:rPr>
        <w:t xml:space="preserve">Kako iz prijedloga proizlazi vjerojatnost postojanja stečajnog razloga – nesposobnosti za plaćanje iz čl.6. st.2. SZ-a, sud je temeljem čl.115. st.1. SZ-a, donio rješenje o pokretanju prethodnog postupka radi utvrđivanja pretpostavki za otvaranje stečajnog postupka.                     </w:t>
      </w:r>
    </w:p>
    <w:p w:rsidRDefault="00E93A96" w:rsidP="00E93A96" w:rsidR="00E93A9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Temeljem čl.123. st.1. i čl.128. st.1. i 5. SZ-a zakazano je ročište radi izjašenjenja o prijedlogu i rasprave o uvjetima za otvaranje stečajnog postupka na koje su pozvani predlagatelj FINA i zakonski zastupnik dužnika.   </w:t>
      </w:r>
    </w:p>
    <w:p w:rsidRDefault="00E93A96" w:rsidP="00E93A96" w:rsidR="00E93A96">
      <w:pPr>
        <w:ind w:firstLine="851"/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Kako tijekom prethodnog postupka sud mora utvrditi kojom imovinom dužnik raspolaže i hoće li ta imovina biti dovoljna za namirenje troškova kako prethodnog tako i otvorenog stečajnog postupka, zakonskom zastupniku dužnika je sukladno čl.117.st.2.SZ-a, naloženo da sastavi i podnese sudu pisano izvješće o financijsko-gospodarskom stanju dužnika.          </w:t>
      </w:r>
    </w:p>
    <w:p w:rsidRDefault="00E93A96" w:rsidP="00E93A96" w:rsidR="00E93A96">
      <w:pPr>
        <w:jc w:val="center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U Bjelovaru, 10. listopada 2016. godine </w:t>
      </w:r>
    </w:p>
    <w:p w:rsidRDefault="00E93A96" w:rsidP="00E93A96" w:rsidR="00E93A96">
      <w:pPr>
        <w:jc w:val="both"/>
        <w:rPr>
          <w:rFonts w:cs="Arial" w:hAnsi="Arial" w:ascii="Arial"/>
          <w:noProof/>
        </w:rPr>
      </w:pPr>
    </w:p>
    <w:p w:rsidRDefault="00E93A96" w:rsidP="00E93A96" w:rsidR="00E93A96">
      <w:pPr>
        <w:ind w:firstLine="5245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STEČAJNI SUDAC</w:t>
      </w:r>
    </w:p>
    <w:p w:rsidRDefault="00E93A96" w:rsidP="00E93A96" w:rsidR="00E93A96">
      <w:pPr>
        <w:ind w:firstLine="4678"/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TOMISLAV MRAZOVIĆ</w:t>
      </w:r>
    </w:p>
    <w:p w:rsidRDefault="00E93A96" w:rsidP="00E93A96" w:rsidR="00E93A96">
      <w:pPr>
        <w:jc w:val="both"/>
        <w:rPr>
          <w:rFonts w:cs="Arial" w:hAnsi="Arial" w:ascii="Arial"/>
          <w:noProof/>
        </w:rPr>
      </w:pPr>
    </w:p>
    <w:p w:rsidRDefault="00E93A96" w:rsidP="00E93A96" w:rsidR="00E93A9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POUKA O PRAVNOM LIJEKU:</w:t>
      </w:r>
      <w:r>
        <w:rPr>
          <w:rFonts w:cs="Arial" w:hAnsi="Arial" w:ascii="Arial"/>
        </w:rPr>
        <w:t xml:space="preserve"> </w:t>
      </w:r>
      <w:r>
        <w:rPr>
          <w:rFonts w:cs="Arial" w:hAnsi="Arial" w:ascii="Arial"/>
          <w:noProof/>
        </w:rPr>
        <w:t>Protiv toč.I. i II. ovog rješenja nije dopuštena posebna žalba (čl.115.st.1.SZ-a).</w:t>
      </w:r>
    </w:p>
    <w:p w:rsidRDefault="00E93A96" w:rsidP="00E93A96" w:rsidR="00E93A96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E93A96" w:rsidP="00E93A96" w:rsidR="00E93A96">
      <w:pPr>
        <w:jc w:val="both"/>
        <w:rPr>
          <w:rFonts w:cs="Arial" w:hAnsi="Arial" w:ascii="Arial"/>
        </w:rPr>
      </w:pPr>
    </w:p>
    <w:p w:rsidRDefault="00E93A96" w:rsidP="00E93A96" w:rsidR="00E93A9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Rj.</w:t>
      </w:r>
    </w:p>
    <w:p w:rsidRDefault="00E93A96" w:rsidP="00E93A96" w:rsidR="00E93A9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DNA:-dužniku putem e-oglasne ploče </w:t>
      </w:r>
    </w:p>
    <w:p w:rsidRDefault="00E93A96" w:rsidP="00E93A96" w:rsidR="00E93A96">
      <w:pPr>
        <w:jc w:val="both"/>
        <w:outlineLvl w:val="0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lastRenderedPageBreak/>
        <w:t xml:space="preserve">         -zakonskom zastupniku dužnika poštom i e-oglasnom pločom</w:t>
      </w:r>
    </w:p>
    <w:p w:rsidRDefault="00E93A96" w:rsidP="00E93A96" w:rsidR="00E93A9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 xml:space="preserve">        -FINI, RC Zagreb, Podružnica Bjelovar, poštom i e-oglasnom pločom        </w:t>
      </w:r>
    </w:p>
    <w:p w:rsidRDefault="00E93A96" w:rsidP="00E93A96" w:rsidR="00E93A9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Kal.roč.</w:t>
      </w:r>
    </w:p>
    <w:p w:rsidRDefault="00E93A96" w:rsidP="00E93A96" w:rsidR="00E93A96">
      <w:pPr>
        <w:jc w:val="both"/>
        <w:rPr>
          <w:rFonts w:cs="Arial" w:hAnsi="Arial" w:ascii="Arial"/>
          <w:noProof/>
        </w:rPr>
      </w:pPr>
      <w:r>
        <w:rPr>
          <w:rFonts w:cs="Arial" w:hAnsi="Arial" w:ascii="Arial"/>
          <w:noProof/>
        </w:rPr>
        <w:t>Bj.10.10.2016.g.</w:t>
      </w:r>
    </w:p>
    <w:p w:rsidRDefault="00E93A96" w:rsidP="00E93A96" w:rsidR="00E93A96">
      <w:pPr>
        <w:rPr>
          <w:rFonts w:cs="Arial" w:hAnsi="Arial" w:ascii="Arial"/>
        </w:rPr>
      </w:pPr>
    </w:p>
    <w:p w:rsidRDefault="00E93A96" w:rsidP="00E93A96" w:rsidR="00E93A96">
      <w:pPr>
        <w:jc w:val="both"/>
        <w:rPr>
          <w:rFonts w:cs="Arial" w:hAnsi="Arial" w:ascii="Arial"/>
        </w:rPr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3A96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327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St-1360/2016-2</izvorni_sadrzaj>
    <derivirana_varijabla naziv="DomainObject.Oznaka_1">St-1360/2016-2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2016.</izvorni_sadrzaj>
    <derivirana_varijabla naziv="DomainObject.Predmet.DatumOsnivanja_1">20.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St-1360/2016</izvorni_sadrzaj>
    <derivirana_varijabla naziv="DomainObject.Predmet.OznakaBroj_1">St-1360/2016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HKTV društvo s ograničenom odgovornošću za proizvodnju, trgovinu i usluge</izvorni_sadrzaj>
    <derivirana_varijabla naziv="DomainObject.Predmet.ProtustrankaFormated_1">  HKTV društvo s ograničenom odgovornošću za proizvodnju, trgovinu i usluge</derivirana_varijabla>
  </DomainObject.Predmet.ProtustrankaFormated>
  <DomainObject.Predmet.ProtustrankaFormatedOIB>
    <izvorni_sadrzaj>  HKTV društvo s ograničenom odgovornošću za proizvodnju, trgovinu i usluge, OIB 23788837054</izvorni_sadrzaj>
    <derivirana_varijabla naziv="DomainObject.Predmet.ProtustrankaFormatedOIB_1">  HKTV društvo s ograničenom odgovornošću za proizvodnju, trgovinu i usluge, OIB 23788837054</derivirana_varijabla>
  </DomainObject.Predmet.ProtustrankaFormatedOIB>
  <DomainObject.Predmet.ProtustrankaFormatedWithAdress>
    <izvorni_sadrzaj> HKTV društvo s ograničenom odgovornošću za proizvodnju, trgovinu i usluge, Istarska 2/b, 43000 Bjelovar</izvorni_sadrzaj>
    <derivirana_varijabla naziv="DomainObject.Predmet.ProtustrankaFormatedWithAdress_1"> HKTV društvo s ograničenom odgovornošću za proizvodnju, trgovinu i usluge, Istarska 2/b, 43000 Bjelovar</derivirana_varijabla>
  </DomainObject.Predmet.ProtustrankaFormatedWithAdress>
  <DomainObject.Predmet.ProtustrankaFormatedWithAdressOIB>
    <izvorni_sadrzaj> HKTV društvo s ograničenom odgovornošću za proizvodnju, trgovinu i usluge, OIB 23788837054, Istarska 2/b, 43000 Bjelovar</izvorni_sadrzaj>
    <derivirana_varijabla naziv="DomainObject.Predmet.ProtustrankaFormatedWithAdressOIB_1"> HKTV društvo s ograničenom odgovornošću za proizvodnju, trgovinu i usluge, OIB 23788837054, Istarska 2/b, 43000 Bjelovar</derivirana_varijabla>
  </DomainObject.Predmet.ProtustrankaFormatedWithAdressOIB>
  <DomainObject.Predmet.ProtustrankaWithAdress>
    <izvorni_sadrzaj>HKTV društvo s ograničenom odgovornošću za proizvodnju, trgovinu i usluge Istarska 2/b, 43000 Bjelovar</izvorni_sadrzaj>
    <derivirana_varijabla naziv="DomainObject.Predmet.ProtustrankaWithAdress_1">HKTV društvo s ograničenom odgovornošću za proizvodnju, trgovinu i usluge Istarska 2/b, 43000 Bjelovar</derivirana_varijabla>
  </DomainObject.Predmet.ProtustrankaWithAdress>
  <DomainObject.Predmet.ProtustrankaWithAdressOIB>
    <izvorni_sadrzaj>HKTV društvo s ograničenom odgovornošću za proizvodnju, trgovinu i usluge, OIB 23788837054, Istarska 2/b, 43000 Bjelovar</izvorni_sadrzaj>
    <derivirana_varijabla naziv="DomainObject.Predmet.ProtustrankaWithAdressOIB_1">HKTV društvo s ograničenom odgovornošću za proizvodnju, trgovinu i usluge, OIB 23788837054, Istarska 2/b, 43000 Bjelovar</derivirana_varijabla>
  </DomainObject.Predmet.ProtustrankaWithAdressOIB>
  <DomainObject.Predmet.ProtustrankaNazivFormated>
    <izvorni_sadrzaj>HKTV društvo s ograničenom odgovornošću za proizvodnju, trgovinu i usluge</izvorni_sadrzaj>
    <derivirana_varijabla naziv="DomainObject.Predmet.ProtustrankaNazivFormated_1">HKTV društvo s ograničenom odgovornošću za proizvodnju, trgovinu i usluge</derivirana_varijabla>
  </DomainObject.Predmet.ProtustrankaNazivFormated>
  <DomainObject.Predmet.ProtustrankaNazivFormatedOIB>
    <izvorni_sadrzaj>HKTV društvo s ograničenom odgovornošću za proizvodnju, trgovinu i usluge, OIB 23788837054</izvorni_sadrzaj>
    <derivirana_varijabla naziv="DomainObject.Predmet.ProtustrankaNazivFormatedOIB_1">HKTV društvo s ograničenom odgovornošću za proizvodnju, trgovinu i usluge, OIB 23788837054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HKTV društvo s ograničenom odgovornošću za proizvodnju, trgovinu i usluge</item>
    </izvorni_sadrzaj>
    <derivirana_varijabla naziv="DomainObject.Predmet.ProtuStrankaListFormated_1">
      <item>HKTV društvo s ograničenom odgovornošću za proizvodnju, trgovinu i usluge</item>
    </derivirana_varijabla>
  </DomainObject.Predmet.ProtuStrankaListFormated>
  <DomainObject.Predmet.ProtuStrankaListFormatedOIB>
    <izvorni_sadrzaj>
      <item>HKTV društvo s ograničenom odgovornošću za proizvodnju, trgovinu i usluge, OIB 23788837054</item>
    </izvorni_sadrzaj>
    <derivirana_varijabla naziv="DomainObject.Predmet.ProtuStrankaListFormatedOIB_1">
      <item>HKTV društvo s ograničenom odgovornošću za proizvodnju, trgovinu i usluge, OIB 23788837054</item>
    </derivirana_varijabla>
  </DomainObject.Predmet.ProtuStrankaListFormatedOIB>
  <DomainObject.Predmet.ProtuStrankaListFormatedWithAdress>
    <izvorni_sadrzaj>
      <item>HKTV društvo s ograničenom odgovornošću za proizvodnju, trgovinu i usluge, Istarska 2/b, 43000 Bjelovar</item>
    </izvorni_sadrzaj>
    <derivirana_varijabla naziv="DomainObject.Predmet.ProtuStrankaListFormatedWithAdress_1">
      <item>HKTV društvo s ograničenom odgovornošću za proizvodnju, trgovinu i usluge, Istarska 2/b, 43000 Bjelovar</item>
    </derivirana_varijabla>
  </DomainObject.Predmet.ProtuStrankaListFormatedWithAdress>
  <DomainObject.Predmet.ProtuStrankaListFormatedWithAdressOIB>
    <izvorni_sadrzaj>
      <item>HKTV društvo s ograničenom odgovornošću za proizvodnju, trgovinu i usluge, OIB 23788837054, Istarska 2/b, 43000 Bjelovar</item>
    </izvorni_sadrzaj>
    <derivirana_varijabla naziv="DomainObject.Predmet.ProtuStrankaListFormatedWithAdressOIB_1">
      <item>HKTV društvo s ograničenom odgovornošću za proizvodnju, trgovinu i usluge, OIB 23788837054, Istarska 2/b, 43000 Bjelovar</item>
    </derivirana_varijabla>
  </DomainObject.Predmet.ProtuStrankaListFormatedWithAdressOIB>
  <DomainObject.Predmet.ProtuStrankaListNazivFormated>
    <izvorni_sadrzaj>
      <item>HKTV društvo s ograničenom odgovornošću za proizvodnju, trgovinu i usluge</item>
    </izvorni_sadrzaj>
    <derivirana_varijabla naziv="DomainObject.Predmet.ProtuStrankaListNazivFormated_1">
      <item>HKTV društvo s ograničenom odgovornošću za proizvodnju, trgovinu i usluge</item>
    </derivirana_varijabla>
  </DomainObject.Predmet.ProtuStrankaListNazivFormated>
  <DomainObject.Predmet.ProtuStrankaListNazivFormatedOIB>
    <izvorni_sadrzaj>
      <item>HKTV društvo s ograničenom odgovornošću za proizvodnju, trgovinu i usluge, OIB 23788837054</item>
    </izvorni_sadrzaj>
    <derivirana_varijabla naziv="DomainObject.Predmet.ProtuStrankaListNazivFormatedOIB_1">
      <item>HKTV društvo s ograničenom odgovornošću za proizvodnju, trgovinu i usluge, OIB 23788837054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2016.</izvorni_sadrzaj>
    <derivirana_varijabla naziv="DomainObject.Datum_1">10. listopada 2016.</derivirana_varijabla>
  </DomainObject.Datum>
  <DomainObject.PoslovniBrojDokumenta>
    <izvorni_sadrzaj>St-1360/2016-2</izvorni_sadrzaj>
    <derivirana_varijabla naziv="DomainObject.PoslovniBrojDokumenta_1">St-1360/2016-2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HKTV društvo s ograničenom odgovornošću za proizvodnju, trgovinu i usluge</izvorni_sadrzaj>
    <derivirana_varijabla naziv="DomainObject.Predmet.ProtustrankaIDrugi_1">HKTV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HKTV društvo s ograničenom odgovornošću za proizvodnju, trgovinu i usluge, OIB 23788837054, Istarska 2/b, 43000 Bjelovar</izvorni_sadrzaj>
    <derivirana_varijabla naziv="DomainObject.Predmet.ProtustrankaIDrugiAdressOIB_1">HKTV društvo s ograničenom odgovornošću za proizvodnju, trgovinu i usluge, OIB 23788837054, Istarska 2/b,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HKTV društvo s ograničenom odgovornošću za proizvodnju, trgovinu i usluge</item>
    </izvorni_sadrzaj>
    <derivirana_varijabla naziv="DomainObject.Predmet.SudioniciListNaziv_1">
      <item>FINA, RC ZAGREB, Podružnica Bjelovar</item>
      <item>HKTV društvo s ograničenom odgovornošću za proizvodnju,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HKTV društvo s ograničenom odgovornošću za proizvodnju, trgovinu i usluge, OIB 23788837054, Istarska 2/b,43000 Bjelovar</item>
    </izvorni_sadrzaj>
    <derivirana_varijabla naziv="DomainObject.Predmet.SudioniciListAdressOIB_1">
      <item>FINA, RC ZAGREB, Podružnica Bjelovar, OIB 85821130368, F. Supila 4,43000 Bjelovar</item>
      <item>HKTV društvo s ograničenom odgovornošću za proizvodnju, trgovinu i usluge, OIB 23788837054, Istarska 2/b,43000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6EC8329-FE6F-4C08-B0D2-63C368A2F8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491</properties:Words>
  <properties:Characters>2786</properties:Characters>
  <properties:Lines>78</properties:Lines>
  <properties:Paragraphs>25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2016-10-10T06:00:00Z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St-1360/2016-2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