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75d3" w14:paraId="aff75d3" w:rsidRDefault="00065C34" w:rsidP="00065C34" w:rsidR="00065C34" w:rsidRPr="004A01D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4A01DE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C34" w:rsidP="00065C34" w:rsidR="00065C34" w:rsidRPr="004A01DE">
      <w:pPr>
        <w:rPr>
          <w:b/>
        </w:rPr>
      </w:pPr>
      <w:r w:rsidRPr="004A01DE">
        <w:rPr>
          <w:color w:val="000000"/>
        </w:rPr>
        <w:t xml:space="preserve">        </w:t>
      </w:r>
      <w:r w:rsidRPr="004A01DE">
        <w:rPr>
          <w:b/>
        </w:rPr>
        <w:t>REPUBLIKA HRVATSKA</w:t>
      </w:r>
    </w:p>
    <w:p w:rsidRDefault="00065C34" w:rsidP="00065C34" w:rsidR="00065C34" w:rsidRPr="004A01DE">
      <w:pPr>
        <w:rPr>
          <w:b/>
        </w:rPr>
      </w:pPr>
      <w:r w:rsidRPr="004A01DE">
        <w:rPr>
          <w:b/>
        </w:rPr>
        <w:t xml:space="preserve">     TRGOVAČKI SUD U SPLITU</w:t>
      </w:r>
    </w:p>
    <w:p w:rsidRDefault="00065C34" w:rsidP="008D6239" w:rsidR="00065C34" w:rsidRPr="004A01DE">
      <w:pPr>
        <w:rPr>
          <w:b/>
        </w:rPr>
      </w:pPr>
      <w:r w:rsidRPr="004A01DE">
        <w:rPr>
          <w:b/>
        </w:rPr>
        <w:t xml:space="preserve">   </w:t>
      </w:r>
      <w:r w:rsidR="008D6239">
        <w:rPr>
          <w:b/>
        </w:rPr>
        <w:t xml:space="preserve">        Split, Sukoišanska 6</w:t>
      </w:r>
    </w:p>
    <w:p w:rsidRDefault="00367CD4" w:rsidP="0022607D" w:rsidR="004E4D4B" w:rsidRPr="004A01DE">
      <w:pPr>
        <w:jc w:val="right"/>
        <w:rPr>
          <w:b/>
        </w:rPr>
      </w:pPr>
      <w:r w:rsidRPr="004A01DE">
        <w:rPr>
          <w:b/>
        </w:rPr>
        <w:t>Posl. br. 18</w:t>
      </w:r>
      <w:r w:rsidR="000201BA" w:rsidRPr="004A01DE">
        <w:rPr>
          <w:b/>
        </w:rPr>
        <w:t xml:space="preserve"> </w:t>
      </w:r>
      <w:r w:rsidR="004E4D4B" w:rsidRPr="004A01DE">
        <w:rPr>
          <w:b/>
        </w:rPr>
        <w:t>Stpn</w:t>
      </w:r>
      <w:r w:rsidR="000201BA" w:rsidRPr="004A01DE">
        <w:rPr>
          <w:b/>
        </w:rPr>
        <w:t>-</w:t>
      </w:r>
      <w:r w:rsidR="008D6239">
        <w:rPr>
          <w:b/>
        </w:rPr>
        <w:t>13</w:t>
      </w:r>
      <w:r w:rsidR="00FB2734">
        <w:rPr>
          <w:b/>
        </w:rPr>
        <w:t>/2017</w:t>
      </w:r>
      <w:r w:rsidR="008D6239">
        <w:rPr>
          <w:b/>
        </w:rPr>
        <w:t>-7</w:t>
      </w:r>
    </w:p>
    <w:p w:rsidRDefault="004E4D4B" w:rsidP="0022607D" w:rsidR="004E4D4B" w:rsidRPr="004A01DE">
      <w:pPr>
        <w:jc w:val="right"/>
        <w:rPr>
          <w:b/>
        </w:rPr>
      </w:pPr>
    </w:p>
    <w:p w:rsidRDefault="004E4D4B" w:rsidP="0022607D" w:rsidR="004E4D4B" w:rsidRPr="004A01DE">
      <w:pPr>
        <w:jc w:val="right"/>
        <w:rPr>
          <w:b/>
        </w:rPr>
      </w:pPr>
    </w:p>
    <w:p w:rsidRDefault="004E4D4B" w:rsidP="0022607D" w:rsidR="004E4D4B" w:rsidRPr="004A01DE">
      <w:pPr>
        <w:jc w:val="center"/>
        <w:rPr>
          <w:b/>
        </w:rPr>
      </w:pPr>
      <w:r w:rsidRPr="004A01DE">
        <w:rPr>
          <w:b/>
        </w:rPr>
        <w:t>R E P U B L I K A   H R V A T S K A</w:t>
      </w:r>
    </w:p>
    <w:p w:rsidRDefault="004E4D4B" w:rsidP="0022607D" w:rsidR="004E4D4B" w:rsidRPr="004A01DE">
      <w:pPr>
        <w:jc w:val="center"/>
        <w:rPr>
          <w:b/>
        </w:rPr>
      </w:pPr>
    </w:p>
    <w:p w:rsidRDefault="004E4D4B" w:rsidP="0022607D" w:rsidR="004E4D4B" w:rsidRPr="004A01DE">
      <w:pPr>
        <w:jc w:val="center"/>
        <w:rPr>
          <w:b/>
        </w:rPr>
      </w:pPr>
      <w:r w:rsidRPr="004A01DE">
        <w:rPr>
          <w:b/>
        </w:rPr>
        <w:t>R J E Š E N J E</w:t>
      </w:r>
    </w:p>
    <w:p w:rsidRDefault="004E4D4B" w:rsidP="0022607D" w:rsidR="004E4D4B" w:rsidRPr="004A01DE">
      <w:pPr>
        <w:jc w:val="center"/>
        <w:rPr>
          <w:b/>
        </w:rPr>
      </w:pPr>
    </w:p>
    <w:p w:rsidRDefault="008D6239" w:rsidP="008D6239" w:rsidR="004E4D4B" w:rsidRPr="004A01DE">
      <w:pPr>
        <w:ind w:firstLine="708"/>
        <w:jc w:val="both"/>
      </w:pPr>
      <w:r w:rsidRPr="008D6239">
        <w:t xml:space="preserve">Trgovački sud u Splitu, po sucu tog suda Katarini Franković, kao sucu pojedincu, povodom prijedloga za sklapanje predstečajne nagodbe dužnika: IMPULS-SPORT, d.o.o., Imotski, Ulica Fra.Rajmonda Rudeža 1, MBS: 060131586, OIB: 21407934409, zastupano po direktoru MARKO GRUBIŠIĆ, OIB: 63705216932, izvan ročišta, dana </w:t>
      </w:r>
      <w:r>
        <w:t>05. rujn</w:t>
      </w:r>
      <w:r w:rsidRPr="008D6239">
        <w:t>a 2018. godine</w:t>
      </w:r>
    </w:p>
    <w:p w:rsidRDefault="004E4D4B" w:rsidP="00B70172" w:rsidR="004E4D4B" w:rsidRPr="004A01DE">
      <w:pPr>
        <w:jc w:val="both"/>
      </w:pPr>
    </w:p>
    <w:p w:rsidRDefault="004E4D4B" w:rsidP="00B70172" w:rsidR="004E4D4B" w:rsidRPr="004A01DE">
      <w:pPr>
        <w:jc w:val="center"/>
        <w:rPr>
          <w:b/>
        </w:rPr>
      </w:pPr>
      <w:r w:rsidRPr="004A01DE">
        <w:rPr>
          <w:b/>
        </w:rPr>
        <w:t>r i j e š i o    j e</w:t>
      </w:r>
    </w:p>
    <w:p w:rsidRDefault="004E4D4B" w:rsidP="00B70172" w:rsidR="004E4D4B" w:rsidRPr="004A01DE">
      <w:pPr>
        <w:jc w:val="center"/>
        <w:rPr>
          <w:b/>
        </w:rPr>
      </w:pPr>
    </w:p>
    <w:p w:rsidRDefault="004E4D4B" w:rsidP="000352BE" w:rsidR="004E4D4B" w:rsidRPr="004A01DE">
      <w:pPr>
        <w:ind w:firstLine="708"/>
        <w:jc w:val="both"/>
      </w:pPr>
      <w:r w:rsidRPr="004A01DE">
        <w:t xml:space="preserve">Određuje se ročište radi sklapanja predstečajne nagodbe </w:t>
      </w:r>
      <w:r w:rsidR="00B66D41" w:rsidRPr="004A01DE">
        <w:t>z</w:t>
      </w:r>
      <w:r w:rsidRPr="004A01DE">
        <w:t>a</w:t>
      </w:r>
      <w:r w:rsidR="00B66D41" w:rsidRPr="004A01DE">
        <w:t xml:space="preserve"> </w:t>
      </w:r>
      <w:r w:rsidRPr="004A01DE">
        <w:t>dužnik</w:t>
      </w:r>
      <w:r w:rsidR="00B66D41" w:rsidRPr="004A01DE">
        <w:t xml:space="preserve">a </w:t>
      </w:r>
      <w:r w:rsidR="008F044D" w:rsidRPr="004A01DE">
        <w:t>povodom prijedloga za sklapanj</w:t>
      </w:r>
      <w:r w:rsidR="000201BA" w:rsidRPr="004A01DE">
        <w:t xml:space="preserve">e predstečajne nagodbe dužnika </w:t>
      </w:r>
      <w:r w:rsidR="008D6239" w:rsidRPr="008D6239">
        <w:t>IMPULS-SPORT, d.o.o., Imotski, Ulica Fra.Rajmonda Rudeža 1, MBS: 060131586, OIB: 21407934409</w:t>
      </w:r>
      <w:r w:rsidR="00FB2734">
        <w:t>,</w:t>
      </w:r>
      <w:r w:rsidRPr="004A01DE">
        <w:t xml:space="preserve"> za dan</w:t>
      </w:r>
    </w:p>
    <w:p w:rsidRDefault="004E4D4B" w:rsidP="000352BE" w:rsidR="004E4D4B" w:rsidRPr="004A01DE">
      <w:pPr>
        <w:ind w:firstLine="708"/>
        <w:jc w:val="both"/>
        <w:rPr>
          <w:b/>
          <w:u w:val="single"/>
        </w:rPr>
      </w:pPr>
    </w:p>
    <w:p w:rsidRDefault="00FB2734" w:rsidP="00240B37" w:rsidR="004E4D4B" w:rsidRPr="004A01DE">
      <w:pPr>
        <w:ind w:firstLine="708"/>
        <w:jc w:val="center"/>
        <w:rPr>
          <w:u w:val="single"/>
        </w:rPr>
      </w:pPr>
      <w:r>
        <w:rPr>
          <w:b/>
          <w:u w:val="single"/>
        </w:rPr>
        <w:t>2</w:t>
      </w:r>
      <w:r w:rsidR="002B4826">
        <w:rPr>
          <w:b/>
          <w:u w:val="single"/>
        </w:rPr>
        <w:t>8</w:t>
      </w:r>
      <w:r w:rsidR="000201BA" w:rsidRPr="004A01DE">
        <w:rPr>
          <w:b/>
          <w:u w:val="single"/>
        </w:rPr>
        <w:t xml:space="preserve">. </w:t>
      </w:r>
      <w:r w:rsidR="002B4826">
        <w:rPr>
          <w:b/>
          <w:u w:val="single"/>
        </w:rPr>
        <w:t>rujn</w:t>
      </w:r>
      <w:r>
        <w:rPr>
          <w:b/>
          <w:u w:val="single"/>
        </w:rPr>
        <w:t>a</w:t>
      </w:r>
      <w:r w:rsidR="004E4D4B" w:rsidRPr="004A01DE">
        <w:rPr>
          <w:b/>
          <w:u w:val="single"/>
        </w:rPr>
        <w:t xml:space="preserve"> 201</w:t>
      </w:r>
      <w:r w:rsidR="002B4826">
        <w:rPr>
          <w:b/>
          <w:u w:val="single"/>
        </w:rPr>
        <w:t>8</w:t>
      </w:r>
      <w:r w:rsidR="004E4D4B" w:rsidRPr="004A01DE">
        <w:rPr>
          <w:b/>
          <w:u w:val="single"/>
        </w:rPr>
        <w:t xml:space="preserve">. godine u </w:t>
      </w:r>
      <w:r>
        <w:rPr>
          <w:b/>
          <w:u w:val="single"/>
        </w:rPr>
        <w:t>1</w:t>
      </w:r>
      <w:r w:rsidR="002B4826">
        <w:rPr>
          <w:b/>
          <w:u w:val="single"/>
        </w:rPr>
        <w:t>0</w:t>
      </w:r>
      <w:r w:rsidR="00367CD4" w:rsidRPr="004A01DE">
        <w:rPr>
          <w:b/>
          <w:u w:val="single"/>
        </w:rPr>
        <w:t>,</w:t>
      </w:r>
      <w:r w:rsidR="00AE781D">
        <w:rPr>
          <w:b/>
          <w:u w:val="single"/>
        </w:rPr>
        <w:t>3</w:t>
      </w:r>
      <w:r w:rsidR="00367CD4" w:rsidRPr="004A01DE">
        <w:rPr>
          <w:b/>
          <w:u w:val="single"/>
        </w:rPr>
        <w:t>0</w:t>
      </w:r>
      <w:r w:rsidR="004E4D4B" w:rsidRPr="004A01DE">
        <w:rPr>
          <w:b/>
          <w:u w:val="single"/>
        </w:rPr>
        <w:t xml:space="preserve"> sati</w:t>
      </w:r>
    </w:p>
    <w:p w:rsidRDefault="004E4D4B" w:rsidP="00240B37" w:rsidR="004E4D4B" w:rsidRPr="004A01DE">
      <w:pPr>
        <w:jc w:val="both"/>
        <w:rPr>
          <w:u w:val="single"/>
        </w:rPr>
      </w:pPr>
    </w:p>
    <w:p w:rsidRDefault="008D6239" w:rsidP="00240B37" w:rsidR="004E4D4B" w:rsidRPr="004A01DE">
      <w:pPr>
        <w:jc w:val="both"/>
      </w:pPr>
      <w:r>
        <w:t>u</w:t>
      </w:r>
      <w:r w:rsidRPr="008D6239">
        <w:t xml:space="preserve"> prostorijama Trgovačkog suda u Splitu na adresi Split, Sukoišanska 6, sudnica br. 4, soba broj 118, na I. katu</w:t>
      </w:r>
      <w:r w:rsidR="004E4D4B" w:rsidRPr="004A01DE">
        <w:t>.</w:t>
      </w:r>
    </w:p>
    <w:p w:rsidRDefault="004E4D4B" w:rsidP="000352BE" w:rsidR="004E4D4B" w:rsidRPr="004A01DE">
      <w:pPr>
        <w:ind w:hanging="705" w:left="705"/>
        <w:jc w:val="both"/>
      </w:pPr>
    </w:p>
    <w:p w:rsidRDefault="004E4D4B" w:rsidP="00240B37" w:rsidR="004E4D4B" w:rsidRPr="004A01DE">
      <w:pPr>
        <w:ind w:firstLine="708"/>
        <w:jc w:val="both"/>
      </w:pPr>
      <w:r w:rsidRPr="004A01DE">
        <w:t xml:space="preserve">O ročištu dužnik i svi vjerovnici se obavještavaju oglasom koji se objavljuje na </w:t>
      </w:r>
      <w:r w:rsidR="008D6239">
        <w:t>e-</w:t>
      </w:r>
      <w:r w:rsidRPr="004A01DE">
        <w:t>oglasnoj ploči suda i objavom na web-stranici Financijske agencije najkasnije 8 dana prije održavanja ročišta.</w:t>
      </w:r>
    </w:p>
    <w:p w:rsidRDefault="004E4D4B" w:rsidP="006B7C87" w:rsidR="004E4D4B" w:rsidRPr="004A01DE">
      <w:pPr>
        <w:jc w:val="center"/>
        <w:rPr>
          <w:b/>
        </w:rPr>
      </w:pPr>
    </w:p>
    <w:p w:rsidRDefault="004E4D4B" w:rsidP="006B7C87" w:rsidR="004E4D4B" w:rsidRPr="004A01DE">
      <w:pPr>
        <w:jc w:val="center"/>
        <w:rPr>
          <w:b/>
        </w:rPr>
      </w:pPr>
      <w:r w:rsidRPr="004A01DE">
        <w:rPr>
          <w:b/>
        </w:rPr>
        <w:t xml:space="preserve">U </w:t>
      </w:r>
      <w:r w:rsidR="008D6239">
        <w:rPr>
          <w:b/>
        </w:rPr>
        <w:t>Split</w:t>
      </w:r>
      <w:r w:rsidRPr="004A01DE">
        <w:rPr>
          <w:b/>
        </w:rPr>
        <w:t xml:space="preserve">u, dana </w:t>
      </w:r>
      <w:r w:rsidR="008D6239">
        <w:rPr>
          <w:b/>
        </w:rPr>
        <w:t>05</w:t>
      </w:r>
      <w:r w:rsidR="009260EF" w:rsidRPr="004A01DE">
        <w:rPr>
          <w:b/>
        </w:rPr>
        <w:t xml:space="preserve">. </w:t>
      </w:r>
      <w:r w:rsidR="008D6239">
        <w:rPr>
          <w:b/>
        </w:rPr>
        <w:t>rujn</w:t>
      </w:r>
      <w:r w:rsidR="00FB2734">
        <w:rPr>
          <w:b/>
        </w:rPr>
        <w:t>a</w:t>
      </w:r>
      <w:r w:rsidR="009260EF" w:rsidRPr="004A01DE">
        <w:rPr>
          <w:b/>
        </w:rPr>
        <w:t xml:space="preserve"> </w:t>
      </w:r>
      <w:r w:rsidRPr="004A01DE">
        <w:rPr>
          <w:b/>
        </w:rPr>
        <w:t>201</w:t>
      </w:r>
      <w:r w:rsidR="002B4826">
        <w:rPr>
          <w:b/>
        </w:rPr>
        <w:t>8</w:t>
      </w:r>
      <w:r w:rsidRPr="004A01DE">
        <w:rPr>
          <w:b/>
        </w:rPr>
        <w:t>. godine</w:t>
      </w:r>
    </w:p>
    <w:p w:rsidRDefault="004E4D4B" w:rsidP="00EA3204" w:rsidR="004E4D4B" w:rsidRPr="004A01DE">
      <w:pPr>
        <w:jc w:val="both"/>
      </w:pPr>
    </w:p>
    <w:p w:rsidRDefault="004E4D4B" w:rsidP="00EA3204" w:rsidR="004E4D4B" w:rsidRPr="004A01DE">
      <w:pPr>
        <w:jc w:val="both"/>
        <w:rPr>
          <w:b/>
        </w:rPr>
      </w:pPr>
      <w:r w:rsidRPr="004A01DE">
        <w:tab/>
      </w:r>
      <w:r w:rsidRPr="004A01DE">
        <w:tab/>
      </w:r>
      <w:r w:rsidRPr="004A01DE">
        <w:tab/>
      </w:r>
      <w:r w:rsidRPr="004A01DE">
        <w:tab/>
      </w:r>
      <w:r w:rsidRPr="004A01DE">
        <w:tab/>
      </w:r>
      <w:r w:rsidRPr="004A01DE">
        <w:tab/>
      </w:r>
      <w:r w:rsidRPr="004A01DE">
        <w:tab/>
      </w:r>
      <w:r w:rsidRPr="004A01DE">
        <w:tab/>
      </w:r>
      <w:r w:rsidRPr="004A01DE">
        <w:rPr>
          <w:b/>
        </w:rPr>
        <w:t>Sudac:</w:t>
      </w:r>
    </w:p>
    <w:p w:rsidRDefault="004E4D4B" w:rsidP="00EA3204" w:rsidR="004E4D4B" w:rsidRPr="004A01DE">
      <w:pPr>
        <w:jc w:val="both"/>
        <w:rPr>
          <w:b/>
        </w:rPr>
      </w:pPr>
    </w:p>
    <w:p w:rsidRDefault="004E4D4B" w:rsidP="00EA3204" w:rsidR="004E4D4B" w:rsidRPr="004A01DE">
      <w:pPr>
        <w:jc w:val="both"/>
        <w:rPr>
          <w:b/>
        </w:rPr>
      </w:pP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="009A1944" w:rsidRPr="004A01DE">
        <w:rPr>
          <w:b/>
        </w:rPr>
        <w:t>Katarina Franković</w:t>
      </w:r>
    </w:p>
    <w:p w:rsidRDefault="004E4D4B" w:rsidP="00EA3204" w:rsidR="004E4D4B" w:rsidRPr="004A01DE">
      <w:pPr>
        <w:jc w:val="both"/>
        <w:rPr>
          <w:b/>
        </w:rPr>
      </w:pPr>
    </w:p>
    <w:p w:rsidRDefault="004E4D4B" w:rsidP="00EA3204" w:rsidR="004E4D4B" w:rsidRPr="004A01DE">
      <w:pPr>
        <w:jc w:val="both"/>
        <w:rPr>
          <w:b/>
        </w:rPr>
      </w:pPr>
    </w:p>
    <w:p w:rsidRDefault="004E4D4B" w:rsidP="00EA3204" w:rsidR="004E4D4B" w:rsidRPr="004A01DE">
      <w:pPr>
        <w:jc w:val="both"/>
        <w:rPr>
          <w:b/>
        </w:rPr>
      </w:pPr>
      <w:r w:rsidRPr="004A01DE">
        <w:rPr>
          <w:b/>
        </w:rPr>
        <w:t>POUKA O PRAVNOM LIJEKU</w:t>
      </w:r>
    </w:p>
    <w:p w:rsidRDefault="004E4D4B" w:rsidP="00EA3204" w:rsidR="004E4D4B" w:rsidRPr="004A01DE">
      <w:pPr>
        <w:jc w:val="both"/>
        <w:rPr>
          <w:b/>
        </w:rPr>
      </w:pPr>
      <w:r w:rsidRPr="004A01DE">
        <w:t xml:space="preserve">Protiv ovog rješenja nije dopuštena posebna žalba. </w:t>
      </w:r>
    </w:p>
    <w:p w:rsidRDefault="004E4D4B" w:rsidP="00EA3204" w:rsidR="004E4D4B" w:rsidRPr="004A01DE">
      <w:pPr>
        <w:jc w:val="both"/>
        <w:rPr>
          <w:b/>
        </w:rPr>
      </w:pPr>
    </w:p>
    <w:p w:rsidRDefault="004E4D4B" w:rsidP="00EA3204" w:rsidR="004E4D4B" w:rsidRPr="004A01DE">
      <w:pPr>
        <w:jc w:val="both"/>
        <w:rPr>
          <w:b/>
        </w:rPr>
      </w:pPr>
      <w:r w:rsidRPr="004A01DE">
        <w:rPr>
          <w:b/>
        </w:rPr>
        <w:t>DN-a:</w:t>
      </w:r>
    </w:p>
    <w:p w:rsidRDefault="004E4D4B" w:rsidP="00DB3945" w:rsidR="004E4D4B" w:rsidRPr="004A01DE">
      <w:pPr>
        <w:jc w:val="both"/>
      </w:pPr>
      <w:r w:rsidRPr="004A01DE">
        <w:t>- dužniku,</w:t>
      </w:r>
    </w:p>
    <w:p w:rsidRDefault="004E4D4B" w:rsidP="00DB3945" w:rsidR="004E4D4B" w:rsidRPr="004A01DE">
      <w:pPr>
        <w:jc w:val="both"/>
      </w:pPr>
      <w:r w:rsidRPr="004A01DE">
        <w:t xml:space="preserve">- </w:t>
      </w:r>
      <w:r w:rsidR="008D6239">
        <w:t>e-</w:t>
      </w:r>
      <w:r w:rsidRPr="004A01DE">
        <w:t>oglasna ploča, oglas,</w:t>
      </w:r>
    </w:p>
    <w:p w:rsidRDefault="004E4D4B" w:rsidP="00DB3945" w:rsidR="004E4D4B" w:rsidRPr="004A01DE">
      <w:pPr>
        <w:jc w:val="both"/>
      </w:pPr>
      <w:r w:rsidRPr="004A01DE">
        <w:t xml:space="preserve">- FINA RC </w:t>
      </w:r>
      <w:r w:rsidR="00FB2734">
        <w:t>Split</w:t>
      </w:r>
      <w:r w:rsidRPr="004A01DE">
        <w:t>, oglas, putem faxa i poštom.</w:t>
      </w:r>
    </w:p>
    <w:sectPr w:rsidSect="008D554E" w:rsidR="004E4D4B" w:rsidRPr="004A01DE">
      <w:headerReference w:type="even" r:id="rId13"/>
      <w:headerReference w:type="default" r:id="rId14"/>
      <w:pgSz w:h="16838" w:w="11906"/>
      <w:pgMar w:gutter="0" w:footer="720" w:header="720" w:left="1797" w:bottom="81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D4B" w:rsidR="004E4D4B">
      <w:r>
        <w:separator/>
      </w:r>
    </w:p>
  </w:endnote>
  <w:endnote w:id="0" w:type="continuationSeparator">
    <w:p w:rsidRDefault="004E4D4B" w:rsidR="004E4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D4B" w:rsidR="004E4D4B">
      <w:r>
        <w:separator/>
      </w:r>
    </w:p>
  </w:footnote>
  <w:footnote w:id="0" w:type="continuationSeparator">
    <w:p w:rsidRDefault="004E4D4B" w:rsidR="004E4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D4B" w:rsidP="00E91F84" w:rsidR="004E4D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D4B" w:rsidR="004E4D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D4B" w:rsidP="00E91F84" w:rsidR="004E4D4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4E4D4B" w:rsidP="00F16027" w:rsidR="004E4D4B" w:rsidRPr="008D554E">
    <w:pPr>
      <w:jc w:val="right"/>
      <w:rPr>
        <w:b/>
        <w:sz w:val="20"/>
        <w:szCs w:val="20"/>
      </w:rPr>
    </w:pPr>
    <w:r w:rsidRPr="008D554E">
      <w:rPr>
        <w:b/>
        <w:sz w:val="20"/>
        <w:szCs w:val="20"/>
      </w:rPr>
      <w:t>Posl. br. 6-St</w:t>
    </w:r>
    <w:r>
      <w:rPr>
        <w:b/>
        <w:sz w:val="20"/>
        <w:szCs w:val="20"/>
      </w:rPr>
      <w:t>pn</w:t>
    </w:r>
    <w:r w:rsidRPr="008D554E">
      <w:rPr>
        <w:b/>
        <w:sz w:val="20"/>
        <w:szCs w:val="20"/>
      </w:rPr>
      <w:t xml:space="preserve">. </w:t>
    </w:r>
    <w:r>
      <w:rPr>
        <w:b/>
        <w:sz w:val="20"/>
        <w:szCs w:val="20"/>
      </w:rPr>
      <w:t>18</w:t>
    </w:r>
    <w:r w:rsidRPr="008D554E">
      <w:rPr>
        <w:b/>
        <w:sz w:val="20"/>
        <w:szCs w:val="20"/>
      </w:rPr>
      <w:t>/</w:t>
    </w:r>
    <w:r>
      <w:rPr>
        <w:b/>
        <w:sz w:val="20"/>
        <w:szCs w:val="20"/>
      </w:rPr>
      <w:t>2013</w:t>
    </w:r>
    <w:r w:rsidRPr="008D554E">
      <w:rPr>
        <w:b/>
        <w:sz w:val="20"/>
        <w:szCs w:val="20"/>
      </w:rPr>
      <w:t>-…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1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0DA"/>
    <w:rsid w:val="00013F15"/>
    <w:rsid w:val="000201BA"/>
    <w:rsid w:val="0003488D"/>
    <w:rsid w:val="000352BE"/>
    <w:rsid w:val="00043819"/>
    <w:rsid w:val="00064E57"/>
    <w:rsid w:val="00065C34"/>
    <w:rsid w:val="000679FA"/>
    <w:rsid w:val="000737B6"/>
    <w:rsid w:val="000A638A"/>
    <w:rsid w:val="000B20CA"/>
    <w:rsid w:val="000B28EB"/>
    <w:rsid w:val="000B2F5E"/>
    <w:rsid w:val="000B3478"/>
    <w:rsid w:val="000C0655"/>
    <w:rsid w:val="000E23A5"/>
    <w:rsid w:val="001042D4"/>
    <w:rsid w:val="00105FEC"/>
    <w:rsid w:val="00107A53"/>
    <w:rsid w:val="00111983"/>
    <w:rsid w:val="00112797"/>
    <w:rsid w:val="00113F0B"/>
    <w:rsid w:val="001140F7"/>
    <w:rsid w:val="00116B55"/>
    <w:rsid w:val="00131968"/>
    <w:rsid w:val="00134CB9"/>
    <w:rsid w:val="00136F8F"/>
    <w:rsid w:val="001459BF"/>
    <w:rsid w:val="001615A9"/>
    <w:rsid w:val="00174C20"/>
    <w:rsid w:val="00177EFC"/>
    <w:rsid w:val="00183D4C"/>
    <w:rsid w:val="00184586"/>
    <w:rsid w:val="00194E55"/>
    <w:rsid w:val="00195959"/>
    <w:rsid w:val="001A66AE"/>
    <w:rsid w:val="001A7E58"/>
    <w:rsid w:val="001B0B8F"/>
    <w:rsid w:val="001B14F0"/>
    <w:rsid w:val="001B1DCE"/>
    <w:rsid w:val="001B2379"/>
    <w:rsid w:val="001C6AD2"/>
    <w:rsid w:val="001E2CCF"/>
    <w:rsid w:val="001E4243"/>
    <w:rsid w:val="00223F35"/>
    <w:rsid w:val="0022607D"/>
    <w:rsid w:val="00240062"/>
    <w:rsid w:val="00240B37"/>
    <w:rsid w:val="00240E2F"/>
    <w:rsid w:val="00241FF9"/>
    <w:rsid w:val="00251E0F"/>
    <w:rsid w:val="00254FB3"/>
    <w:rsid w:val="0025587E"/>
    <w:rsid w:val="00271C08"/>
    <w:rsid w:val="0027349C"/>
    <w:rsid w:val="002750E1"/>
    <w:rsid w:val="00275FEE"/>
    <w:rsid w:val="00290D53"/>
    <w:rsid w:val="00291A49"/>
    <w:rsid w:val="00295E8F"/>
    <w:rsid w:val="002B4826"/>
    <w:rsid w:val="002D0ED9"/>
    <w:rsid w:val="002D1CB0"/>
    <w:rsid w:val="002F0646"/>
    <w:rsid w:val="003025E5"/>
    <w:rsid w:val="00303CA1"/>
    <w:rsid w:val="00314F02"/>
    <w:rsid w:val="00320035"/>
    <w:rsid w:val="00322391"/>
    <w:rsid w:val="00322529"/>
    <w:rsid w:val="00331AD9"/>
    <w:rsid w:val="00331B8E"/>
    <w:rsid w:val="003356EA"/>
    <w:rsid w:val="003524A5"/>
    <w:rsid w:val="00367CD4"/>
    <w:rsid w:val="003C5A72"/>
    <w:rsid w:val="003E03C6"/>
    <w:rsid w:val="003F1CFB"/>
    <w:rsid w:val="003F2396"/>
    <w:rsid w:val="003F30A9"/>
    <w:rsid w:val="00437DC8"/>
    <w:rsid w:val="004444E0"/>
    <w:rsid w:val="00445ABB"/>
    <w:rsid w:val="00465D98"/>
    <w:rsid w:val="00470FF3"/>
    <w:rsid w:val="00472159"/>
    <w:rsid w:val="00476CAF"/>
    <w:rsid w:val="004A01DE"/>
    <w:rsid w:val="004A2E72"/>
    <w:rsid w:val="004B315E"/>
    <w:rsid w:val="004C2C5E"/>
    <w:rsid w:val="004D1B5C"/>
    <w:rsid w:val="004E4D4B"/>
    <w:rsid w:val="004E5DA4"/>
    <w:rsid w:val="004F1543"/>
    <w:rsid w:val="004F1913"/>
    <w:rsid w:val="004F1CC3"/>
    <w:rsid w:val="005137A3"/>
    <w:rsid w:val="00550BC0"/>
    <w:rsid w:val="005525BB"/>
    <w:rsid w:val="00552929"/>
    <w:rsid w:val="005A0326"/>
    <w:rsid w:val="005A1697"/>
    <w:rsid w:val="005B18B0"/>
    <w:rsid w:val="005B4D86"/>
    <w:rsid w:val="005B59E7"/>
    <w:rsid w:val="005C29C1"/>
    <w:rsid w:val="005E4387"/>
    <w:rsid w:val="0060200D"/>
    <w:rsid w:val="00607406"/>
    <w:rsid w:val="006147DE"/>
    <w:rsid w:val="00620418"/>
    <w:rsid w:val="00625A12"/>
    <w:rsid w:val="0063094D"/>
    <w:rsid w:val="00637945"/>
    <w:rsid w:val="006473A2"/>
    <w:rsid w:val="006602DD"/>
    <w:rsid w:val="006702FD"/>
    <w:rsid w:val="00693E25"/>
    <w:rsid w:val="00693E8C"/>
    <w:rsid w:val="00697283"/>
    <w:rsid w:val="006A3FB9"/>
    <w:rsid w:val="006A4510"/>
    <w:rsid w:val="006B6037"/>
    <w:rsid w:val="006B7C87"/>
    <w:rsid w:val="006C4470"/>
    <w:rsid w:val="007109A8"/>
    <w:rsid w:val="00714E73"/>
    <w:rsid w:val="00721393"/>
    <w:rsid w:val="007362AC"/>
    <w:rsid w:val="007372A4"/>
    <w:rsid w:val="00740C3F"/>
    <w:rsid w:val="007644FC"/>
    <w:rsid w:val="007645A3"/>
    <w:rsid w:val="00787D9A"/>
    <w:rsid w:val="007908FA"/>
    <w:rsid w:val="007A3A5C"/>
    <w:rsid w:val="007B008B"/>
    <w:rsid w:val="007B36B6"/>
    <w:rsid w:val="007B6140"/>
    <w:rsid w:val="007C3055"/>
    <w:rsid w:val="007F4B20"/>
    <w:rsid w:val="00805583"/>
    <w:rsid w:val="00805F1C"/>
    <w:rsid w:val="008140C5"/>
    <w:rsid w:val="00822ED9"/>
    <w:rsid w:val="00845F89"/>
    <w:rsid w:val="00871BAD"/>
    <w:rsid w:val="00872314"/>
    <w:rsid w:val="008732D7"/>
    <w:rsid w:val="00873A32"/>
    <w:rsid w:val="0088706F"/>
    <w:rsid w:val="00893297"/>
    <w:rsid w:val="00897B76"/>
    <w:rsid w:val="008C68B8"/>
    <w:rsid w:val="008D554E"/>
    <w:rsid w:val="008D6239"/>
    <w:rsid w:val="008F044D"/>
    <w:rsid w:val="008F1586"/>
    <w:rsid w:val="008F47D7"/>
    <w:rsid w:val="008F5F5E"/>
    <w:rsid w:val="009154DF"/>
    <w:rsid w:val="00922E59"/>
    <w:rsid w:val="009260EF"/>
    <w:rsid w:val="00927F25"/>
    <w:rsid w:val="00935DA7"/>
    <w:rsid w:val="0095453C"/>
    <w:rsid w:val="00955AF9"/>
    <w:rsid w:val="00960197"/>
    <w:rsid w:val="00977FF0"/>
    <w:rsid w:val="0099712D"/>
    <w:rsid w:val="009A1944"/>
    <w:rsid w:val="009A2F41"/>
    <w:rsid w:val="009A52B0"/>
    <w:rsid w:val="009A5CC2"/>
    <w:rsid w:val="009B5A4E"/>
    <w:rsid w:val="009B7441"/>
    <w:rsid w:val="009C0995"/>
    <w:rsid w:val="009E6FB3"/>
    <w:rsid w:val="009F0203"/>
    <w:rsid w:val="00A05715"/>
    <w:rsid w:val="00A05F63"/>
    <w:rsid w:val="00A15B43"/>
    <w:rsid w:val="00A2285A"/>
    <w:rsid w:val="00A27CB8"/>
    <w:rsid w:val="00A33810"/>
    <w:rsid w:val="00A6231D"/>
    <w:rsid w:val="00A64D46"/>
    <w:rsid w:val="00A66E4D"/>
    <w:rsid w:val="00A76FBE"/>
    <w:rsid w:val="00A772DE"/>
    <w:rsid w:val="00A866A0"/>
    <w:rsid w:val="00A86CD1"/>
    <w:rsid w:val="00A87722"/>
    <w:rsid w:val="00A87FC5"/>
    <w:rsid w:val="00A96DAE"/>
    <w:rsid w:val="00AB7EE2"/>
    <w:rsid w:val="00AC000D"/>
    <w:rsid w:val="00AC0012"/>
    <w:rsid w:val="00AC0A4E"/>
    <w:rsid w:val="00AC1A08"/>
    <w:rsid w:val="00AC2766"/>
    <w:rsid w:val="00AC2FB7"/>
    <w:rsid w:val="00AD189E"/>
    <w:rsid w:val="00AE3B37"/>
    <w:rsid w:val="00AE781D"/>
    <w:rsid w:val="00AF51CE"/>
    <w:rsid w:val="00B07ACD"/>
    <w:rsid w:val="00B24D1E"/>
    <w:rsid w:val="00B3453C"/>
    <w:rsid w:val="00B34C06"/>
    <w:rsid w:val="00B36C82"/>
    <w:rsid w:val="00B3737E"/>
    <w:rsid w:val="00B4219D"/>
    <w:rsid w:val="00B4286B"/>
    <w:rsid w:val="00B50A1E"/>
    <w:rsid w:val="00B66D41"/>
    <w:rsid w:val="00B70172"/>
    <w:rsid w:val="00BA339D"/>
    <w:rsid w:val="00BB19AD"/>
    <w:rsid w:val="00BB3852"/>
    <w:rsid w:val="00BE2C29"/>
    <w:rsid w:val="00C05D23"/>
    <w:rsid w:val="00C150DF"/>
    <w:rsid w:val="00C1564B"/>
    <w:rsid w:val="00C32DBA"/>
    <w:rsid w:val="00C3316C"/>
    <w:rsid w:val="00C41741"/>
    <w:rsid w:val="00C452A3"/>
    <w:rsid w:val="00C520EF"/>
    <w:rsid w:val="00C52985"/>
    <w:rsid w:val="00C65708"/>
    <w:rsid w:val="00C721E0"/>
    <w:rsid w:val="00C9759D"/>
    <w:rsid w:val="00C97BD2"/>
    <w:rsid w:val="00CA1830"/>
    <w:rsid w:val="00CB5BE6"/>
    <w:rsid w:val="00CD713B"/>
    <w:rsid w:val="00CD7839"/>
    <w:rsid w:val="00CE1F85"/>
    <w:rsid w:val="00CE5494"/>
    <w:rsid w:val="00CE637D"/>
    <w:rsid w:val="00CE7016"/>
    <w:rsid w:val="00CE7A86"/>
    <w:rsid w:val="00D13873"/>
    <w:rsid w:val="00D25E15"/>
    <w:rsid w:val="00D26414"/>
    <w:rsid w:val="00D312E6"/>
    <w:rsid w:val="00D341B5"/>
    <w:rsid w:val="00D448DF"/>
    <w:rsid w:val="00D461D4"/>
    <w:rsid w:val="00D54E4E"/>
    <w:rsid w:val="00D56B6D"/>
    <w:rsid w:val="00D72FD6"/>
    <w:rsid w:val="00D76FF6"/>
    <w:rsid w:val="00D81BA0"/>
    <w:rsid w:val="00D939B4"/>
    <w:rsid w:val="00DB3945"/>
    <w:rsid w:val="00DC564C"/>
    <w:rsid w:val="00DD45C6"/>
    <w:rsid w:val="00DE4D3A"/>
    <w:rsid w:val="00DE5101"/>
    <w:rsid w:val="00DE6C21"/>
    <w:rsid w:val="00E17C68"/>
    <w:rsid w:val="00E20B0D"/>
    <w:rsid w:val="00E23FCE"/>
    <w:rsid w:val="00E27B39"/>
    <w:rsid w:val="00E35D17"/>
    <w:rsid w:val="00E4365C"/>
    <w:rsid w:val="00E43676"/>
    <w:rsid w:val="00E44F7D"/>
    <w:rsid w:val="00E501EC"/>
    <w:rsid w:val="00E52231"/>
    <w:rsid w:val="00E56924"/>
    <w:rsid w:val="00E77EA5"/>
    <w:rsid w:val="00E848B7"/>
    <w:rsid w:val="00E91F84"/>
    <w:rsid w:val="00E97796"/>
    <w:rsid w:val="00EA3204"/>
    <w:rsid w:val="00ED5A96"/>
    <w:rsid w:val="00EF6C3B"/>
    <w:rsid w:val="00F04726"/>
    <w:rsid w:val="00F15B56"/>
    <w:rsid w:val="00F16027"/>
    <w:rsid w:val="00F1646D"/>
    <w:rsid w:val="00F16825"/>
    <w:rsid w:val="00F260B4"/>
    <w:rsid w:val="00F44C71"/>
    <w:rsid w:val="00F468EF"/>
    <w:rsid w:val="00F61C4D"/>
    <w:rsid w:val="00F72281"/>
    <w:rsid w:val="00F84110"/>
    <w:rsid w:val="00F97395"/>
    <w:rsid w:val="00FA7C9D"/>
    <w:rsid w:val="00FB2734"/>
    <w:rsid w:val="00FC5D91"/>
    <w:rsid w:val="00FD6E61"/>
    <w:rsid w:val="00FE1A10"/>
    <w:rsid w:val="00FE27CD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5B5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5A3449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A3449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A3449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A344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3449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A3449"/>
    <w:rPr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B7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EE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EE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E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E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5B5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5A3449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A3449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A3449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5A344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3449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A3449"/>
    <w:rPr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B7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EE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EE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E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E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Stpn-13/2017</izvorni_sadrzaj>
    <derivirana_varijabla naziv="DomainObject.Predmet.OznakaBroj_1">Stpn-13/2017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IMPULS-SPORT, društvo s ograničenom odgovornošću za trgovinu</izvorni_sadrzaj>
    <derivirana_varijabla naziv="DomainObject.Predmet.StrankaFormated_1">  IMPULS-SPORT, društvo s ograničenom odgovornošću za trgovinu</derivirana_varijabla>
  </DomainObject.Predmet.StrankaFormated>
  <DomainObject.Predmet.StrankaFormatedOIB>
    <izvorni_sadrzaj>  IMPULS-SPORT, društvo s ograničenom odgovornošću za trgovinu, OIB 21407934409</izvorni_sadrzaj>
    <derivirana_varijabla naziv="DomainObject.Predmet.StrankaFormatedOIB_1">  IMPULS-SPORT, društvo s ograničenom odgovornošću za trgovinu, OIB 21407934409</derivirana_varijabla>
  </DomainObject.Predmet.StrankaFormatedOIB>
  <DomainObject.Predmet.StrankaFormatedWithAdress>
    <izvorni_sadrzaj> IMPULS-SPORT, društvo s ograničenom odgovornošću za trgovinu, Ulica Fra.Rajmonda Rudeža 1, 21260 Imotski</izvorni_sadrzaj>
    <derivirana_varijabla naziv="DomainObject.Predmet.StrankaFormatedWithAdress_1"> IMPULS-SPORT, društvo s ograničenom odgovornošću za trgovinu, Ulica Fra.Rajmonda Rudeža 1, 21260 Imotski</derivirana_varijabla>
  </DomainObject.Predmet.StrankaFormatedWithAdress>
  <DomainObject.Predmet.StrankaFormatedWithAdressOIB>
    <izvorni_sadrzaj> IMPULS-SPORT, društvo s ograničenom odgovornošću za trgovinu, OIB 21407934409, Ulica Fra.Rajmonda Rudeža 1, 21260 Imotski</izvorni_sadrzaj>
    <derivirana_varijabla naziv="DomainObject.Predmet.StrankaFormatedWithAdressOIB_1"> IMPULS-SPORT, društvo s ograničenom odgovornošću za trgovinu, OIB 21407934409, Ulica Fra.Rajmonda Rudeža 1, 21260 Imotski</derivirana_varijabla>
  </DomainObject.Predmet.StrankaFormatedWithAdressOIB>
  <DomainObject.Predmet.StrankaWithAdress>
    <izvorni_sadrzaj>IMPULS-SPORT, društvo s ograničenom odgovornošću za trgovinu Ulica Fra.Rajmonda Rudeža 1,21260 Imotski</izvorni_sadrzaj>
    <derivirana_varijabla naziv="DomainObject.Predmet.StrankaWithAdress_1">IMPULS-SPORT, društvo s ograničenom odgovornošću za trgovinu Ulica Fra.Rajmonda Rudeža 1,21260 Imotski</derivirana_varijabla>
  </DomainObject.Predmet.StrankaWithAdress>
  <DomainObject.Predmet.StrankaWithAdressOIB>
    <izvorni_sadrzaj>IMPULS-SPORT, društvo s ograničenom odgovornošću za trgovinu, OIB 21407934409, Ulica Fra.Rajmonda Rudeža 1,21260 Imotski</izvorni_sadrzaj>
    <derivirana_varijabla naziv="DomainObject.Predmet.StrankaWithAdressOIB_1">IMPULS-SPORT, društvo s ograničenom odgovornošću za trgovinu, OIB 21407934409, Ulica Fra.Rajmonda Rudeža 1,21260 Imotski</derivirana_varijabla>
  </DomainObject.Predmet.StrankaWithAdressOIB>
  <DomainObject.Predmet.StrankaNazivFormated>
    <izvorni_sadrzaj>IMPULS-SPORT, društvo s ograničenom odgovornošću za trgovinu</izvorni_sadrzaj>
    <derivirana_varijabla naziv="DomainObject.Predmet.StrankaNazivFormated_1">IMPULS-SPORT, društvo s ograničenom odgovornošću za trgovinu</derivirana_varijabla>
  </DomainObject.Predmet.StrankaNazivFormated>
  <DomainObject.Predmet.StrankaNazivFormatedOIB>
    <izvorni_sadrzaj>IMPULS-SPORT, društvo s ograničenom odgovornošću za trgovinu, OIB 21407934409</izvorni_sadrzaj>
    <derivirana_varijabla naziv="DomainObject.Predmet.StrankaNazivFormatedOIB_1">IMPULS-SPORT, društvo s ograničenom odgovornošću za trgovinu, OIB 21407934409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IMPULS-SPORT, društvo s ograničenom odgovornošću za trgovinu</item>
    </izvorni_sadrzaj>
    <derivirana_varijabla naziv="DomainObject.Predmet.StrankaListFormated_1">
      <item>IMPULS-SPORT, društvo s ograničenom odgovornošću za trgovinu</item>
    </derivirana_varijabla>
  </DomainObject.Predmet.StrankaListFormated>
  <DomainObject.Predmet.StrankaListFormatedOIB>
    <izvorni_sadrzaj>
      <item>IMPULS-SPORT, društvo s ograničenom odgovornošću za trgovinu, OIB 21407934409</item>
    </izvorni_sadrzaj>
    <derivirana_varijabla naziv="DomainObject.Predmet.StrankaListFormatedOIB_1">
      <item>IMPULS-SPORT, društvo s ograničenom odgovornošću za trgovinu, OIB 21407934409</item>
    </derivirana_varijabla>
  </DomainObject.Predmet.StrankaListFormatedOIB>
  <DomainObject.Predmet.StrankaListFormatedWithAdress>
    <izvorni_sadrzaj>
      <item>IMPULS-SPORT, društvo s ograničenom odgovornošću za trgovinu, Ulica Fra.Rajmonda Rudeža 1, 21260 Imotski</item>
    </izvorni_sadrzaj>
    <derivirana_varijabla naziv="DomainObject.Predmet.StrankaListFormatedWithAdress_1">
      <item>IMPULS-SPORT, društvo s ograničenom odgovornošću za trgovinu, Ulica Fra.Rajmonda Rudeža 1, 21260 Imotski</item>
    </derivirana_varijabla>
  </DomainObject.Predmet.StrankaListFormatedWithAdress>
  <DomainObject.Predmet.StrankaListFormatedWithAdressOIB>
    <izvorni_sadrzaj>
      <item>IMPULS-SPORT, društvo s ograničenom odgovornošću za trgovinu, OIB 21407934409, Ulica Fra.Rajmonda Rudeža 1, 21260 Imotski</item>
    </izvorni_sadrzaj>
    <derivirana_varijabla naziv="DomainObject.Predmet.StrankaListFormatedWithAdressOIB_1">
      <item>IMPULS-SPORT, društvo s ograničenom odgovornošću za trgovinu, OIB 21407934409, Ulica Fra.Rajmonda Rudeža 1, 21260 Imotski</item>
    </derivirana_varijabla>
  </DomainObject.Predmet.StrankaListFormatedWithAdressOIB>
  <DomainObject.Predmet.StrankaListNazivFormated>
    <izvorni_sadrzaj>
      <item>IMPULS-SPORT, društvo s ograničenom odgovornošću za trgovinu</item>
    </izvorni_sadrzaj>
    <derivirana_varijabla naziv="DomainObject.Predmet.StrankaListNazivFormated_1">
      <item>IMPULS-SPORT, društvo s ograničenom odgovornošću za trgovinu</item>
    </derivirana_varijabla>
  </DomainObject.Predmet.StrankaListNazivFormated>
  <DomainObject.Predmet.StrankaListNazivFormatedOIB>
    <izvorni_sadrzaj>
      <item>IMPULS-SPORT, društvo s ograničenom odgovornošću za trgovinu, OIB 21407934409</item>
    </izvorni_sadrzaj>
    <derivirana_varijabla naziv="DomainObject.Predmet.StrankaListNazivFormatedOIB_1">
      <item>IMPULS-SPORT, društvo s ograničenom odgovornošću za trgovinu, OIB 21407934409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IMPULS-SPORT, društvo s ograničenom odgovornošću za trgovinu</izvorni_sadrzaj>
    <derivirana_varijabla naziv="DomainObject.Predmet.StrankaIDrugi_1">IMPULS-SPORT,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IMPULS-SPORT, društvo s ograničenom odgovornošću za trgovinu, OIB 21407934409, Ulica Fra.Rajmonda Rudeža 1, 21260 Imotski</izvorni_sadrzaj>
    <derivirana_varijabla naziv="DomainObject.Predmet.StrankaIDrugiAdressOIB_1">IMPULS-SPORT, društvo s ograničenom odgovornošću za trgovinu, OIB 21407934409, Ulica Fra.Rajmonda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IMPULS-SPORT, društvo s ograničenom odgovornošću za trgovinu</item>
    </izvorni_sadrzaj>
    <derivirana_varijabla naziv="DomainObject.Predmet.SudioniciListNaziv_1">
      <item>IMPULS-SPORT, društvo s ograničenom odgovornošću za trgovinu</item>
    </derivirana_varijabla>
  </DomainObject.Predmet.SudioniciListNaziv>
  <DomainObject.Predmet.SudioniciListAdressOIB>
    <izvorni_sadrzaj>
      <item>IMPULS-SPORT, društvo s ograničenom odgovornošću za trgovinu, OIB 21407934409, Ulica Fra.Rajmonda Rudeža 1,21260 Imotski</item>
    </izvorni_sadrzaj>
    <derivirana_varijabla naziv="DomainObject.Predmet.SudioniciListAdressOIB_1">
      <item>IMPULS-SPORT, društvo s ograničenom odgovornošću za trgovinu, OIB 21407934409, Ulica Fra.Rajmonda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21407934409</item>
    </izvorni_sadrzaj>
    <derivirana_varijabla naziv="DomainObject.Predmet.SudioniciListNazivOIB_1">
      <item>, OIB 21407934409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01CCA-38C2-4D53-A370-150ADEE7A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1082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2018-09-05T09:47:00Z</dcterms:created>
  <dc:creator>Srđan Gavranić</dc:creator>
  <cp:lastModifiedBy>Katarina Franković</cp:lastModifiedBy>
  <cp:lastPrinted>2018-09-05T09:47:00Z</cp:lastPrinted>
  <dcterms:modified xmlns:xsi="http://www.w3.org/2001/XMLSchema-instance" xsi:type="dcterms:W3CDTF">2018-09-05T09:48:00Z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13 - 17.docx)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