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D439D8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C045E">
              <w:rPr>
                <w:noProof/>
              </w:rPr>
              <w:t>1</w:t>
            </w:r>
            <w:r w:rsidR="00D439D8">
              <w:rPr>
                <w:noProof/>
              </w:rPr>
              <w:t>7</w:t>
            </w:r>
            <w:r w:rsidR="0043177D">
              <w:rPr>
                <w:noProof/>
              </w:rPr>
              <w:t>3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D439D8">
              <w:rPr>
                <w:noProof/>
              </w:rPr>
              <w:t>8</w:t>
            </w:r>
          </w:p>
        </w:tc>
      </w:tr>
    </w:tbl>
    <w:p w:rsidRPr="00F10594" w:rsidR="007108CB" w:rsidP="00135B11" w:rsidRDefault="007108CB" w14:paraId="0ef5807" w14:textId="0ef5807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D439D8" w:rsidR="00D439D8">
        <w:t xml:space="preserve">JELOVNIK 99 j.d.o.o., OIB: 87630370456, Komiža, Svetog </w:t>
      </w:r>
      <w:proofErr w:type="spellStart"/>
      <w:r w:rsidRPr="00D439D8" w:rsidR="00D439D8">
        <w:t>Mikule</w:t>
      </w:r>
      <w:proofErr w:type="spellEnd"/>
      <w:r w:rsidRPr="00D439D8" w:rsidR="00D439D8">
        <w:t xml:space="preserve"> Riva 11</w:t>
      </w:r>
      <w:r w:rsidR="001C6440">
        <w:t>,</w:t>
      </w:r>
      <w:r w:rsidR="00E25E3D">
        <w:t xml:space="preserve"> </w:t>
      </w:r>
      <w:r w:rsidR="00173DE6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D439D8" w:rsidR="00D439D8">
        <w:t xml:space="preserve">JELOVNIK 99 j.d.o.o., OIB: 87630370456, Komiža, Svetog </w:t>
      </w:r>
      <w:proofErr w:type="spellStart"/>
      <w:r w:rsidRPr="00D439D8" w:rsidR="00D439D8">
        <w:t>Mikule</w:t>
      </w:r>
      <w:proofErr w:type="spellEnd"/>
      <w:r w:rsidRPr="00D439D8" w:rsidR="00D439D8">
        <w:t xml:space="preserve"> Riva 11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D439D8">
        <w:t>27. ožujka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D439D8">
        <w:t>65.502,23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173DE6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086118" w:rsidP="0094096C" w:rsidRDefault="007108CB">
      <w:pPr>
        <w:ind w:left="6372"/>
        <w:jc w:val="center"/>
      </w:pPr>
      <w:r>
        <w:t>Ana Golub Gruić</w:t>
      </w:r>
      <w:r w:rsidR="00086118">
        <w:t>, v.r.</w:t>
      </w:r>
    </w:p>
    <w:p w:rsidR="00086118" w:rsidP="008832A6" w:rsidRDefault="00086118">
      <w:pPr>
        <w:jc w:val="right"/>
      </w:pPr>
      <w:r>
        <w:t>za točnost otpravka – ovlašteni službenik</w:t>
      </w:r>
    </w:p>
    <w:p w:rsidR="00086118" w:rsidP="008832A6" w:rsidRDefault="00086118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sectPr w:rsidR="00086118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05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86118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73DE6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05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St-173/2019</izvorni_sadrzaj>
    <derivirana_varijabla naziv="DomainObject.Predmet.OznakaBroj_1">St-173/2019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JELOVNIK 99 jednostavno društvo s ograničenom odgovornošću za ugostiteljstvo</izvorni_sadrzaj>
    <derivirana_varijabla naziv="DomainObject.Predmet.ProtustrankaFormated_1">  JELOVNIK 99 jednostavno društvo s ograničenom odgovornošću za ugostiteljstvo</derivirana_varijabla>
  </DomainObject.Predmet.ProtustrankaFormated>
  <DomainObject.Predmet.ProtustrankaFormatedOIB>
    <izvorni_sadrzaj>  JELOVNIK 99 jednostavno društvo s ograničenom odgovornošću za ugostiteljstvo, OIB 87630370456</izvorni_sadrzaj>
    <derivirana_varijabla naziv="DomainObject.Predmet.ProtustrankaFormatedOIB_1">  JELOVNIK 99 jednostavno društvo s ograničenom odgovornošću za ugostiteljstvo, OIB 87630370456</derivirana_varijabla>
  </DomainObject.Predmet.ProtustrankaFormatedOIB>
  <DomainObject.Predmet.ProtustrankaFormatedWithAdress>
    <izvorni_sadrzaj> JELOVNIK 99 jednostavno društvo s ograničenom odgovornošću za ugostiteljstvo, Svetog Mikule Riva 11, 21485 Komiža</izvorni_sadrzaj>
    <derivirana_varijabla naziv="DomainObject.Predmet.ProtustrankaFormatedWithAdress_1"> JELOVNIK 99 jednostavno društvo s ograničenom odgovornošću za ugostiteljstvo, Svetog Mikule Riva 11, 21485 Komiža</derivirana_varijabla>
  </DomainObject.Predmet.ProtustrankaFormatedWithAdress>
  <DomainObject.Predmet.ProtustrankaFormatedWithAdressOIB>
    <izvorni_sadrzaj> JELOVNIK 99 jednostavno društvo s ograničenom odgovornošću za ugostiteljstvo, OIB 87630370456, Svetog Mikule Riva 11, 21485 Komiža</izvorni_sadrzaj>
    <derivirana_varijabla naziv="DomainObject.Predmet.ProtustrankaFormatedWithAdressOIB_1"> JELOVNIK 99 jednostavno društvo s ograničenom odgovornošću za ugostiteljstvo, OIB 87630370456, Svetog Mikule Riva 11, 21485 Komiža</derivirana_varijabla>
  </DomainObject.Predmet.ProtustrankaFormatedWithAdressOIB>
  <DomainObject.Predmet.ProtustrankaWithAdress>
    <izvorni_sadrzaj>JELOVNIK 99 jednostavno društvo s ograničenom odgovornošću za ugostiteljstvo Svetog Mikule Riva 11, 21485 Komiža</izvorni_sadrzaj>
    <derivirana_varijabla naziv="DomainObject.Predmet.ProtustrankaWithAdress_1">JELOVNIK 99 jednostavno društvo s ograničenom odgovornošću za ugostiteljstvo Svetog Mikule Riva 11, 21485 Komiža</derivirana_varijabla>
  </DomainObject.Predmet.ProtustrankaWithAdress>
  <DomainObject.Predmet.ProtustrankaWithAdressOIB>
    <izvorni_sadrzaj>JELOVNIK 99 jednostavno društvo s ograničenom odgovornošću za ugostiteljstvo, OIB 87630370456, Svetog Mikule Riva 11, 21485 Komiža</izvorni_sadrzaj>
    <derivirana_varijabla naziv="DomainObject.Predmet.ProtustrankaWithAdressOIB_1">JELOVNIK 99 jednostavno društvo s ograničenom odgovornošću za ugostiteljstvo, OIB 87630370456, Svetog Mikule Riva 11, 21485 Komiža</derivirana_varijabla>
  </DomainObject.Predmet.ProtustrankaWithAdressOIB>
  <DomainObject.Predmet.ProtustrankaNazivFormated>
    <izvorni_sadrzaj>JELOVNIK 99 jednostavno društvo s ograničenom odgovornošću za ugostiteljstvo</izvorni_sadrzaj>
    <derivirana_varijabla naziv="DomainObject.Predmet.ProtustrankaNazivFormated_1">JELOVNIK 99 jednostavno društvo s ograničenom odgovornošću za ugostiteljstvo</derivirana_varijabla>
  </DomainObject.Predmet.ProtustrankaNazivFormated>
  <DomainObject.Predmet.ProtustrankaNazivFormatedOIB>
    <izvorni_sadrzaj>JELOVNIK 99 jednostavno društvo s ograničenom odgovornošću za ugostiteljstvo, OIB 87630370456</izvorni_sadrzaj>
    <derivirana_varijabla naziv="DomainObject.Predmet.ProtustrankaNazivFormatedOIB_1">JELOVNIK 99 jednostavno društvo s ograničenom odgovornošću za ugostiteljstvo, OIB 87630370456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65502.23</izvorni_sadrzaj>
    <derivirana_varijabla naziv="DomainObject.Predmet.TrenutnaVrijednost_1">65502.23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JELOVNIK 99 jednostavno društvo s ograničenom odgovornošću za ugostiteljstvo</item>
    </izvorni_sadrzaj>
    <derivirana_varijabla naziv="DomainObject.Predmet.ProtuStrankaListFormated_1">
      <item>JELOVNIK 99 jednostavno društvo s ograničenom odgovornošću za ugostiteljstvo</item>
    </derivirana_varijabla>
  </DomainObject.Predmet.ProtuStrankaListFormated>
  <DomainObject.Predmet.ProtuStrankaListFormatedOIB>
    <izvorni_sadrzaj>
      <item>JELOVNIK 99 jednostavno društvo s ograničenom odgovornošću za ugostiteljstvo, OIB 87630370456</item>
    </izvorni_sadrzaj>
    <derivirana_varijabla naziv="DomainObject.Predmet.ProtuStrankaListFormatedOIB_1">
      <item>JELOVNIK 99 jednostavno društvo s ograničenom odgovornošću za ugostiteljstvo, OIB 87630370456</item>
    </derivirana_varijabla>
  </DomainObject.Predmet.ProtuStrankaListFormatedOIB>
  <DomainObject.Predmet.ProtuStrankaListFormatedWithAdress>
    <izvorni_sadrzaj>
      <item>JELOVNIK 99 jednostavno društvo s ograničenom odgovornošću za ugostiteljstvo, Svetog Mikule Riva 11, 21485 Komiža</item>
    </izvorni_sadrzaj>
    <derivirana_varijabla naziv="DomainObject.Predmet.ProtuStrankaListFormatedWithAdress_1">
      <item>JELOVNIK 99 jednostavno društvo s ograničenom odgovornošću za ugostiteljstvo, Svetog Mikule Riva 11, 21485 Komiža</item>
    </derivirana_varijabla>
  </DomainObject.Predmet.ProtuStrankaListFormatedWithAdress>
  <DomainObject.Predmet.ProtuStrankaListFormatedWithAdressOIB>
    <izvorni_sadrzaj>
      <item>JELOVNIK 99 jednostavno društvo s ograničenom odgovornošću za ugostiteljstvo, OIB 87630370456, Svetog Mikule Riva 11, 21485 Komiža</item>
    </izvorni_sadrzaj>
    <derivirana_varijabla naziv="DomainObject.Predmet.ProtuStrankaListFormatedWithAdressOIB_1">
      <item>JELOVNIK 99 jednostavno društvo s ograničenom odgovornošću za ugostiteljstvo, OIB 87630370456, Svetog Mikule Riva 11, 21485 Komiža</item>
    </derivirana_varijabla>
  </DomainObject.Predmet.ProtuStrankaListFormatedWithAdressOIB>
  <DomainObject.Predmet.ProtuStrankaListNazivFormated>
    <izvorni_sadrzaj>
      <item>JELOVNIK 99 jednostavno društvo s ograničenom odgovornošću za ugostiteljstvo</item>
    </izvorni_sadrzaj>
    <derivirana_varijabla naziv="DomainObject.Predmet.ProtuStrankaListNazivFormated_1">
      <item>JELOVNIK 99 jednostavno društvo s ograničenom odgovornošću za ugostiteljstvo</item>
    </derivirana_varijabla>
  </DomainObject.Predmet.ProtuStrankaListNazivFormated>
  <DomainObject.Predmet.ProtuStrankaListNazivFormatedOIB>
    <izvorni_sadrzaj>
      <item>JELOVNIK 99 jednostavno društvo s ograničenom odgovornošću za ugostiteljstvo, OIB 87630370456</item>
    </izvorni_sadrzaj>
    <derivirana_varijabla naziv="DomainObject.Predmet.ProtuStrankaListNazivFormatedOIB_1">
      <item>JELOVNIK 99 jednostavno društvo s ograničenom odgovornošću za ugostiteljstvo, OIB 87630370456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JELOVNIK 99 jednostavno društvo s ograničenom odgovornošću za ugostiteljstvo</izvorni_sadrzaj>
    <derivirana_varijabla naziv="DomainObject.Predmet.ProtustrankaIDrugi_1">JELOVNIK 99 jednostavno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JELOVNIK 99 jednostavno društvo s ograničenom odgovornošću za ugostiteljstvo, OIB 87630370456, Svetog Mikule Riva 11, 21485 Komiža</izvorni_sadrzaj>
    <derivirana_varijabla naziv="DomainObject.Predmet.ProtustrankaIDrugiAdressOIB_1">JELOVNIK 99 jednostavno društvo s ograničenom odgovornošću za ugostiteljstvo, OIB 87630370456, Svetog Mikule Riva 11,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JELOVNIK 99 jednostavno društvo s ograničenom odgovornošću za ugostiteljstvo</item>
      <item>FINANCIJSKA AGENCIJA, RC SPLIT</item>
    </izvorni_sadrzaj>
    <derivirana_varijabla naziv="DomainObject.Predmet.SudioniciListNaziv_1">
      <item>JELOVNIK 99 jednostavno društvo s ograničenom odgovornošću za ugostiteljstvo</item>
      <item>FINANCIJSKA AGENCIJA, RC SPLIT</item>
    </derivirana_varijabla>
  </DomainObject.Predmet.SudioniciListNaziv>
  <DomainObject.Predmet.SudioniciListAdressOIB>
    <izvorni_sadrzaj>
      <item>JELOVNIK 99 jednostavno društvo s ograničenom odgovornošću za ugostiteljstvo, OIB 87630370456, Svetog Mikule Riva 11,21485 Komiža</item>
      <item>FINANCIJSKA AGENCIJA, RC SPLIT, OIB 85821130368, Mažuranićevo šetalište 24 b,21000 Split</item>
    </izvorni_sadrzaj>
    <derivirana_varijabla naziv="DomainObject.Predmet.SudioniciListAdressOIB_1">
      <item>JELOVNIK 99 jednostavno društvo s ograničenom odgovornošću za ugostiteljstvo, OIB 87630370456, Svetog Mikule Riva 11,21485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87630370456</item>
      <item>, OIB 85821130368</item>
    </izvorni_sadrzaj>
    <derivirana_varijabla naziv="DomainObject.Predmet.SudioniciListNazivOIB_1">
      <item>, OIB 87630370456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6415B9-F6AB-4052-9152-02E19B17504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323</properties:Words>
  <properties:Characters>1837</properties:Characters>
  <properties:Lines>44</properties:Lines>
  <properties:Paragraphs>15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2019-04-03T13:04:00Z</cp:lastPrinted>
  <dcterms:modified xmlns:xsi="http://www.w3.org/2001/XMLSchema-instance" xsi:type="dcterms:W3CDTF">2019-09-30T08:15:00Z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(St-173-2019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