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128aa" w14:paraId="16128a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E733D1">
        <w:rPr>
          <w:rFonts w:hAnsi="Times New Roman" w:ascii="Times New Roman"/>
          <w:szCs w:val="24"/>
        </w:rPr>
        <w:t>3200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 xml:space="preserve">dužnikom </w:t>
      </w:r>
      <w:r w:rsidR="00E733D1" w:rsidRPr="008B4ECC">
        <w:rPr>
          <w:rFonts w:hAnsi="Times New Roman" w:ascii="Times New Roman"/>
          <w:szCs w:val="24"/>
        </w:rPr>
        <w:t>PREMIUM NAUTIKA RENT d.o.o.</w:t>
      </w:r>
      <w:r w:rsidR="00E733D1">
        <w:rPr>
          <w:rFonts w:hAnsi="Times New Roman" w:ascii="Times New Roman"/>
          <w:szCs w:val="24"/>
        </w:rPr>
        <w:t xml:space="preserve"> za usluge, Zagreb (Grad Zagreb),</w:t>
      </w:r>
      <w:r w:rsidR="00E733D1" w:rsidRPr="004D3A78">
        <w:rPr>
          <w:rFonts w:hAnsi="Times New Roman" w:ascii="Times New Roman"/>
          <w:szCs w:val="24"/>
        </w:rPr>
        <w:t xml:space="preserve"> </w:t>
      </w:r>
      <w:r w:rsidR="00E733D1">
        <w:rPr>
          <w:rFonts w:hAnsi="Times New Roman" w:ascii="Times New Roman"/>
          <w:szCs w:val="24"/>
        </w:rPr>
        <w:t xml:space="preserve">Čulinečka cesta 269, </w:t>
      </w:r>
      <w:r w:rsidR="00E733D1" w:rsidRPr="004D3A78">
        <w:rPr>
          <w:rFonts w:hAnsi="Times New Roman" w:ascii="Times New Roman"/>
          <w:szCs w:val="24"/>
        </w:rPr>
        <w:t>OIB:</w:t>
      </w:r>
      <w:r w:rsidR="00E733D1">
        <w:rPr>
          <w:rFonts w:hAnsi="Times New Roman" w:ascii="Times New Roman"/>
          <w:szCs w:val="24"/>
        </w:rPr>
        <w:t xml:space="preserve"> </w:t>
      </w:r>
      <w:r w:rsidR="00E733D1" w:rsidRPr="008B4ECC">
        <w:rPr>
          <w:rFonts w:hAnsi="Times New Roman" w:ascii="Times New Roman"/>
          <w:szCs w:val="24"/>
        </w:rPr>
        <w:t>23950936595</w:t>
      </w:r>
      <w:r w:rsidR="005F5768">
        <w:rPr>
          <w:rFonts w:hAnsi="Times New Roman" w:ascii="Times New Roman"/>
          <w:szCs w:val="24"/>
        </w:rPr>
        <w:t xml:space="preserve">,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0719F9">
        <w:rPr>
          <w:rFonts w:hAnsi="Times New Roman" w:ascii="Times New Roman"/>
          <w:szCs w:val="24"/>
        </w:rPr>
        <w:t>4.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 xml:space="preserve">Pokreće se skraćeni stečajni postupak nad dužnikom </w:t>
      </w:r>
      <w:r w:rsidR="00E733D1" w:rsidRPr="008B4ECC">
        <w:rPr>
          <w:rFonts w:hAnsi="Times New Roman" w:ascii="Times New Roman"/>
          <w:szCs w:val="24"/>
        </w:rPr>
        <w:t>PREMIUM NAUTIKA RENT d.o.o.</w:t>
      </w:r>
      <w:r w:rsidR="00E733D1">
        <w:rPr>
          <w:rFonts w:hAnsi="Times New Roman" w:ascii="Times New Roman"/>
          <w:szCs w:val="24"/>
        </w:rPr>
        <w:t xml:space="preserve"> za usluge, Zagreb (Grad Zagreb),</w:t>
      </w:r>
      <w:r w:rsidR="00E733D1" w:rsidRPr="004D3A78">
        <w:rPr>
          <w:rFonts w:hAnsi="Times New Roman" w:ascii="Times New Roman"/>
          <w:szCs w:val="24"/>
        </w:rPr>
        <w:t xml:space="preserve"> </w:t>
      </w:r>
      <w:r w:rsidR="00E733D1">
        <w:rPr>
          <w:rFonts w:hAnsi="Times New Roman" w:ascii="Times New Roman"/>
          <w:szCs w:val="24"/>
        </w:rPr>
        <w:t xml:space="preserve">Čulinečka cesta 269, </w:t>
      </w:r>
      <w:r w:rsidR="00E733D1" w:rsidRPr="004D3A78">
        <w:rPr>
          <w:rFonts w:hAnsi="Times New Roman" w:ascii="Times New Roman"/>
          <w:szCs w:val="24"/>
        </w:rPr>
        <w:t>OIB:</w:t>
      </w:r>
      <w:r w:rsidR="00E733D1">
        <w:rPr>
          <w:rFonts w:hAnsi="Times New Roman" w:ascii="Times New Roman"/>
          <w:szCs w:val="24"/>
        </w:rPr>
        <w:t xml:space="preserve"> </w:t>
      </w:r>
      <w:r w:rsidR="00E733D1" w:rsidRPr="008B4ECC">
        <w:rPr>
          <w:rFonts w:hAnsi="Times New Roman" w:ascii="Times New Roman"/>
          <w:szCs w:val="24"/>
        </w:rPr>
        <w:t>23950936595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E733D1">
        <w:rPr>
          <w:rFonts w:hAnsi="Times New Roman" w:ascii="Times New Roman"/>
        </w:rPr>
        <w:t>2.312.764,76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844609">
        <w:rPr>
          <w:rFonts w:hAnsi="Times New Roman" w:ascii="Times New Roman"/>
        </w:rPr>
        <w:t>sudskog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27631B" w:rsidP="00795DC6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U Zagrebu </w:t>
      </w:r>
      <w:r w:rsidR="000719F9">
        <w:rPr>
          <w:rFonts w:hAnsi="Times New Roman" w:ascii="Times New Roman"/>
          <w:szCs w:val="24"/>
        </w:rPr>
        <w:t>4.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A81AA1" w:rsidR="00A81AA1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C4C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722BE"/>
    <w:rsid w:val="00177AF5"/>
    <w:rsid w:val="0018550F"/>
    <w:rsid w:val="001954D8"/>
    <w:rsid w:val="001A5750"/>
    <w:rsid w:val="001C0EEB"/>
    <w:rsid w:val="001F6390"/>
    <w:rsid w:val="00235D86"/>
    <w:rsid w:val="00253A2E"/>
    <w:rsid w:val="0027631B"/>
    <w:rsid w:val="00290720"/>
    <w:rsid w:val="002A12F8"/>
    <w:rsid w:val="002A1FCA"/>
    <w:rsid w:val="002A7ADF"/>
    <w:rsid w:val="002B510A"/>
    <w:rsid w:val="002C1FF0"/>
    <w:rsid w:val="002F3BE5"/>
    <w:rsid w:val="00305C99"/>
    <w:rsid w:val="00312FD0"/>
    <w:rsid w:val="00314FF2"/>
    <w:rsid w:val="003B48E3"/>
    <w:rsid w:val="003B6619"/>
    <w:rsid w:val="003C11D9"/>
    <w:rsid w:val="003E2172"/>
    <w:rsid w:val="003E7D20"/>
    <w:rsid w:val="003F2C82"/>
    <w:rsid w:val="003F72FA"/>
    <w:rsid w:val="00400252"/>
    <w:rsid w:val="0042500A"/>
    <w:rsid w:val="004749B4"/>
    <w:rsid w:val="004A06A9"/>
    <w:rsid w:val="004D3224"/>
    <w:rsid w:val="004E4053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F5768"/>
    <w:rsid w:val="00624906"/>
    <w:rsid w:val="00624974"/>
    <w:rsid w:val="006300BC"/>
    <w:rsid w:val="0067382F"/>
    <w:rsid w:val="00686B28"/>
    <w:rsid w:val="006F08F3"/>
    <w:rsid w:val="00712F20"/>
    <w:rsid w:val="007269DC"/>
    <w:rsid w:val="0075240F"/>
    <w:rsid w:val="0075530C"/>
    <w:rsid w:val="00774920"/>
    <w:rsid w:val="00795DC6"/>
    <w:rsid w:val="007C1CE1"/>
    <w:rsid w:val="007C2523"/>
    <w:rsid w:val="007F1B5B"/>
    <w:rsid w:val="00820E13"/>
    <w:rsid w:val="00844609"/>
    <w:rsid w:val="00847E89"/>
    <w:rsid w:val="0086140E"/>
    <w:rsid w:val="00863EAF"/>
    <w:rsid w:val="0087224D"/>
    <w:rsid w:val="00895B77"/>
    <w:rsid w:val="008D3442"/>
    <w:rsid w:val="008D630A"/>
    <w:rsid w:val="008E1B3D"/>
    <w:rsid w:val="008E70FD"/>
    <w:rsid w:val="00904F4A"/>
    <w:rsid w:val="00932300"/>
    <w:rsid w:val="00956F78"/>
    <w:rsid w:val="009610B6"/>
    <w:rsid w:val="009804E3"/>
    <w:rsid w:val="009943C9"/>
    <w:rsid w:val="009A55D3"/>
    <w:rsid w:val="009B1A7D"/>
    <w:rsid w:val="009C21E3"/>
    <w:rsid w:val="009C2BFC"/>
    <w:rsid w:val="009C707D"/>
    <w:rsid w:val="00A44577"/>
    <w:rsid w:val="00A460CA"/>
    <w:rsid w:val="00A611F4"/>
    <w:rsid w:val="00A81AA1"/>
    <w:rsid w:val="00AC1E3D"/>
    <w:rsid w:val="00AE50E7"/>
    <w:rsid w:val="00AF0D87"/>
    <w:rsid w:val="00AF296F"/>
    <w:rsid w:val="00B85224"/>
    <w:rsid w:val="00B96794"/>
    <w:rsid w:val="00BA2017"/>
    <w:rsid w:val="00BC18C1"/>
    <w:rsid w:val="00BD1DD4"/>
    <w:rsid w:val="00BE095E"/>
    <w:rsid w:val="00BF35B4"/>
    <w:rsid w:val="00BF77F5"/>
    <w:rsid w:val="00BF7FC3"/>
    <w:rsid w:val="00C00F04"/>
    <w:rsid w:val="00C139F3"/>
    <w:rsid w:val="00C617A4"/>
    <w:rsid w:val="00C62249"/>
    <w:rsid w:val="00CB215E"/>
    <w:rsid w:val="00CB56ED"/>
    <w:rsid w:val="00CC5E3E"/>
    <w:rsid w:val="00CE34B4"/>
    <w:rsid w:val="00D02C7C"/>
    <w:rsid w:val="00D037F4"/>
    <w:rsid w:val="00D204AA"/>
    <w:rsid w:val="00D335D4"/>
    <w:rsid w:val="00D47887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E79FF"/>
    <w:rsid w:val="00F364AC"/>
    <w:rsid w:val="00F556C4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1AA1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1AA1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1AA1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1AA1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A81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1AA1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1AA1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1AA1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1AA1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3200</izvorni_sadrzaj>
    <derivirana_varijabla naziv="DomainObject.Predmet.Broj_1">3200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St-3200/2015</izvorni_sadrzaj>
    <derivirana_varijabla naziv="DomainObject.Predmet.OznakaBroj_1">St-3200/2015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PREMIUM NAUTIKA RENT d.o.o. zastupanog po punomoćniku Marijan Zrinušić</izvorni_sadrzaj>
    <derivirana_varijabla naziv="DomainObject.Predmet.ProtustrankaFormated_1">  PREMIUM NAUTIKA RENT d.o.o. zastupanog po punomoćniku Marijan Zrinušić</derivirana_varijabla>
  </DomainObject.Predmet.ProtustrankaFormated>
  <DomainObject.Predmet.ProtustrankaFormatedOIB>
    <izvorni_sadrzaj>  PREMIUM NAUTIKA RENT d.o.o., OIB 23950936595 zastupanog po punomoćniku Marijan Zrinušić</izvorni_sadrzaj>
    <derivirana_varijabla naziv="DomainObject.Predmet.ProtustrankaFormatedOIB_1">  PREMIUM NAUTIKA RENT d.o.o., OIB 23950936595 zastupanog po punomoćniku Marijan Zrinušić</derivirana_varijabla>
  </DomainObject.Predmet.ProtustrankaFormatedOIB>
  <DomainObject.Predmet.ProtustrankaFormatedWithAdress>
    <izvorni_sadrzaj> PREMIUM NAUTIKA RENT d.o.o., Čulinečka cesta 269, 10000 Zagreb zastupanog po punomoćniku Marijan Zrinušić</izvorni_sadrzaj>
    <derivirana_varijabla naziv="DomainObject.Predmet.ProtustrankaFormatedWithAdress_1"> PREMIUM NAUTIKA RENT d.o.o., Čulinečka cesta 269, 10000 Zagreb zastupanog po punomoćniku Marijan Zrinušić</derivirana_varijabla>
  </DomainObject.Predmet.ProtustrankaFormatedWithAdress>
  <DomainObject.Predmet.ProtustrankaFormatedWithAdressOIB>
    <izvorni_sadrzaj> PREMIUM NAUTIKA RENT d.o.o., OIB 23950936595, Čulinečka cesta 269, 10000 Zagreb zastupanog po punomoćniku Marijan Zrinušić</izvorni_sadrzaj>
    <derivirana_varijabla naziv="DomainObject.Predmet.ProtustrankaFormatedWithAdressOIB_1"> PREMIUM NAUTIKA RENT d.o.o., OIB 23950936595, Čulinečka cesta 269, 10000 Zagreb zastupanog po punomoćniku Marijan Zrinušić</derivirana_varijabla>
  </DomainObject.Predmet.ProtustrankaFormatedWithAdressOIB>
  <DomainObject.Predmet.ProtustrankaWithAdress>
    <izvorni_sadrzaj>PREMIUM NAUTIKA RENT d.o.o. Čulinečka cesta 269, 10000 Zagreb</izvorni_sadrzaj>
    <derivirana_varijabla naziv="DomainObject.Predmet.ProtustrankaWithAdress_1">PREMIUM NAUTIKA RENT d.o.o. Čulinečka cesta 269, 10000 Zagreb</derivirana_varijabla>
  </DomainObject.Predmet.ProtustrankaWithAdress>
  <DomainObject.Predmet.ProtustrankaWithAdressOIB>
    <izvorni_sadrzaj>PREMIUM NAUTIKA RENT d.o.o., OIB 23950936595, Čulinečka cesta 269, 10000 Zagreb</izvorni_sadrzaj>
    <derivirana_varijabla naziv="DomainObject.Predmet.ProtustrankaWithAdressOIB_1">PREMIUM NAUTIKA RENT d.o.o., OIB 23950936595, Čulinečka cesta 269, 10000 Zagreb</derivirana_varijabla>
  </DomainObject.Predmet.ProtustrankaWithAdressOIB>
  <DomainObject.Predmet.ProtustrankaNazivFormated>
    <izvorni_sadrzaj>PREMIUM NAUTIKA RENT d.o.o.</izvorni_sadrzaj>
    <derivirana_varijabla naziv="DomainObject.Predmet.ProtustrankaNazivFormated_1">PREMIUM NAUTIKA RENT d.o.o.</derivirana_varijabla>
  </DomainObject.Predmet.ProtustrankaNazivFormated>
  <DomainObject.Predmet.ProtustrankaNazivFormatedOIB>
    <izvorni_sadrzaj>PREMIUM NAUTIKA RENT d.o.o., OIB 23950936595</izvorni_sadrzaj>
    <derivirana_varijabla naziv="DomainObject.Predmet.ProtustrankaNazivFormatedOIB_1">PREMIUM NAUTIKA RENT d.o.o., OIB 23950936595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PREMIUM NAUTIKA RENT d.o.o. zastupanog po punomoćniku Marijan Zrinušić</item>
    </izvorni_sadrzaj>
    <derivirana_varijabla naziv="DomainObject.Predmet.ProtuStrankaListFormated_1">
      <item>PREMIUM NAUTIKA RENT d.o.o. zastupanog po punomoćniku Marijan Zrinušić</item>
    </derivirana_varijabla>
  </DomainObject.Predmet.ProtuStrankaListFormated>
  <DomainObject.Predmet.ProtuStrankaListFormatedOIB>
    <izvorni_sadrzaj>
      <item>PREMIUM NAUTIKA RENT d.o.o., OIB 23950936595 zastupanog po punomoćniku Marijan Zrinušić</item>
    </izvorni_sadrzaj>
    <derivirana_varijabla naziv="DomainObject.Predmet.ProtuStrankaListFormatedOIB_1">
      <item>PREMIUM NAUTIKA RENT d.o.o., OIB 23950936595 zastupanog po punomoćniku Marijan Zrinušić</item>
    </derivirana_varijabla>
  </DomainObject.Predmet.ProtuStrankaListFormatedOIB>
  <DomainObject.Predmet.ProtuStrankaListFormatedWithAdress>
    <izvorni_sadrzaj>
      <item>PREMIUM NAUTIKA RENT d.o.o., Čulinečka cesta 269, 10000 Zagreb zastupanog po punomoćniku Marijan Zrinušić</item>
    </izvorni_sadrzaj>
    <derivirana_varijabla naziv="DomainObject.Predmet.ProtuStrankaListFormatedWithAdress_1">
      <item>PREMIUM NAUTIKA RENT d.o.o., Čulinečka cesta 269, 10000 Zagreb zastupanog po punomoćniku Marijan Zrinušić</item>
    </derivirana_varijabla>
  </DomainObject.Predmet.ProtuStrankaListFormatedWithAdress>
  <DomainObject.Predmet.ProtuStrankaListFormatedWithAdressOIB>
    <izvorni_sadrzaj>
      <item>PREMIUM NAUTIKA RENT d.o.o., OIB 23950936595, Čulinečka cesta 269, 10000 Zagreb zastupanog po punomoćniku Marijan Zrinušić</item>
    </izvorni_sadrzaj>
    <derivirana_varijabla naziv="DomainObject.Predmet.ProtuStrankaListFormatedWithAdressOIB_1">
      <item>PREMIUM NAUTIKA RENT d.o.o., OIB 23950936595, Čulinečka cesta 269, 10000 Zagreb zastupanog po punomoćniku Marijan Zrinušić</item>
    </derivirana_varijabla>
  </DomainObject.Predmet.ProtuStrankaListFormatedWithAdressOIB>
  <DomainObject.Predmet.ProtuStrankaListNazivFormated>
    <izvorni_sadrzaj>
      <item>PREMIUM NAUTIKA RENT d.o.o.</item>
    </izvorni_sadrzaj>
    <derivirana_varijabla naziv="DomainObject.Predmet.ProtuStrankaListNazivFormated_1">
      <item>PREMIUM NAUTIKA RENT d.o.o.</item>
    </derivirana_varijabla>
  </DomainObject.Predmet.ProtuStrankaListNazivFormated>
  <DomainObject.Predmet.ProtuStrankaListNazivFormatedOIB>
    <izvorni_sadrzaj>
      <item>PREMIUM NAUTIKA RENT d.o.o., OIB 23950936595</item>
    </izvorni_sadrzaj>
    <derivirana_varijabla naziv="DomainObject.Predmet.ProtuStrankaListNazivFormatedOIB_1">
      <item>PREMIUM NAUTIKA RENT d.o.o., OIB 23950936595</item>
    </derivirana_varijabla>
  </DomainObject.Predmet.ProtuStrankaListNazivFormatedOIB>
  <DomainObject.Predmet.OstaliListFormated>
    <izvorni_sadrzaj>
      <item>Marijan Zrinušić punomoćnik sudionika u postupku PREMIUM NAUTIKA RENT d.o.o.</item>
    </izvorni_sadrzaj>
    <derivirana_varijabla naziv="DomainObject.Predmet.OstaliListFormated_1">
      <item>Marijan Zrinušić punomoćnik sudionika u postupku PREMIUM NAUTIKA RENT d.o.o.</item>
    </derivirana_varijabla>
  </DomainObject.Predmet.OstaliListFormated>
  <DomainObject.Predmet.OstaliListFormatedOIB>
    <izvorni_sadrzaj>
      <item>Marijan Zrinušić, OIB 64967874884 punomoćnik sudionika u postupku PREMIUM NAUTIKA RENT d.o.o.</item>
    </izvorni_sadrzaj>
    <derivirana_varijabla naziv="DomainObject.Predmet.OstaliListFormatedOIB_1">
      <item>Marijan Zrinušić, OIB 64967874884 punomoćnik sudionika u postupku PREMIUM NAUTIKA RENT d.o.o.</item>
    </derivirana_varijabla>
  </DomainObject.Predmet.OstaliListFormatedOIB>
  <DomainObject.Predmet.OstaliListFormatedWithAdress>
    <izvorni_sadrzaj>
      <item>Marijan Zrinušić, Horvaćanska Cesta 160, 10000 Zagreb punomoćnik sudionika u postupku PREMIUM NAUTIKA RENT d.o.o.</item>
    </izvorni_sadrzaj>
    <derivirana_varijabla naziv="DomainObject.Predmet.OstaliListFormatedWithAdress_1">
      <item>Marijan Zrinušić, Horvaćanska Cesta 160, 10000 Zagreb punomoćnik sudionika u postupku PREMIUM NAUTIKA RENT d.o.o.</item>
    </derivirana_varijabla>
  </DomainObject.Predmet.OstaliListFormatedWithAdress>
  <DomainObject.Predmet.OstaliListFormatedWithAdressOIB>
    <izvorni_sadrzaj>
      <item>Marijan Zrinušić, OIB 64967874884, Horvaćanska Cesta 160, 10000 Zagreb punomoćnik sudionika u postupku PREMIUM NAUTIKA RENT d.o.o.</item>
    </izvorni_sadrzaj>
    <derivirana_varijabla naziv="DomainObject.Predmet.OstaliListFormatedWithAdressOIB_1">
      <item>Marijan Zrinušić, OIB 64967874884, Horvaćanska Cesta 160, 10000 Zagreb punomoćnik sudionika u postupku PREMIUM NAUTIKA RENT d.o.o.</item>
    </derivirana_varijabla>
  </DomainObject.Predmet.OstaliListFormatedWithAdressOIB>
  <DomainObject.Predmet.OstaliListNazivFormated>
    <izvorni_sadrzaj>
      <item>Marijan Zrinušić</item>
    </izvorni_sadrzaj>
    <derivirana_varijabla naziv="DomainObject.Predmet.OstaliListNazivFormated_1">
      <item>Marijan Zrinušić</item>
    </derivirana_varijabla>
  </DomainObject.Predmet.OstaliListNazivFormated>
  <DomainObject.Predmet.OstaliListNazivFormatedOIB>
    <izvorni_sadrzaj>
      <item>Marijan Zrinušić, OIB 64967874884</item>
    </izvorni_sadrzaj>
    <derivirana_varijabla naziv="DomainObject.Predmet.OstaliListNazivFormatedOIB_1">
      <item>Marijan Zrinušić, OIB 64967874884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2016.</izvorni_sadrzaj>
    <derivirana_varijabla naziv="DomainObject.Datum_1">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PREMIUM NAUTIKA RENT d.o.o.</izvorni_sadrzaj>
    <derivirana_varijabla naziv="DomainObject.Predmet.ProtustrankaIDrugi_1">PREMIUM NAUTIKA RENT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PREMIUM NAUTIKA RENT d.o.o., OIB 23950936595, Čulinečka cesta 269, 10000 Zagreb</izvorni_sadrzaj>
    <derivirana_varijabla naziv="DomainObject.Predmet.ProtustrankaIDrugiAdressOIB_1">PREMIUM NAUTIKA RENT d.o.o., OIB 23950936595, Čulinečka cesta 269,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PREMIUM NAUTIKA RENT d.o.o.</item>
      <item>Marijan Zrinušić</item>
    </izvorni_sadrzaj>
    <derivirana_varijabla naziv="DomainObject.Predmet.SudioniciListNaziv_1">
      <item>FINA Regionalni centar Zagreb</item>
      <item>PREMIUM NAUTIKA RENT d.o.o.</item>
      <item>Marijan Zrinušić</item>
    </derivirana_varijabla>
  </DomainObject.Predmet.SudioniciListNaziv>
  <DomainObject.Predmet.SudioniciListAdressOIB>
    <izvorni_sadrzaj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izvorni_sadrzaj>
    <derivirana_varijabla naziv="DomainObject.Predmet.SudioniciListAdressOIB_1">
      <item>FINA Regionalni centar Zagreb, OIB 85821130368, Trg svibanjskih žrtava 1995. 1,10000 Zagreb</item>
      <item>PREMIUM NAUTIKA RENT d.o.o., OIB 23950936595, Čulinečka cesta 269,10000 Zagreb</item>
      <item>Marijan Zrinušić, OIB 64967874884, Horvaćanska Cesta 160,10000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23950936595</item>
      <item>, OIB 64967874884</item>
    </izvorni_sadrzaj>
    <derivirana_varijabla naziv="DomainObject.Predmet.SudioniciListNazivOIB_1">
      <item>, OIB 85821130368</item>
      <item>, OIB 23950936595</item>
      <item>, OIB 64967874884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327</properties:Words>
  <properties:Characters>1691</properties:Characters>
  <properties:Lines>46</properties:Lines>
  <properties:Paragraphs>23</properties:Paragraphs>
  <properties:TotalTime>106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2015-09-11T07:05:00Z</dcterms:created>
  <dc:creator>kbabic</dc:creator>
  <cp:lastModifiedBy>Katarina Babić</cp:lastModifiedBy>
  <cp:lastPrinted>2016-01-04T07:52:00Z</cp:lastPrinted>
  <dcterms:modified xmlns:xsi="http://www.w3.org/2001/XMLSchema-instance" xsi:type="dcterms:W3CDTF">2016-01-04T07:55:00Z</dcterms:modified>
  <cp:revision>69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