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9d699" w14:paraId="a79d699" w:rsidRDefault="001327CD" w:rsidP="001327CD" w:rsidR="001327CD" w:rsidRPr="009E14B3">
      <w:pPr>
        <w15:collapsed w:val="false"/>
      </w:pPr>
      <w:bookmarkStart w:name="_GoBack" w:id="0"/>
      <w:bookmarkEnd w:id="0"/>
      <w:r w:rsidRPr="00A60AC9">
        <w:rPr>
          <w:b/>
        </w:rPr>
        <w:t xml:space="preserve">  </w:t>
      </w:r>
      <w:r w:rsidRPr="009E14B3">
        <w:t xml:space="preserve">  </w:t>
      </w:r>
      <w:r w:rsidRPr="009E14B3">
        <w:rPr>
          <w:noProof/>
          <w:lang w:eastAsia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27CD" w:rsidP="001327CD" w:rsidR="001327CD" w:rsidRPr="009E14B3">
      <w:pPr>
        <w:pStyle w:val="Tijeloteksta"/>
        <w:outlineLvl w:val="0"/>
      </w:pPr>
    </w:p>
    <w:p w:rsidRDefault="001327CD" w:rsidP="001327CD" w:rsidR="001327CD" w:rsidRPr="009E14B3">
      <w:r w:rsidRPr="009E14B3">
        <w:t>REPUBLIKA HRVATSKA</w:t>
      </w:r>
    </w:p>
    <w:p w:rsidRDefault="001327CD" w:rsidP="001327CD" w:rsidR="001327CD" w:rsidRPr="009E14B3">
      <w:r w:rsidRPr="009E14B3">
        <w:t xml:space="preserve">TRGOVAČKI SUD U ZAGREBU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t>72. St</w:t>
        </w:r>
      </w:smartTag>
      <w:r w:rsidRPr="009E14B3">
        <w:t xml:space="preserve"> -</w:t>
      </w:r>
      <w:r w:rsidR="008C056C">
        <w:t>5</w:t>
      </w:r>
      <w:r w:rsidR="004E3A2D">
        <w:t>103/2015</w:t>
      </w:r>
      <w:r w:rsidR="009922AE">
        <w:t>-67</w:t>
      </w:r>
    </w:p>
    <w:p w:rsidRDefault="001327CD" w:rsidP="001327CD" w:rsidR="001327CD" w:rsidRPr="009E14B3">
      <w:r w:rsidRPr="009E14B3">
        <w:t>Amruševa 2/II</w:t>
      </w:r>
    </w:p>
    <w:p w:rsidRDefault="001327CD" w:rsidP="001327CD" w:rsidR="001327CD" w:rsidRPr="009E14B3">
      <w:pPr>
        <w:jc w:val="center"/>
      </w:pPr>
      <w:r w:rsidRPr="009E14B3">
        <w:t>REPUBLIKA HRVATSKA</w:t>
      </w:r>
    </w:p>
    <w:p w:rsidRDefault="001327CD" w:rsidP="001327CD" w:rsidR="001327CD" w:rsidRPr="009E14B3">
      <w:pPr>
        <w:jc w:val="center"/>
      </w:pPr>
      <w:r w:rsidRPr="009E14B3">
        <w:t>ZAKLJUČAK</w:t>
      </w:r>
    </w:p>
    <w:p w:rsidRDefault="001327CD" w:rsidP="001327CD" w:rsidR="001327CD" w:rsidRPr="00473165"/>
    <w:p w:rsidRDefault="004E3A2D" w:rsidP="004E3A2D" w:rsidR="004E3A2D">
      <w:pPr>
        <w:jc w:val="both"/>
        <w:rPr>
          <w:lang w:val="pt-BR"/>
        </w:rPr>
      </w:pPr>
      <w:r>
        <w:rPr>
          <w:lang w:val="pt-BR"/>
        </w:rPr>
        <w:t xml:space="preserve">Trgovački sud u Zagrebu, po sucu Nikoli Ribariću, kao stečajnom sucu, u stečajnom predmetu nad stečajnim dužnikom </w:t>
      </w:r>
      <w:r>
        <w:t>GROSIST d.o.o. u stečaju, Zagreb (Grad Zagreb), Sisačka cesta 9 B, OIB: 94160678504</w:t>
      </w:r>
      <w:r>
        <w:rPr>
          <w:lang w:val="pt-BR"/>
        </w:rPr>
        <w:t>, dana 26. srpnja 2017.,</w:t>
      </w:r>
    </w:p>
    <w:p w:rsidRDefault="004E3A2D" w:rsidP="004E3A2D" w:rsidR="004E3A2D">
      <w:pPr>
        <w:jc w:val="both"/>
      </w:pPr>
      <w:r>
        <w:t xml:space="preserve">   </w:t>
      </w:r>
    </w:p>
    <w:p w:rsidRDefault="001327CD" w:rsidP="004D0E5E" w:rsidR="001327CD">
      <w:pPr>
        <w:jc w:val="center"/>
      </w:pPr>
      <w:r w:rsidRPr="00AA637D">
        <w:t>z a k l j u č i o  j e</w:t>
      </w:r>
    </w:p>
    <w:p w:rsidRDefault="001327CD" w:rsidP="001327CD" w:rsidR="001327CD"/>
    <w:p w:rsidRDefault="001327CD" w:rsidP="001327CD" w:rsidR="001327CD">
      <w:r>
        <w:t xml:space="preserve">I. Saziva se skupština vjerovnika u stečajnom postupku nad </w:t>
      </w:r>
      <w:r w:rsidR="004E3A2D">
        <w:t>GROSIST d.o.o. u stečaju, Zagreb (Grad Zagreb), Sisačka cesta 9 B, OIB: 94160678504</w:t>
      </w:r>
      <w:r>
        <w:t>, za  dan:</w:t>
      </w:r>
    </w:p>
    <w:p w:rsidRDefault="001327CD" w:rsidP="001327CD" w:rsidR="001327CD"/>
    <w:p w:rsidRDefault="004E3A2D" w:rsidP="001327CD" w:rsidR="001327CD">
      <w:pPr>
        <w:ind w:firstLine="708" w:left="2124"/>
      </w:pPr>
      <w:r>
        <w:t>18</w:t>
      </w:r>
      <w:r w:rsidR="001327CD">
        <w:t>.</w:t>
      </w:r>
      <w:r w:rsidR="008C056C">
        <w:t xml:space="preserve"> rujna</w:t>
      </w:r>
      <w:r w:rsidR="001327CD">
        <w:t xml:space="preserve"> 2017. </w:t>
      </w:r>
      <w:r w:rsidR="00F00FD8">
        <w:t xml:space="preserve">u </w:t>
      </w:r>
      <w:r w:rsidR="001327CD">
        <w:t>1</w:t>
      </w:r>
      <w:r>
        <w:t>0,30</w:t>
      </w:r>
      <w:r w:rsidR="001327CD">
        <w:t xml:space="preserve"> sati u zgradi Trgovačkog suda u Zagrebu, Petrinjska 8, </w:t>
      </w:r>
      <w:r w:rsidR="00F00FD8">
        <w:t>dvorana</w:t>
      </w:r>
      <w:r w:rsidR="001327CD">
        <w:t xml:space="preserve"> 96/II</w:t>
      </w:r>
      <w:r w:rsidR="00F00FD8">
        <w:t xml:space="preserve"> (ulična zgrada)</w:t>
      </w:r>
      <w:r w:rsidR="001327CD">
        <w:t>, sa slijedećim:</w:t>
      </w:r>
    </w:p>
    <w:p w:rsidRDefault="001327CD" w:rsidP="001327CD" w:rsidR="001327CD"/>
    <w:p w:rsidRDefault="001327CD" w:rsidP="001327CD" w:rsidR="001327CD">
      <w:r>
        <w:t>Dnevnim redom:</w:t>
      </w:r>
    </w:p>
    <w:p w:rsidRDefault="001327CD" w:rsidP="001327CD" w:rsidR="001327CD">
      <w:r>
        <w:t>Očitovanje skupštine vjerovnika u pogledu obustave i zaključenja stečajnog postupka zbog nedostatnosti stečajne mase za pokriće troškova stečajnog postupka.</w:t>
      </w:r>
    </w:p>
    <w:p w:rsidRDefault="001327CD" w:rsidP="001327CD" w:rsidR="001327CD"/>
    <w:p w:rsidRDefault="001327CD" w:rsidP="001327CD" w:rsidR="001327CD">
      <w:r>
        <w:t xml:space="preserve">II. Na skupštinu vjerovnika se pozivaju: vjerovnici stečajne mase, stečajni vjerovnici i stečajni upravitelj. </w:t>
      </w:r>
    </w:p>
    <w:p w:rsidRDefault="001327CD" w:rsidP="001327CD" w:rsidR="001327CD"/>
    <w:p w:rsidRDefault="001327CD" w:rsidP="001327CD" w:rsidR="001327CD">
      <w:r>
        <w:t xml:space="preserve">III. Vjerovnici stečajne mase, stečajni vjerovnici i stečajni upravitelj mogu se u pogledu obustave i zaključenja stečajnog postupka zbog nedostatnosti stečajne mase za pokriće troškova stečajnog postupka i pisano očitovati prije održavanja skupštine vjerovnika, </w:t>
      </w:r>
    </w:p>
    <w:p w:rsidRDefault="001327CD" w:rsidP="001327CD" w:rsidR="001327CD"/>
    <w:p w:rsidRDefault="001327CD" w:rsidP="001327CD" w:rsidR="001327CD">
      <w:r>
        <w:t xml:space="preserve">IV  Ovo rješenje će se objaviti ne e-oglasnoj ploči suda </w:t>
      </w:r>
    </w:p>
    <w:p w:rsidRDefault="001327CD" w:rsidP="001327CD" w:rsidR="001327CD"/>
    <w:p w:rsidRDefault="001327CD" w:rsidP="001327CD" w:rsidR="001327CD"/>
    <w:p w:rsidRDefault="001327CD" w:rsidP="005420D3" w:rsidR="001327CD">
      <w:pPr>
        <w:jc w:val="center"/>
      </w:pPr>
      <w:r>
        <w:t>Obrazloženje</w:t>
      </w:r>
    </w:p>
    <w:p w:rsidRDefault="001327CD" w:rsidP="001327CD" w:rsidR="001327CD"/>
    <w:p w:rsidRDefault="001327CD" w:rsidP="00B12AA1" w:rsidR="00B12AA1">
      <w:pPr>
        <w:jc w:val="both"/>
      </w:pPr>
      <w:r>
        <w:tab/>
      </w:r>
      <w:r w:rsidR="003E395C">
        <w:t xml:space="preserve">Podneskom stečajnog upravitelja od </w:t>
      </w:r>
      <w:r w:rsidR="004E3A2D">
        <w:t>20.7.2017.</w:t>
      </w:r>
      <w:r w:rsidR="003E395C">
        <w:t xml:space="preserve"> godine zatraženo je sazivanje skupštine radi donošenja odluke oko</w:t>
      </w:r>
      <w:r w:rsidR="005420D3">
        <w:t xml:space="preserve"> obustav</w:t>
      </w:r>
      <w:r w:rsidR="00076637">
        <w:t>e</w:t>
      </w:r>
      <w:r w:rsidR="005420D3">
        <w:t xml:space="preserve"> i zaključenj</w:t>
      </w:r>
      <w:r w:rsidR="00076637">
        <w:t>a</w:t>
      </w:r>
      <w:r w:rsidR="005420D3">
        <w:t xml:space="preserve"> stečajnog postupka zbog nedostatnosti stečajne mase temeljem članka 293. Stečajnog zakona</w:t>
      </w:r>
      <w:r w:rsidR="00B12AA1">
        <w:t xml:space="preserve"> (NN 71/15; dalje SZ).</w:t>
      </w:r>
    </w:p>
    <w:p w:rsidRDefault="005420D3" w:rsidP="003E395C" w:rsidR="005420D3">
      <w:pPr>
        <w:jc w:val="both"/>
      </w:pPr>
    </w:p>
    <w:p w:rsidRDefault="007640D1" w:rsidP="00B12AA1" w:rsidR="00AB031B">
      <w:pPr>
        <w:jc w:val="both"/>
      </w:pPr>
      <w:r>
        <w:tab/>
      </w:r>
      <w:r w:rsidR="00E54610">
        <w:t>U podne</w:t>
      </w:r>
      <w:r w:rsidR="004E3A2D">
        <w:t>sku od 20.7.2017.</w:t>
      </w:r>
      <w:r w:rsidR="00AB031B">
        <w:t xml:space="preserve"> stečajni upravitelj navodi kako </w:t>
      </w:r>
      <w:r w:rsidR="008C056C">
        <w:t>stečajna masa nije dostatna za namirenje troškova stečajnog postupka</w:t>
      </w:r>
      <w:r w:rsidR="004E3A2D">
        <w:t>, kao i da u tijeku stečajnog postupka u stečajnu masu nije ništa prihodovano</w:t>
      </w:r>
      <w:r w:rsidR="008C056C">
        <w:t>.</w:t>
      </w:r>
      <w:r w:rsidR="00AB031B">
        <w:t xml:space="preserve"> Stoga stečajni upravitelj predlaže obustaviti i zaključiti stečajni postupak pozivom na odredbu članka 293. S</w:t>
      </w:r>
      <w:r w:rsidR="00B12AA1">
        <w:t>Z-a.</w:t>
      </w:r>
    </w:p>
    <w:p w:rsidRDefault="00B12AA1" w:rsidP="00B12AA1" w:rsidR="00B12AA1">
      <w:pPr>
        <w:jc w:val="both"/>
      </w:pPr>
    </w:p>
    <w:p w:rsidRDefault="00287786" w:rsidP="001327CD" w:rsidR="00287786">
      <w:r>
        <w:tab/>
        <w:t>Točka II izreke temeljena je na odredbi članka 293.st.2. SZ-a.</w:t>
      </w:r>
    </w:p>
    <w:p w:rsidRDefault="00287786" w:rsidP="001327CD" w:rsidR="00287786"/>
    <w:p w:rsidRDefault="001327CD" w:rsidP="001327CD" w:rsidR="001327CD">
      <w:r>
        <w:lastRenderedPageBreak/>
        <w:tab/>
        <w:t>Mogućnost pisanog očitovanja prije održavanja prije održavanja skupštine vjerovnika (toč. III) vjerovnika stečajne mase, stečajnih vjerovnika i stečajnog upravitelj proizlazi iz članka 293. stavak 2. SZ-a.</w:t>
      </w:r>
    </w:p>
    <w:p w:rsidRDefault="00287786" w:rsidP="001327CD" w:rsidR="00287786"/>
    <w:p w:rsidRDefault="001327CD" w:rsidP="00287786" w:rsidR="00AB6606">
      <w:pPr>
        <w:ind w:firstLine="708"/>
      </w:pPr>
      <w:r>
        <w:t>Objava ovog poziva na e-Oglasnoj ploči suda utemeljena je na odredbi članka 293. stavak 2. SZ-a</w:t>
      </w:r>
    </w:p>
    <w:p w:rsidRDefault="001327CD" w:rsidP="001327CD" w:rsidR="001327CD"/>
    <w:p w:rsidRDefault="00287786" w:rsidP="001327CD" w:rsidR="00287786">
      <w:r>
        <w:tab/>
        <w:t>Slijedom navedenoga odlučeno je kao u izreci.</w:t>
      </w:r>
    </w:p>
    <w:p w:rsidRDefault="00287786" w:rsidP="001327CD" w:rsidR="00287786"/>
    <w:p w:rsidRDefault="001327CD" w:rsidP="001327CD" w:rsidR="001327CD" w:rsidRPr="00A60AC9">
      <w:pPr>
        <w:ind w:firstLine="708" w:left="2124"/>
      </w:pPr>
      <w:r w:rsidRPr="00A60AC9">
        <w:t xml:space="preserve">U Zagrebu, </w:t>
      </w:r>
      <w:r w:rsidR="004E3A2D">
        <w:t>26</w:t>
      </w:r>
      <w:r>
        <w:t>.</w:t>
      </w:r>
      <w:r w:rsidR="008C056C">
        <w:t xml:space="preserve"> srpnja</w:t>
      </w:r>
      <w:r w:rsidRPr="00A60AC9">
        <w:t xml:space="preserve"> 201</w:t>
      </w:r>
      <w:r>
        <w:t>7</w:t>
      </w:r>
      <w:r w:rsidRPr="00A60AC9">
        <w:t>.</w:t>
      </w:r>
      <w:r>
        <w:t xml:space="preserve"> </w:t>
      </w:r>
      <w:r w:rsidRPr="00A60AC9">
        <w:t xml:space="preserve"> </w:t>
      </w:r>
    </w:p>
    <w:p w:rsidRDefault="001327CD" w:rsidP="001327CD" w:rsidR="001327CD" w:rsidRPr="00A60AC9">
      <w:pPr>
        <w:jc w:val="center"/>
      </w:pPr>
    </w:p>
    <w:p w:rsidRDefault="001327CD" w:rsidP="001327CD" w:rsidR="001327CD" w:rsidRPr="00A60AC9">
      <w:pPr>
        <w:jc w:val="center"/>
      </w:pPr>
    </w:p>
    <w:p w:rsidRDefault="001327CD" w:rsidP="00E91121" w:rsidR="009922A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 w:rsidR="009922A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922AE" w:rsidP="00E91121" w:rsidR="009922A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922AE" w:rsidP="00E91121" w:rsidR="009922A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922AE" w:rsidP="00E91121" w:rsidR="009922A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922AE" w:rsidP="00E91121" w:rsidR="009922A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27CD" w:rsidP="009922AE" w:rsidR="001327CD" w:rsidRPr="00A60AC9">
      <w:pPr>
        <w:pStyle w:val="Podnaslov"/>
        <w:ind w:firstLine="708" w:left="4956"/>
      </w:pPr>
    </w:p>
    <w:p w:rsidRDefault="001327CD" w:rsidP="001327CD" w:rsidR="001327CD" w:rsidRPr="00A60AC9"/>
    <w:p w:rsidRDefault="001327CD" w:rsidP="001327CD" w:rsidR="001327CD" w:rsidRPr="00A60AC9"/>
    <w:p w:rsidRDefault="001327CD" w:rsidP="001327CD" w:rsidR="001327CD">
      <w:r w:rsidRPr="00A60AC9">
        <w:tab/>
      </w:r>
      <w:r>
        <w:t>Uputa o pravnom lijeku:</w:t>
      </w:r>
    </w:p>
    <w:p w:rsidRDefault="001327CD" w:rsidP="001327CD" w:rsidR="001327CD">
      <w:pPr>
        <w:ind w:firstLine="708"/>
      </w:pPr>
      <w:r>
        <w:t>Protiv ovog zaključka nije dopuštena žalba (čl.19.st.7. SZ-a)</w:t>
      </w:r>
      <w:r w:rsidRPr="00A60AC9">
        <w:tab/>
      </w:r>
      <w:r w:rsidRPr="00A60AC9">
        <w:tab/>
      </w:r>
    </w:p>
    <w:p w:rsidRDefault="001327CD" w:rsidP="001327CD" w:rsidR="001327CD">
      <w:pPr>
        <w:ind w:firstLine="708"/>
      </w:pPr>
    </w:p>
    <w:p w:rsidRDefault="00C67E24" w:rsidP="001327CD" w:rsidR="00C67E24">
      <w:pPr>
        <w:ind w:firstLine="708"/>
      </w:pPr>
    </w:p>
    <w:p w:rsidRDefault="00C67E24" w:rsidP="001327CD" w:rsidR="00C67E24">
      <w:pPr>
        <w:ind w:firstLine="708"/>
      </w:pPr>
    </w:p>
    <w:p w:rsidRDefault="009922AE" w:rsidP="001327CD" w:rsidR="009922AE">
      <w:pPr>
        <w:ind w:firstLine="708"/>
      </w:pPr>
    </w:p>
    <w:p w:rsidRDefault="009922AE" w:rsidP="001327CD" w:rsidR="009922AE">
      <w:pPr>
        <w:ind w:firstLine="708"/>
      </w:pPr>
    </w:p>
    <w:p w:rsidRDefault="009922AE" w:rsidP="001327CD" w:rsidR="009922AE">
      <w:pPr>
        <w:ind w:firstLine="708"/>
      </w:pPr>
    </w:p>
    <w:p w:rsidRDefault="009922AE" w:rsidP="001327CD" w:rsidR="009922AE">
      <w:pPr>
        <w:ind w:firstLine="708"/>
      </w:pPr>
    </w:p>
    <w:p w:rsidRDefault="009922AE" w:rsidP="001327CD" w:rsidR="009922AE">
      <w:pPr>
        <w:ind w:firstLine="708"/>
      </w:pPr>
    </w:p>
    <w:p w:rsidRDefault="009922AE" w:rsidP="001327CD" w:rsidR="009922AE">
      <w:pPr>
        <w:ind w:firstLine="708"/>
      </w:pPr>
    </w:p>
    <w:p w:rsidRDefault="009922AE" w:rsidP="001327CD" w:rsidR="009922AE">
      <w:pPr>
        <w:ind w:firstLine="708"/>
      </w:pPr>
    </w:p>
    <w:p w:rsidRDefault="009922AE" w:rsidP="001327CD" w:rsidR="009922AE">
      <w:pPr>
        <w:ind w:firstLine="708"/>
      </w:pPr>
    </w:p>
    <w:p w:rsidRDefault="009922AE" w:rsidP="001327CD" w:rsidR="009922AE">
      <w:pPr>
        <w:ind w:firstLine="708"/>
      </w:pPr>
    </w:p>
    <w:p w:rsidRDefault="009922AE" w:rsidP="001327CD" w:rsidR="009922AE">
      <w:pPr>
        <w:ind w:firstLine="708"/>
      </w:pPr>
    </w:p>
    <w:p w:rsidRDefault="009922AE" w:rsidP="001327CD" w:rsidR="009922AE">
      <w:pPr>
        <w:ind w:firstLine="708"/>
      </w:pPr>
    </w:p>
    <w:p w:rsidRDefault="009922AE" w:rsidP="001327CD" w:rsidR="009922AE">
      <w:pPr>
        <w:ind w:firstLine="708"/>
      </w:pPr>
    </w:p>
    <w:p w:rsidRDefault="009922AE" w:rsidP="001327CD" w:rsidR="009922AE">
      <w:pPr>
        <w:ind w:firstLine="708"/>
      </w:pPr>
    </w:p>
    <w:p w:rsidRDefault="009922AE" w:rsidP="001327CD" w:rsidR="009922AE">
      <w:pPr>
        <w:ind w:firstLine="708"/>
      </w:pPr>
    </w:p>
    <w:p w:rsidRDefault="009922AE" w:rsidP="001327CD" w:rsidR="009922AE">
      <w:pPr>
        <w:ind w:firstLine="708"/>
      </w:pPr>
    </w:p>
    <w:p w:rsidRDefault="009922AE" w:rsidP="001327CD" w:rsidR="009922AE">
      <w:pPr>
        <w:ind w:firstLine="708"/>
      </w:pPr>
    </w:p>
    <w:p w:rsidRDefault="009922AE" w:rsidP="001327CD" w:rsidR="009922AE">
      <w:pPr>
        <w:ind w:firstLine="708"/>
      </w:pPr>
    </w:p>
    <w:p w:rsidRDefault="009922AE" w:rsidP="001327CD" w:rsidR="009922AE">
      <w:pPr>
        <w:ind w:firstLine="708"/>
      </w:pPr>
    </w:p>
    <w:p w:rsidRDefault="009922AE" w:rsidP="001327CD" w:rsidR="009922AE">
      <w:pPr>
        <w:ind w:firstLine="708"/>
      </w:pPr>
    </w:p>
    <w:p w:rsidRDefault="009922AE" w:rsidP="001327CD" w:rsidR="009922AE">
      <w:pPr>
        <w:ind w:firstLine="708"/>
      </w:pPr>
    </w:p>
    <w:p w:rsidRDefault="009922AE" w:rsidP="001327CD" w:rsidR="009922AE">
      <w:pPr>
        <w:ind w:firstLine="708"/>
      </w:pPr>
    </w:p>
    <w:p w:rsidRDefault="009922AE" w:rsidP="001327CD" w:rsidR="009922AE">
      <w:pPr>
        <w:ind w:firstLine="708"/>
      </w:pPr>
    </w:p>
    <w:p w:rsidRDefault="009922AE" w:rsidP="001327CD" w:rsidR="009922AE">
      <w:pPr>
        <w:ind w:firstLine="708"/>
      </w:pPr>
    </w:p>
    <w:p w:rsidRDefault="009922AE" w:rsidP="001327CD" w:rsidR="009922AE">
      <w:pPr>
        <w:ind w:firstLine="708"/>
      </w:pPr>
    </w:p>
    <w:p w:rsidRDefault="009922AE" w:rsidP="001327CD" w:rsidR="009922AE">
      <w:pPr>
        <w:ind w:firstLine="708"/>
      </w:pPr>
    </w:p>
    <w:p w:rsidRDefault="009922AE" w:rsidP="001327CD" w:rsidR="009922AE">
      <w:pPr>
        <w:ind w:firstLine="708"/>
      </w:pPr>
    </w:p>
    <w:sectPr w:rsidSect="001327CD" w:rsidR="009922A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27CD" w:rsidP="001327CD" w:rsidR="001327CD">
      <w:r>
        <w:separator/>
      </w:r>
    </w:p>
  </w:endnote>
  <w:endnote w:id="0" w:type="continuationSeparator">
    <w:p w:rsidRDefault="001327CD" w:rsidP="001327CD" w:rsidR="001327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27CD" w:rsidP="001327CD" w:rsidR="001327CD">
      <w:r>
        <w:separator/>
      </w:r>
    </w:p>
  </w:footnote>
  <w:footnote w:id="0" w:type="continuationSeparator">
    <w:p w:rsidRDefault="001327CD" w:rsidP="001327CD" w:rsidR="001327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90910709"/>
      <w:docPartObj>
        <w:docPartGallery w:val="Page Numbers (Top of Page)"/>
        <w:docPartUnique/>
      </w:docPartObj>
    </w:sdtPr>
    <w:sdtEndPr/>
    <w:sdtContent>
      <w:p w:rsidRDefault="001327CD" w:rsidR="001327C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5262">
          <w:rPr>
            <w:noProof/>
          </w:rPr>
          <w:t>3</w:t>
        </w:r>
        <w:r>
          <w:fldChar w:fldCharType="end"/>
        </w:r>
      </w:p>
      <w:p w:rsidRDefault="001327CD" w:rsidR="001327CD">
        <w:pPr>
          <w:pStyle w:val="Zaglavlje"/>
          <w:jc w:val="center"/>
        </w:pPr>
        <w:r>
          <w:tab/>
          <w:t xml:space="preserve">                                                                         72. St-5</w:t>
        </w:r>
        <w:r w:rsidR="004E3A2D">
          <w:t>103/2015</w:t>
        </w:r>
      </w:p>
    </w:sdtContent>
  </w:sdt>
  <w:p w:rsidRDefault="001327CD" w:rsidR="001327C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7CD"/>
    <w:rsid w:val="00076637"/>
    <w:rsid w:val="001327CD"/>
    <w:rsid w:val="001358AB"/>
    <w:rsid w:val="00225262"/>
    <w:rsid w:val="00287786"/>
    <w:rsid w:val="003D12FD"/>
    <w:rsid w:val="003E395C"/>
    <w:rsid w:val="004D0E5E"/>
    <w:rsid w:val="004E3A2D"/>
    <w:rsid w:val="005420D3"/>
    <w:rsid w:val="007640D1"/>
    <w:rsid w:val="007E74B5"/>
    <w:rsid w:val="008C056C"/>
    <w:rsid w:val="009922AE"/>
    <w:rsid w:val="00AB031B"/>
    <w:rsid w:val="00AB6606"/>
    <w:rsid w:val="00B12AA1"/>
    <w:rsid w:val="00BB6D60"/>
    <w:rsid w:val="00C67E24"/>
    <w:rsid w:val="00D7573B"/>
    <w:rsid w:val="00E54610"/>
    <w:rsid w:val="00F00FD8"/>
    <w:rsid w:val="00FA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327CD"/>
    <w:pPr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327C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27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27C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27CD"/>
    <w:pPr>
      <w:jc w:val="both"/>
    </w:pPr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327CD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327CD"/>
  </w:style>
  <w:style w:styleId="Podnoje" w:type="paragraph">
    <w:name w:val="footer"/>
    <w:basedOn w:val="Normal"/>
    <w:link w:val="Podno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327CD"/>
  </w:style>
  <w:style w:styleId="Tekstrezerviranogmjesta" w:type="character">
    <w:name w:val="Placeholder Text"/>
    <w:basedOn w:val="Zadanifontodlomka"/>
    <w:uiPriority w:val="99"/>
    <w:semiHidden/>
    <w:rsid w:val="002252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526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526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526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526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327CD"/>
    <w:pPr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327C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27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27C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27CD"/>
    <w:pPr>
      <w:jc w:val="both"/>
    </w:pPr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327CD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327CD"/>
  </w:style>
  <w:style w:styleId="Podnoje" w:type="paragraph">
    <w:name w:val="footer"/>
    <w:basedOn w:val="Normal"/>
    <w:link w:val="Podno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327CD"/>
  </w:style>
  <w:style w:styleId="Tekstrezerviranogmjesta" w:type="character">
    <w:name w:val="Placeholder Text"/>
    <w:basedOn w:val="Zadanifontodlomka"/>
    <w:uiPriority w:val="99"/>
    <w:semiHidden/>
    <w:rsid w:val="002252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526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526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526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526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65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691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5103</izvorni_sadrzaj>
    <derivirana_varijabla naziv="DomainObject.Predmet.Broj_1">5103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St-5103/2015</izvorni_sadrzaj>
    <derivirana_varijabla naziv="DomainObject.Predmet.OznakaBroj_1">St-5103/2015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GROSIST d.o.o.</izvorni_sadrzaj>
    <derivirana_varijabla naziv="DomainObject.Predmet.ProtustrankaFormated_1">  GROSIST d.o.o.</derivirana_varijabla>
  </DomainObject.Predmet.ProtustrankaFormated>
  <DomainObject.Predmet.ProtustrankaFormatedOIB>
    <izvorni_sadrzaj>  GROSIST d.o.o., OIB 94160678504</izvorni_sadrzaj>
    <derivirana_varijabla naziv="DomainObject.Predmet.ProtustrankaFormatedOIB_1">  GROSIST d.o.o., OIB 94160678504</derivirana_varijabla>
  </DomainObject.Predmet.ProtustrankaFormatedOIB>
  <DomainObject.Predmet.ProtustrankaFormatedWithAdress>
    <izvorni_sadrzaj> GROSIST d.o.o., Sisačka cesta 9 B, 10000 Zagreb</izvorni_sadrzaj>
    <derivirana_varijabla naziv="DomainObject.Predmet.ProtustrankaFormatedWithAdress_1"> GROSIST d.o.o., Sisačka cesta 9 B, 10000 Zagreb</derivirana_varijabla>
  </DomainObject.Predmet.ProtustrankaFormatedWithAdress>
  <DomainObject.Predmet.ProtustrankaFormatedWithAdressOIB>
    <izvorni_sadrzaj> GROSIST d.o.o., OIB 94160678504, Sisačka cesta 9 B, 10000 Zagreb</izvorni_sadrzaj>
    <derivirana_varijabla naziv="DomainObject.Predmet.ProtustrankaFormatedWithAdressOIB_1"> GROSIST d.o.o., OIB 94160678504, Sisačka cesta 9 B, 10000 Zagreb</derivirana_varijabla>
  </DomainObject.Predmet.ProtustrankaFormatedWithAdressOIB>
  <DomainObject.Predmet.ProtustrankaWithAdress>
    <izvorni_sadrzaj>GROSIST d.o.o. Sisačka cesta 9 B, 10000 Zagreb</izvorni_sadrzaj>
    <derivirana_varijabla naziv="DomainObject.Predmet.ProtustrankaWithAdress_1">GROSIST d.o.o. Sisačka cesta 9 B, 10000 Zagreb</derivirana_varijabla>
  </DomainObject.Predmet.ProtustrankaWithAdress>
  <DomainObject.Predmet.ProtustrankaWithAdressOIB>
    <izvorni_sadrzaj>GROSIST d.o.o., OIB 94160678504, Sisačka cesta 9 B, 10000 Zagreb</izvorni_sadrzaj>
    <derivirana_varijabla naziv="DomainObject.Predmet.ProtustrankaWithAdressOIB_1">GROSIST d.o.o., OIB 94160678504, Sisačka cesta 9 B, 10000 Zagreb</derivirana_varijabla>
  </DomainObject.Predmet.ProtustrankaWithAdressOIB>
  <DomainObject.Predmet.ProtustrankaNazivFormated>
    <izvorni_sadrzaj>GROSIST d.o.o.</izvorni_sadrzaj>
    <derivirana_varijabla naziv="DomainObject.Predmet.ProtustrankaNazivFormated_1">GROSIST d.o.o.</derivirana_varijabla>
  </DomainObject.Predmet.ProtustrankaNazivFormated>
  <DomainObject.Predmet.ProtustrankaNazivFormatedOIB>
    <izvorni_sadrzaj>GROSIST d.o.o., OIB 94160678504</izvorni_sadrzaj>
    <derivirana_varijabla naziv="DomainObject.Predmet.ProtustrankaNazivFormatedOIB_1">GROSIST d.o.o., OIB 94160678504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Naletilić</izvorni_sadrzaj>
    <derivirana_varijabla naziv="DomainObject.Predmet.StrankaFormated_1">  FINA Regionalni centar Zagreb; Ivan Naletilić</derivirana_varijabla>
  </DomainObject.Predmet.StrankaFormated>
  <DomainObject.Predmet.StrankaFormatedOIB>
    <izvorni_sadrzaj>  FINA Regionalni centar Zagreb, OIB 85821130368; Ivan Naletilić, OIB 92424060117</izvorni_sadrzaj>
    <derivirana_varijabla naziv="DomainObject.Predmet.StrankaFormatedOIB_1">  FINA Regionalni centar Zagreb, OIB 85821130368; Ivan Naletilić, OIB 92424060117</derivirana_varijabla>
  </DomainObject.Predmet.StrankaFormatedOIB>
  <DomainObject.Predmet.StrankaFormatedWithAdress>
    <izvorni_sadrzaj> FINA Regionalni centar Zagreb, Trg svibanjskih žrtava 1995. 1, 10000 Zagreb; Ivan Naletilić, Sisačka Cesta 9b, 10000 Zagreb</izvorni_sadrzaj>
    <derivirana_varijabla naziv="DomainObject.Predmet.StrankaFormatedWithAdress_1"> FINA Regionalni centar Zagreb, Trg svibanjskih žrtava 1995. 1, 10000 Zagreb; Ivan Naletilić, Sisačka Cesta 9b, 10000 Zagreb</derivirana_varijabla>
  </DomainObject.Predmet.StrankaFormatedWithAdress>
  <DomainObject.Predmet.StrankaFormatedWithAdressOIB>
    <izvorni_sadrzaj> FINA Regionalni centar Zagreb, OIB 85821130368, Trg svibanjskih žrtava 1995. 1, 10000 Zagreb; Ivan Naletilić, OIB 92424060117, Sisačka Cesta 9b, 10000 Zagreb</izvorni_sadrzaj>
    <derivirana_varijabla naziv="DomainObject.Predmet.StrankaFormatedWithAdressOIB_1"> FINA Regionalni centar Zagreb, OIB 85821130368, Trg svibanjskih žrtava 1995. 1, 10000 Zagreb; Ivan Naletilić, OIB 92424060117, Sisačka Cesta 9b, 10000 Zagreb</derivirana_varijabla>
  </DomainObject.Predmet.StrankaFormatedWithAdressOIB>
  <DomainObject.Predmet.StrankaWithAdress>
    <izvorni_sadrzaj>FINA Regionalni centar Zagreb Trg svibanjskih žrtava 1995. 1,10000 Zagreb,Ivan Naletilić Sisačka Cesta 9b,10000 Zagreb</izvorni_sadrzaj>
    <derivirana_varijabla naziv="DomainObject.Predmet.StrankaWithAdress_1">FINA Regionalni centar Zagreb Trg svibanjskih žrtava 1995. 1,10000 Zagreb,Ivan Naletilić Sisačka Cesta 9b,10000 Zagreb</derivirana_varijabla>
  </DomainObject.Predmet.StrankaWithAdress>
  <DomainObject.Predmet.StrankaWithAdressOIB>
    <izvorni_sadrzaj>FINA Regionalni centar Zagreb, OIB 85821130368, Trg svibanjskih žrtava 1995. 1,10000 Zagreb,Ivan Naletilić, OIB 92424060117, Sisačka Cesta 9b,10000 Zagreb</izvorni_sadrzaj>
    <derivirana_varijabla naziv="DomainObject.Predmet.StrankaWithAdressOIB_1">FINA Regionalni centar Zagreb, OIB 85821130368, Trg svibanjskih žrtava 1995. 1,10000 Zagreb,Ivan Naletilić, OIB 92424060117, Sisačka Cesta 9b,10000 Zagreb</derivirana_varijabla>
  </DomainObject.Predmet.StrankaWithAdressOIB>
  <DomainObject.Predmet.StrankaNazivFormated>
    <izvorni_sadrzaj>FINA Regionalni centar Zagreb,Ivan Naletilić</izvorni_sadrzaj>
    <derivirana_varijabla naziv="DomainObject.Predmet.StrankaNazivFormated_1">FINA Regionalni centar Zagreb,Ivan Naletilić</derivirana_varijabla>
  </DomainObject.Predmet.StrankaNazivFormated>
  <DomainObject.Predmet.StrankaNazivFormatedOIB>
    <izvorni_sadrzaj>FINA Regionalni centar Zagreb, OIB 85821130368,Ivan Naletilić, OIB 92424060117</izvorni_sadrzaj>
    <derivirana_varijabla naziv="DomainObject.Predmet.StrankaNazivFormatedOIB_1">FINA Regionalni centar Zagreb, OIB 85821130368,Ivan Naletilić, OIB 92424060117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Ivan Naletilić</item>
    </izvorni_sadrzaj>
    <derivirana_varijabla naziv="DomainObject.Predmet.StrankaListFormated_1">
      <item>FINA Regionalni centar Zagreb</item>
      <item>Ivan Naletilić</item>
    </derivirana_varijabla>
  </DomainObject.Predmet.StrankaListFormated>
  <DomainObject.Predmet.StrankaListFormatedOIB>
    <izvorni_sadrzaj>
      <item>FINA Regionalni centar Zagreb, OIB 85821130368</item>
      <item>Ivan Naletilić, OIB 92424060117</item>
    </izvorni_sadrzaj>
    <derivirana_varijabla naziv="DomainObject.Predmet.StrankaListFormatedOIB_1">
      <item>FINA Regionalni centar Zagreb, OIB 85821130368</item>
      <item>Ivan Naletilić, OIB 92424060117</item>
    </derivirana_varijabla>
  </DomainObject.Predmet.StrankaListFormatedOIB>
  <DomainObject.Predmet.StrankaListFormatedWithAdress>
    <izvorni_sadrzaj>
      <item>FINA Regionalni centar Zagreb, Trg svibanjskih žrtava 1995. 1, 10000 Zagreb</item>
      <item>Ivan Naletilić, Sisačka Cesta 9b, 10000 Zagreb</item>
    </izvorni_sadrzaj>
    <derivirana_varijabla naziv="DomainObject.Predmet.StrankaListFormatedWithAdress_1">
      <item>FINA Regionalni centar Zagreb, Trg svibanjskih žrtava 1995. 1, 10000 Zagreb</item>
      <item>Ivan Naletilić, Sisačka Cesta 9b,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Naletilić, OIB 92424060117, Sisačka Cesta 9b, 10000 Zagreb</item>
    </izvorni_sadrzaj>
    <derivirana_varijabla naziv="DomainObject.Predmet.StrankaListFormatedWithAdressOIB_1">
      <item>FINA Regionalni centar Zagreb, OIB 85821130368, Trg svibanjskih žrtava 1995. 1, 10000 Zagreb</item>
      <item>Ivan Naletilić, OIB 92424060117, Sisačka Cesta 9b, 10000 Zagreb</item>
    </derivirana_varijabla>
  </DomainObject.Predmet.StrankaListFormatedWithAdressOIB>
  <DomainObject.Predmet.StrankaListNazivFormated>
    <izvorni_sadrzaj>
      <item>FINA Regionalni centar Zagreb</item>
      <item>Ivan Naletilić</item>
    </izvorni_sadrzaj>
    <derivirana_varijabla naziv="DomainObject.Predmet.StrankaListNazivFormated_1">
      <item>FINA Regionalni centar Zagreb</item>
      <item>Ivan Naletilić</item>
    </derivirana_varijabla>
  </DomainObject.Predmet.StrankaListNazivFormated>
  <DomainObject.Predmet.StrankaListNazivFormatedOIB>
    <izvorni_sadrzaj>
      <item>FINA Regionalni centar Zagreb, OIB 85821130368</item>
      <item>Ivan Naletilić, OIB 92424060117</item>
    </izvorni_sadrzaj>
    <derivirana_varijabla naziv="DomainObject.Predmet.StrankaListNazivFormatedOIB_1">
      <item>FINA Regionalni centar Zagreb, OIB 85821130368</item>
      <item>Ivan Naletilić, OIB 92424060117</item>
    </derivirana_varijabla>
  </DomainObject.Predmet.StrankaListNazivFormatedOIB>
  <DomainObject.Predmet.ProtuStrankaListFormated>
    <izvorni_sadrzaj>
      <item>GROSIST d.o.o.</item>
    </izvorni_sadrzaj>
    <derivirana_varijabla naziv="DomainObject.Predmet.ProtuStrankaListFormated_1">
      <item>GROSIST d.o.o.</item>
    </derivirana_varijabla>
  </DomainObject.Predmet.ProtuStrankaListFormated>
  <DomainObject.Predmet.ProtuStrankaListFormatedOIB>
    <izvorni_sadrzaj>
      <item>GROSIST d.o.o., OIB 94160678504</item>
    </izvorni_sadrzaj>
    <derivirana_varijabla naziv="DomainObject.Predmet.ProtuStrankaListFormatedOIB_1">
      <item>GROSIST d.o.o., OIB 94160678504</item>
    </derivirana_varijabla>
  </DomainObject.Predmet.ProtuStrankaListFormatedOIB>
  <DomainObject.Predmet.ProtuStrankaListFormatedWithAdress>
    <izvorni_sadrzaj>
      <item>GROSIST d.o.o., Sisačka cesta 9 B, 10000 Zagreb</item>
    </izvorni_sadrzaj>
    <derivirana_varijabla naziv="DomainObject.Predmet.ProtuStrankaListFormatedWithAdress_1">
      <item>GROSIST d.o.o., Sisačka cesta 9 B, 10000 Zagreb</item>
    </derivirana_varijabla>
  </DomainObject.Predmet.ProtuStrankaListFormatedWithAdress>
  <DomainObject.Predmet.ProtuStrankaListFormatedWithAdressOIB>
    <izvorni_sadrzaj>
      <item>GROSIST d.o.o., OIB 94160678504, Sisačka cesta 9 B, 10000 Zagreb</item>
    </izvorni_sadrzaj>
    <derivirana_varijabla naziv="DomainObject.Predmet.ProtuStrankaListFormatedWithAdressOIB_1">
      <item>GROSIST d.o.o., OIB 94160678504, Sisačka cesta 9 B, 10000 Zagreb</item>
    </derivirana_varijabla>
  </DomainObject.Predmet.ProtuStrankaListFormatedWithAdressOIB>
  <DomainObject.Predmet.ProtuStrankaListNazivFormated>
    <izvorni_sadrzaj>
      <item>GROSIST d.o.o.</item>
    </izvorni_sadrzaj>
    <derivirana_varijabla naziv="DomainObject.Predmet.ProtuStrankaListNazivFormated_1">
      <item>GROSIST d.o.o.</item>
    </derivirana_varijabla>
  </DomainObject.Predmet.ProtuStrankaListNazivFormated>
  <DomainObject.Predmet.ProtuStrankaListNazivFormatedOIB>
    <izvorni_sadrzaj>
      <item>GROSIST d.o.o., OIB 94160678504</item>
    </izvorni_sadrzaj>
    <derivirana_varijabla naziv="DomainObject.Predmet.ProtuStrankaListNazivFormatedOIB_1">
      <item>GROSIST d.o.o., OIB 94160678504</item>
    </derivirana_varijabla>
  </DomainObject.Predmet.ProtuStrankaListNazivFormatedOIB>
  <DomainObject.Predmet.OstaliListFormated>
    <izvorni_sadrzaj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  <item>Željko Naletilić</item>
      <item>Stojan Kožul</item>
      <item>Mate Kožul</item>
      <item>Kata Mihalić</item>
      <item>Ivan Naletilić</item>
    </izvorni_sadrzaj>
    <derivirana_varijabla naziv="DomainObject.Predmet.OstaliListFormated_1"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  <item>Željko Naletilić</item>
      <item>Stojan Kožul</item>
      <item>Mate Kožul</item>
      <item>Kata Mihalić</item>
      <item>Ivan Naletilić</item>
    </derivirana_varijabla>
  </DomainObject.Predmet.OstaliListFormated>
  <DomainObject.Predmet.OstaliListFormatedOIB>
    <izvorni_sadrzaj>
      <item>Ivan Naletilić, OIB 92424060117</item>
      <item>GORDAN VULETIĆ</item>
      <item>REPUBLIKA HRVATSKA MINISTARSTVO FINANCIJA, OIB 18683136487</item>
      <item>ŽUPANIJSKO DRŽAVNO ODVJETNIŠTVO U ZAGREBU, OIB 16488001145</item>
      <item>MINISTARSTVO PRAVOSUĐA, OIB 26635293339</item>
      <item>OPĆINSKI GRAĐANSKI SUD U ZAGREBU, zemljišno-knjižni odjel, OIB 01252163117</item>
      <item>Željko Naletilić, OIB 95665376055</item>
      <item>Stojan Kožul, OIB 35695299251</item>
      <item>Mate Kožul, OIB 66821523212</item>
      <item>Kata Mihalić, OIB 61737820955</item>
      <item>Ivan Naletilić, OIB 92424060117</item>
    </izvorni_sadrzaj>
    <derivirana_varijabla naziv="DomainObject.Predmet.OstaliListFormatedOIB_1">
      <item>Ivan Naletilić, OIB 92424060117</item>
      <item>GORDAN VULETIĆ</item>
      <item>REPUBLIKA HRVATSKA MINISTARSTVO FINANCIJA, OIB 18683136487</item>
      <item>ŽUPANIJSKO DRŽAVNO ODVJETNIŠTVO U ZAGREBU, OIB 16488001145</item>
      <item>MINISTARSTVO PRAVOSUĐA, OIB 26635293339</item>
      <item>OPĆINSKI GRAĐANSKI SUD U ZAGREBU, zemljišno-knjižni odjel, OIB 01252163117</item>
      <item>Željko Naletilić, OIB 95665376055</item>
      <item>Stojan Kožul, OIB 35695299251</item>
      <item>Mate Kožul, OIB 66821523212</item>
      <item>Kata Mihalić, OIB 61737820955</item>
      <item>Ivan Naletilić, OIB 92424060117</item>
    </derivirana_varijabla>
  </DomainObject.Predmet.OstaliListFormatedOIB>
  <DomainObject.Predmet.OstaliListFormatedWithAdress>
    <izvorni_sadrzaj>
      <item>Ivan Naletilić, Sisačka Cesta 9b, 10000 Zagreb</item>
      <item>GORDAN VULETIĆ, Mandrovićeva 22, 10000 Zagreb</item>
      <item>REPUBLIKA HRVATSKA MINISTARSTVO FINANCIJA, Av. Dubrovnik 32, 10000 Zagreb</item>
      <item>ŽUPANIJSKO DRŽAVNO ODVJETNIŠTVO U ZAGREBU, Savska Cesta 41, 10000 Zagreb</item>
      <item>MINISTARSTVO PRAVOSUĐA, Ulica grada Vukovara 49, 10000 Zagreb</item>
      <item>OPĆINSKI GRAĐANSKI SUD U ZAGREBU, zemljišno-knjižni odjel, Ulica Grada Vukovara 84, 10000 Zagreb</item>
      <item>Željko Naletilić, Miškinina Ulica 5b, 10000 Zagreb</item>
      <item>Stojan Kožul, Dubravka Ivančana 4, 10000 Zagreb</item>
      <item>Mate Kožul, Dubravka Ivančana 4, 10000 Zagreb</item>
      <item>Kata Mihalić, Karamanov Prilaz 2, 10000 Zagreb</item>
      <item>Ivan Naletilić, Sisačka Cesta 9b, 10000 Zagreb</item>
    </izvorni_sadrzaj>
    <derivirana_varijabla naziv="DomainObject.Predmet.OstaliListFormatedWithAdress_1">
      <item>Ivan Naletilić, Sisačka Cesta 9b, 10000 Zagreb</item>
      <item>GORDAN VULETIĆ, Mandrovićeva 22, 10000 Zagreb</item>
      <item>REPUBLIKA HRVATSKA MINISTARSTVO FINANCIJA, Av. Dubrovnik 32, 10000 Zagreb</item>
      <item>ŽUPANIJSKO DRŽAVNO ODVJETNIŠTVO U ZAGREBU, Savska Cesta 41, 10000 Zagreb</item>
      <item>MINISTARSTVO PRAVOSUĐA, Ulica grada Vukovara 49, 10000 Zagreb</item>
      <item>OPĆINSKI GRAĐANSKI SUD U ZAGREBU, zemljišno-knjižni odjel, Ulica Grada Vukovara 84, 10000 Zagreb</item>
      <item>Željko Naletilić, Miškinina Ulica 5b, 10000 Zagreb</item>
      <item>Stojan Kožul, Dubravka Ivančana 4, 10000 Zagreb</item>
      <item>Mate Kožul, Dubravka Ivančana 4, 10000 Zagreb</item>
      <item>Kata Mihalić, Karamanov Prilaz 2, 10000 Zagreb</item>
      <item>Ivan Naletilić, Sisačka Cesta 9b, 10000 Zagreb</item>
    </derivirana_varijabla>
  </DomainObject.Predmet.OstaliListFormatedWithAdress>
  <DomainObject.Predmet.OstaliListFormatedWithAdressOIB>
    <izvorni_sadrzaj>
      <item>Ivan Naletilić, OIB 92424060117, Sisačka Cesta 9b, 10000 Zagreb</item>
      <item>GORDAN VULETIĆ, Mandrovićeva 22, 10000 Zagreb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Ulica grada Vukovara 49, 10000 Zagreb</item>
      <item>OPĆINSKI GRAĐANSKI SUD U ZAGREBU, zemljišno-knjižni odjel, OIB 01252163117, Ulica Grada Vukovara 84, 10000 Zagreb</item>
      <item>Željko Naletilić, OIB 95665376055, Miškinina Ulica 5b, 10000 Zagreb</item>
      <item>Stojan Kožul, OIB 35695299251, Dubravka Ivančana 4, 10000 Zagreb</item>
      <item>Mate Kožul, OIB 66821523212, Dubravka Ivančana 4, 10000 Zagreb</item>
      <item>Kata Mihalić, OIB 61737820955, Karamanov Prilaz 2, 10000 Zagreb</item>
      <item>Ivan Naletilić, OIB 92424060117, Sisačka Cesta 9b, 10000 Zagreb</item>
    </izvorni_sadrzaj>
    <derivirana_varijabla naziv="DomainObject.Predmet.OstaliListFormatedWithAdressOIB_1">
      <item>Ivan Naletilić, OIB 92424060117, Sisačka Cesta 9b, 10000 Zagreb</item>
      <item>GORDAN VULETIĆ, Mandrovićeva 22, 10000 Zagreb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Ulica grada Vukovara 49, 10000 Zagreb</item>
      <item>OPĆINSKI GRAĐANSKI SUD U ZAGREBU, zemljišno-knjižni odjel, OIB 01252163117, Ulica Grada Vukovara 84, 10000 Zagreb</item>
      <item>Željko Naletilić, OIB 95665376055, Miškinina Ulica 5b, 10000 Zagreb</item>
      <item>Stojan Kožul, OIB 35695299251, Dubravka Ivančana 4, 10000 Zagreb</item>
      <item>Mate Kožul, OIB 66821523212, Dubravka Ivančana 4, 10000 Zagreb</item>
      <item>Kata Mihalić, OIB 61737820955, Karamanov Prilaz 2, 10000 Zagreb</item>
      <item>Ivan Naletilić, OIB 92424060117, Sisačka Cesta 9b, 10000 Zagreb</item>
    </derivirana_varijabla>
  </DomainObject.Predmet.OstaliListFormatedWithAdressOIB>
  <DomainObject.Predmet.OstaliListNazivFormated>
    <izvorni_sadrzaj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  <item>Željko Naletilić</item>
      <item>Stojan Kožul</item>
      <item>Mate Kožul</item>
      <item>Kata Mihalić</item>
      <item>Ivan Naletilić</item>
    </izvorni_sadrzaj>
    <derivirana_varijabla naziv="DomainObject.Predmet.OstaliListNazivFormated_1"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  <item>Željko Naletilić</item>
      <item>Stojan Kožul</item>
      <item>Mate Kožul</item>
      <item>Kata Mihalić</item>
      <item>Ivan Naletilić</item>
    </derivirana_varijabla>
  </DomainObject.Predmet.OstaliListNazivFormated>
  <DomainObject.Predmet.OstaliListNazivFormatedOIB>
    <izvorni_sadrzaj>
      <item>Ivan Naletilić, OIB 92424060117</item>
      <item>GORDAN VULETIĆ</item>
      <item>REPUBLIKA HRVATSKA MINISTARSTVO FINANCIJA, OIB 18683136487</item>
      <item>ŽUPANIJSKO DRŽAVNO ODVJETNIŠTVO U ZAGREBU, OIB 16488001145</item>
      <item>MINISTARSTVO PRAVOSUĐA, OIB 26635293339</item>
      <item>OPĆINSKI GRAĐANSKI SUD U ZAGREBU, zemljišno-knjižni odjel, OIB 01252163117</item>
      <item>Željko Naletilić, OIB 95665376055</item>
      <item>Stojan Kožul, OIB 35695299251</item>
      <item>Mate Kožul, OIB 66821523212</item>
      <item>Kata Mihalić, OIB 61737820955</item>
      <item>Ivan Naletilić, OIB 92424060117</item>
    </izvorni_sadrzaj>
    <derivirana_varijabla naziv="DomainObject.Predmet.OstaliListNazivFormatedOIB_1">
      <item>Ivan Naletilić, OIB 92424060117</item>
      <item>GORDAN VULETIĆ</item>
      <item>REPUBLIKA HRVATSKA MINISTARSTVO FINANCIJA, OIB 18683136487</item>
      <item>ŽUPANIJSKO DRŽAVNO ODVJETNIŠTVO U ZAGREBU, OIB 16488001145</item>
      <item>MINISTARSTVO PRAVOSUĐA, OIB 26635293339</item>
      <item>OPĆINSKI GRAĐANSKI SUD U ZAGREBU, zemljišno-knjižni odjel, OIB 01252163117</item>
      <item>Željko Naletilić, OIB 95665376055</item>
      <item>Stojan Kožul, OIB 35695299251</item>
      <item>Mate Kožul, OIB 66821523212</item>
      <item>Kata Mihalić, OIB 61737820955</item>
      <item>Ivan Naletilić, OIB 92424060117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GROSIST d.o.o.</izvorni_sadrzaj>
    <derivirana_varijabla naziv="DomainObject.Predmet.ProtustrankaIDrugi_1">GROSIST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GROSIST d.o.o., OIB 94160678504, Sisačka cesta 9 B, 10000 Zagreb</izvorni_sadrzaj>
    <derivirana_varijabla naziv="DomainObject.Predmet.ProtustrankaIDrugiAdressOIB_1">GROSIST d.o.o., OIB 94160678504, Sisačka cesta 9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GROSIST d.o.o.</item>
      <item>FINA Regionalni centar Zagreb</item>
      <item>Ivan Naletilić</item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  <item>Željko Naletilić</item>
      <item>Stojan Kožul</item>
      <item>Mate Kožul</item>
      <item>Kata Mihalić</item>
      <item>Ivan Naletilić</item>
    </izvorni_sadrzaj>
    <derivirana_varijabla naziv="DomainObject.Predmet.SudioniciListNaziv_1">
      <item>GROSIST d.o.o.</item>
      <item>FINA Regionalni centar Zagreb</item>
      <item>Ivan Naletilić</item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  <item>Željko Naletilić</item>
      <item>Stojan Kožul</item>
      <item>Mate Kožul</item>
      <item>Kata Mihalić</item>
      <item>Ivan Naletilić</item>
    </derivirana_varijabla>
  </DomainObject.Predmet.SudioniciListNaziv>
  <DomainObject.Predmet.SudioniciListAdressOIB>
    <izvorni_sadrzaj>
      <item>GROSIST d.o.o., OIB 94160678504, Sisačka cesta 9 B,10000 Zagreb</item>
      <item>FINA Regionalni centar Zagreb, OIB 85821130368, Trg svibanjskih žrtava 1995. 1,10000 Zagreb</item>
      <item>Ivan Naletilić, OIB 92424060117, Sisačka Cesta 9b,10000 Zagreb</item>
      <item>Ivan Naletilić, OIB 92424060117, Sisačka Cesta 9b,10000 Zagreb</item>
      <item>GORDAN VULETIĆ, Mandrovićeva 22,10000 Zagreb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Ulica grada Vukovara 49,10000 Zagreb</item>
      <item>OPĆINSKI GRAĐANSKI SUD U ZAGREBU, zemljišno-knjižni odjel, OIB 01252163117, Ulica Grada Vukovara 84,10000 Zagreb</item>
      <item>Željko Naletilić, OIB 95665376055, Miškinina Ulica 5b,10000 Zagreb</item>
      <item>Stojan Kožul, OIB 35695299251, Dubravka Ivančana 4,10000 Zagreb</item>
      <item>Mate Kožul, OIB 66821523212, Dubravka Ivančana 4,10000 Zagreb</item>
      <item>Kata Mihalić, OIB 61737820955, Karamanov Prilaz 2,10000 Zagreb</item>
      <item>Ivan Naletilić, OIB 92424060117, Sisačka Cesta 9b,10000 Zagreb</item>
    </izvorni_sadrzaj>
    <derivirana_varijabla naziv="DomainObject.Predmet.SudioniciListAdressOIB_1">
      <item>GROSIST d.o.o., OIB 94160678504, Sisačka cesta 9 B,10000 Zagreb</item>
      <item>FINA Regionalni centar Zagreb, OIB 85821130368, Trg svibanjskih žrtava 1995. 1,10000 Zagreb</item>
      <item>Ivan Naletilić, OIB 92424060117, Sisačka Cesta 9b,10000 Zagreb</item>
      <item>Ivan Naletilić, OIB 92424060117, Sisačka Cesta 9b,10000 Zagreb</item>
      <item>GORDAN VULETIĆ, Mandrovićeva 22,10000 Zagreb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Ulica grada Vukovara 49,10000 Zagreb</item>
      <item>OPĆINSKI GRAĐANSKI SUD U ZAGREBU, zemljišno-knjižni odjel, OIB 01252163117, Ulica Grada Vukovara 84,10000 Zagreb</item>
      <item>Željko Naletilić, OIB 95665376055, Miškinina Ulica 5b,10000 Zagreb</item>
      <item>Stojan Kožul, OIB 35695299251, Dubravka Ivančana 4,10000 Zagreb</item>
      <item>Mate Kožul, OIB 66821523212, Dubravka Ivančana 4,10000 Zagreb</item>
      <item>Kata Mihalić, OIB 61737820955, Karamanov Prilaz 2,10000 Zagreb</item>
      <item>Ivan Naletilić, OIB 92424060117, Sisačka Cesta 9b,10000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94160678504</item>
      <item>, OIB 85821130368</item>
      <item>, OIB 92424060117</item>
      <item>, OIB 92424060117</item>
      <item>, OIB null</item>
      <item>, OIB 18683136487</item>
      <item>, OIB 16488001145</item>
      <item>, OIB 26635293339</item>
      <item>, OIB 01252163117</item>
      <item>, OIB 95665376055</item>
      <item>, OIB 35695299251</item>
      <item>, OIB 66821523212</item>
      <item>, OIB 61737820955</item>
      <item>, OIB 92424060117</item>
    </izvorni_sadrzaj>
    <derivirana_varijabla naziv="DomainObject.Predmet.SudioniciListNazivOIB_1">
      <item>, OIB 94160678504</item>
      <item>, OIB 85821130368</item>
      <item>, OIB 92424060117</item>
      <item>, OIB 92424060117</item>
      <item>, OIB null</item>
      <item>, OIB 18683136487</item>
      <item>, OIB 16488001145</item>
      <item>, OIB 26635293339</item>
      <item>, OIB 01252163117</item>
      <item>, OIB 95665376055</item>
      <item>, OIB 35695299251</item>
      <item>, OIB 66821523212</item>
      <item>, OIB 61737820955</item>
      <item>, OIB 92424060117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348</properties:Words>
  <properties:Characters>2077</properties:Characters>
  <properties:Lines>98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2017-07-27T07:09:00Z</dcterms:created>
  <dc:creator>Nikola Ribarić</dc:creator>
  <cp:lastModifiedBy>Jadranka Zelić</cp:lastModifiedBy>
  <cp:lastPrinted>2017-07-27T07:09:00Z</cp:lastPrinted>
  <dcterms:modified xmlns:xsi="http://www.w3.org/2001/XMLSchema-instance" xsi:type="dcterms:W3CDTF">2017-07-27T07:10:00Z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