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3da3" w14:paraId="9dd3da3" w:rsidRDefault="00DD2365" w:rsidP="00A27295" w:rsidR="004B741D">
      <w:pPr>
        <w:jc w:val="right"/>
        <w15:collapsed w:val="false"/>
      </w:pPr>
      <w:r>
        <w:t>Broj: St-</w:t>
      </w:r>
      <w:r w:rsidR="006E35F4">
        <w:t>1594/17-7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6E35F4">
        <w:t>RH MF Porezna uprava zastupan po ŽDO Osijek za otvaranje stečajnog p</w:t>
      </w:r>
      <w:r w:rsidR="009A1E35">
        <w:t xml:space="preserve">ostupka nad dužnikom </w:t>
      </w:r>
      <w:r w:rsidR="006E35F4">
        <w:rPr>
          <w:b/>
        </w:rPr>
        <w:t>MASTER TEAM d.o.o. Zagreb, Martićeva 67, OIB: 68243496021, MBS: 080870196</w:t>
      </w:r>
      <w:r w:rsidR="0072710A">
        <w:t xml:space="preserve">, </w:t>
      </w:r>
      <w:r w:rsidR="003B4C28">
        <w:t xml:space="preserve">dana </w:t>
      </w:r>
      <w:r w:rsidR="00006DB7">
        <w:t>24</w:t>
      </w:r>
      <w:r w:rsidR="006E35F4">
        <w:t>. siječnja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6E35F4">
        <w:t xml:space="preserve">Vedran Vincelj, </w:t>
      </w:r>
      <w:proofErr w:type="spellStart"/>
      <w:r w:rsidR="006E35F4">
        <w:t>Krapisnke</w:t>
      </w:r>
      <w:proofErr w:type="spellEnd"/>
      <w:r w:rsidR="006E35F4">
        <w:t xml:space="preserve"> toplice, A. Augustinčića 23, OIB: 33063144303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-1594-17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6E35F4">
        <w:rPr>
          <w:b/>
        </w:rPr>
        <w:t xml:space="preserve">MASTER TEAM d.o.o. Zagreb, Martićeva 67, OIB: 68243496021, MBS: 080870196 </w:t>
      </w:r>
      <w:r w:rsidR="002A6867">
        <w:t xml:space="preserve">te dodatni iznos predujma u iznosu od </w:t>
      </w:r>
      <w:r w:rsidR="006E35F4">
        <w:rPr>
          <w:b/>
        </w:rPr>
        <w:t>4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6E35F4">
        <w:rPr>
          <w:b/>
        </w:rPr>
        <w:t>1594-17</w:t>
      </w:r>
      <w:r w:rsidR="002A6867">
        <w:t xml:space="preserve"> 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6E35F4">
        <w:t xml:space="preserve">Vedran Vincelj, </w:t>
      </w:r>
      <w:proofErr w:type="spellStart"/>
      <w:r w:rsidR="006E35F4">
        <w:t>Krapisnke</w:t>
      </w:r>
      <w:proofErr w:type="spellEnd"/>
      <w:r w:rsidR="006E35F4">
        <w:t xml:space="preserve"> toplice, A. Augustinčića 23, OIB: 33063144303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6E35F4">
        <w:t xml:space="preserve">Vedran Vincelj, </w:t>
      </w:r>
      <w:proofErr w:type="spellStart"/>
      <w:r w:rsidR="006E35F4">
        <w:t>Krapisnke</w:t>
      </w:r>
      <w:proofErr w:type="spellEnd"/>
      <w:r w:rsidR="006E35F4">
        <w:t xml:space="preserve"> toplice, A. Augustinčića 23, OIB: 33063144303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A55821" w:rsidR="00A55821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6E35F4">
        <w:t xml:space="preserve">Vedran Vincelj, </w:t>
      </w:r>
      <w:proofErr w:type="spellStart"/>
      <w:r w:rsidR="006E35F4">
        <w:t>Krapisnke</w:t>
      </w:r>
      <w:proofErr w:type="spellEnd"/>
      <w:r w:rsidR="006E35F4">
        <w:t xml:space="preserve"> toplice, A. Augustinčića 23, OIB: 33063144303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A55821" w:rsidP="00A55821" w:rsidR="00A55821">
      <w:pPr>
        <w:ind w:firstLine="720"/>
        <w:jc w:val="both"/>
      </w:pPr>
    </w:p>
    <w:p w:rsidRDefault="0085153E" w:rsidP="002A6867" w:rsidR="0085153E">
      <w:pPr>
        <w:jc w:val="right"/>
      </w:pPr>
    </w:p>
    <w:p w:rsidRDefault="0085153E" w:rsidP="002A6867" w:rsidR="0085153E">
      <w:pPr>
        <w:jc w:val="right"/>
      </w:pPr>
    </w:p>
    <w:p w:rsidRDefault="0085153E" w:rsidP="002A6867" w:rsidR="0085153E">
      <w:pPr>
        <w:jc w:val="right"/>
      </w:pPr>
    </w:p>
    <w:p w:rsidRDefault="0085153E" w:rsidP="002A6867" w:rsidR="0085153E">
      <w:pPr>
        <w:jc w:val="right"/>
      </w:pPr>
    </w:p>
    <w:p w:rsidRDefault="0085153E" w:rsidP="002A6867" w:rsidR="0085153E">
      <w:pPr>
        <w:jc w:val="right"/>
      </w:pPr>
    </w:p>
    <w:p w:rsidRDefault="006E35F4" w:rsidP="006E35F4" w:rsidR="006E35F4">
      <w:pPr>
        <w:jc w:val="right"/>
      </w:pPr>
      <w:r>
        <w:t>Broj: St-1594/17-7</w:t>
      </w:r>
    </w:p>
    <w:p w:rsidRDefault="002A6867" w:rsidP="00A55821" w:rsidR="002A6867">
      <w:pPr>
        <w:ind w:firstLine="720"/>
        <w:jc w:val="both"/>
      </w:pPr>
    </w:p>
    <w:p w:rsidRDefault="002A6867" w:rsidP="00A55821" w:rsidR="002A6867">
      <w:pPr>
        <w:ind w:firstLine="720"/>
        <w:jc w:val="both"/>
      </w:pP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06DB7">
        <w:t>24</w:t>
      </w:r>
      <w:r w:rsidR="006E35F4">
        <w:t>. siječnja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470B34" w:rsidR="0085153E" w:rsidRPr="0085153E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6E35F4">
        <w:t xml:space="preserve">Vedran Vincelj, </w:t>
      </w:r>
      <w:proofErr w:type="spellStart"/>
      <w:r w:rsidR="006E35F4">
        <w:t>Krapisnke</w:t>
      </w:r>
      <w:proofErr w:type="spellEnd"/>
      <w:r w:rsidR="006E35F4">
        <w:t xml:space="preserve"> toplice, A. Augustinčića 23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6E35F4">
        <w:t>7.3.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D933BC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C2E" w:rsidR="00F35C2E">
      <w:r>
        <w:separator/>
      </w:r>
    </w:p>
  </w:endnote>
  <w:endnote w:id="0" w:type="continuationSeparator">
    <w:p w:rsidRDefault="00F35C2E" w:rsidR="00F35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C2E" w:rsidR="00F35C2E">
      <w:r>
        <w:separator/>
      </w:r>
    </w:p>
  </w:footnote>
  <w:footnote w:id="0" w:type="continuationSeparator">
    <w:p w:rsidRDefault="00F35C2E" w:rsidR="00F35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33BC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933BC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306C1"/>
    <w:rsid w:val="00F35C2E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33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3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33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3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St-1594/2017</izvorni_sadrzaj>
    <derivirana_varijabla naziv="DomainObject.Predmet.OznakaBroj_1">St-1594/2017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TEAM d.o.o. za trgovinu i usluge</izvorni_sadrzaj>
    <derivirana_varijabla naziv="DomainObject.Predmet.ProtustrankaFormated_1">  MASTER TEAM d.o.o. za trgovinu i usluge</derivirana_varijabla>
  </DomainObject.Predmet.ProtustrankaFormated>
  <DomainObject.Predmet.ProtustrankaFormatedOIB>
    <izvorni_sadrzaj>  MASTER TEAM d.o.o. za trgovinu i usluge, OIB 68243496021</izvorni_sadrzaj>
    <derivirana_varijabla naziv="DomainObject.Predmet.ProtustrankaFormatedOIB_1">  MASTER TEAM d.o.o. za trgovinu i usluge, OIB 68243496021</derivirana_varijabla>
  </DomainObject.Predmet.ProtustrankaFormatedOIB>
  <DomainObject.Predmet.ProtustrankaFormatedWithAdress>
    <izvorni_sadrzaj> MASTER TEAM d.o.o. za trgovinu i usluge, Martićeva 67, 10000 Zagreb</izvorni_sadrzaj>
    <derivirana_varijabla naziv="DomainObject.Predmet.ProtustrankaFormatedWithAdress_1"> MASTER TEAM d.o.o. za trgovinu i usluge, Martićeva 67, 10000 Zagreb</derivirana_varijabla>
  </DomainObject.Predmet.ProtustrankaFormatedWithAdress>
  <DomainObject.Predmet.ProtustrankaFormatedWithAdressOIB>
    <izvorni_sadrzaj> MASTER TEAM d.o.o. za trgovinu i usluge, OIB 68243496021, Martićeva 67, 10000 Zagreb</izvorni_sadrzaj>
    <derivirana_varijabla naziv="DomainObject.Predmet.ProtustrankaFormatedWithAdressOIB_1"> MASTER TEAM d.o.o. za trgovinu i usluge, OIB 68243496021, Martićeva 67, 10000 Zagreb</derivirana_varijabla>
  </DomainObject.Predmet.ProtustrankaFormatedWithAdressOIB>
  <DomainObject.Predmet.ProtustrankaWithAdress>
    <izvorni_sadrzaj>MASTER TEAM d.o.o. za trgovinu i usluge Martićeva 67, 10000 Zagreb</izvorni_sadrzaj>
    <derivirana_varijabla naziv="DomainObject.Predmet.ProtustrankaWithAdress_1">MASTER TEAM d.o.o. za trgovinu i usluge Martićeva 67, 10000 Zagreb</derivirana_varijabla>
  </DomainObject.Predmet.ProtustrankaWithAdress>
  <DomainObject.Predmet.ProtustrankaWithAdressOIB>
    <izvorni_sadrzaj>MASTER TEAM d.o.o. za trgovinu i usluge, OIB 68243496021, Martićeva 67, 10000 Zagreb</izvorni_sadrzaj>
    <derivirana_varijabla naziv="DomainObject.Predmet.ProtustrankaWithAdressOIB_1">MASTER TEAM d.o.o. za trgovinu i usluge, OIB 68243496021, Martićeva 67, 10000 Zagreb</derivirana_varijabla>
  </DomainObject.Predmet.ProtustrankaWithAdressOIB>
  <DomainObject.Predmet.ProtustrankaNazivFormated>
    <izvorni_sadrzaj>MASTER TEAM d.o.o. za trgovinu i usluge</izvorni_sadrzaj>
    <derivirana_varijabla naziv="DomainObject.Predmet.ProtustrankaNazivFormated_1">MASTER TEAM d.o.o. za trgovinu i usluge</derivirana_varijabla>
  </DomainObject.Predmet.ProtustrankaNazivFormated>
  <DomainObject.Predmet.ProtustrankaNazivFormatedOIB>
    <izvorni_sadrzaj>MASTER TEAM d.o.o. za trgovinu i usluge, OIB 68243496021</izvorni_sadrzaj>
    <derivirana_varijabla naziv="DomainObject.Predmet.ProtustrankaNazivFormatedOIB_1">MASTER TEAM d.o.o. za trgovinu i usluge, OIB 68243496021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MASTER TEAM d.o.o. za trgovinu i usluge</item>
    </izvorni_sadrzaj>
    <derivirana_varijabla naziv="DomainObject.Predmet.ProtuStrankaListFormated_1">
      <item>MASTER TEAM d.o.o. za trgovinu i usluge</item>
    </derivirana_varijabla>
  </DomainObject.Predmet.ProtuStrankaListFormated>
  <DomainObject.Predmet.ProtuStrankaListFormatedOIB>
    <izvorni_sadrzaj>
      <item>MASTER TEAM d.o.o. za trgovinu i usluge, OIB 68243496021</item>
    </izvorni_sadrzaj>
    <derivirana_varijabla naziv="DomainObject.Predmet.ProtuStrankaListFormatedOIB_1">
      <item>MASTER TEAM d.o.o. za trgovinu i usluge, OIB 68243496021</item>
    </derivirana_varijabla>
  </DomainObject.Predmet.ProtuStrankaListFormatedOIB>
  <DomainObject.Predmet.ProtuStrankaListFormatedWithAdress>
    <izvorni_sadrzaj>
      <item>MASTER TEAM d.o.o. za trgovinu i usluge, Martićeva 67, 10000 Zagreb</item>
    </izvorni_sadrzaj>
    <derivirana_varijabla naziv="DomainObject.Predmet.ProtuStrankaListFormatedWithAdress_1">
      <item>MASTER TEAM d.o.o. za trgovinu i usluge, Martićeva 67, 10000 Zagreb</item>
    </derivirana_varijabla>
  </DomainObject.Predmet.ProtuStrankaListFormatedWithAdress>
  <DomainObject.Predmet.ProtuStrankaListFormatedWithAdressOIB>
    <izvorni_sadrzaj>
      <item>MASTER TEAM d.o.o. za trgovinu i usluge, OIB 68243496021, Martićeva 67, 10000 Zagreb</item>
    </izvorni_sadrzaj>
    <derivirana_varijabla naziv="DomainObject.Predmet.ProtuStrankaListFormatedWithAdressOIB_1">
      <item>MASTER TEAM d.o.o. za trgovinu i usluge, OIB 68243496021, Martićeva 67, 10000 Zagreb</item>
    </derivirana_varijabla>
  </DomainObject.Predmet.ProtuStrankaListFormatedWithAdressOIB>
  <DomainObject.Predmet.ProtuStrankaListNazivFormated>
    <izvorni_sadrzaj>
      <item>MASTER TEAM d.o.o. za trgovinu i usluge</item>
    </izvorni_sadrzaj>
    <derivirana_varijabla naziv="DomainObject.Predmet.ProtuStrankaListNazivFormated_1">
      <item>MASTER TEAM d.o.o. za trgovinu i usluge</item>
    </derivirana_varijabla>
  </DomainObject.Predmet.ProtuStrankaListNazivFormated>
  <DomainObject.Predmet.ProtuStrankaListNazivFormatedOIB>
    <izvorni_sadrzaj>
      <item>MASTER TEAM d.o.o. za trgovinu i usluge, OIB 68243496021</item>
    </izvorni_sadrzaj>
    <derivirana_varijabla naziv="DomainObject.Predmet.ProtuStrankaListNazivFormatedOIB_1">
      <item>MASTER TEAM d.o.o. za trgovinu i usluge, OIB 68243496021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MASTER TEAM d.o.o. za trgovinu i usluge</izvorni_sadrzaj>
    <derivirana_varijabla naziv="DomainObject.Predmet.ProtustrankaIDrugi_1">MASTER TEAM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MASTER TEAM d.o.o. za trgovinu i usluge, OIB 68243496021, Martićeva 67, 10000 Zagreb</izvorni_sadrzaj>
    <derivirana_varijabla naziv="DomainObject.Predmet.ProtustrankaIDrugiAdressOIB_1">MASTER TEAM d.o.o. za trgovinu i usluge, OIB 68243496021,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TEAM d.o.o. za trgovinu i usluge</item>
      <item>RH MF POREZNA UPRAVA</item>
    </izvorni_sadrzaj>
    <derivirana_varijabla naziv="DomainObject.Predmet.SudioniciListNaziv_1">
      <item>MASTER TEAM d.o.o. za trgovinu i usluge</item>
      <item>RH MF POREZNA UPRAVA</item>
    </derivirana_varijabla>
  </DomainObject.Predmet.SudioniciListNaziv>
  <DomainObject.Predmet.SudioniciListAdressOIB>
    <izvorni_sadrzaj>
      <item>MASTER TEAM d.o.o. za trgovinu i usluge, OIB 68243496021, Martićeva 67,10000 Zagreb</item>
      <item>RH MF POREZNA UPRAVA, OIB 18683136487</item>
    </izvorni_sadrzaj>
    <derivirana_varijabla naziv="DomainObject.Predmet.SudioniciListAdressOIB_1">
      <item>MASTER TEAM d.o.o. za trgovinu i usluge, OIB 68243496021, Martićeva 67,10000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68243496021</item>
      <item>, OIB 18683136487</item>
    </izvorni_sadrzaj>
    <derivirana_varijabla naziv="DomainObject.Predmet.SudioniciListNazivOIB_1">
      <item>, OIB 68243496021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67F25-5291-477B-A0B8-5DA98A806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477</properties:Words>
  <properties:Characters>2397</properties:Characters>
  <properties:Lines>123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2018-01-23T13:26:00Z</dcterms:created>
  <dc:creator>hermanj</dc:creator>
  <cp:lastModifiedBy>Danijela Sekulić</cp:lastModifiedBy>
  <cp:lastPrinted>2018-01-24T13:41:00Z</cp:lastPrinted>
  <dcterms:modified xmlns:xsi="http://www.w3.org/2001/XMLSchema-instance" xsi:type="dcterms:W3CDTF">2018-01-24T13:43:00Z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