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7998" w14:paraId="1cf7998" w:rsidRDefault="00937FF9" w:rsidP="001B4341" w:rsidR="001B4341" w:rsidRPr="001B434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4341" w:rsidRPr="001B4341">
        <w:rPr>
          <w:rFonts w:cs="Times New Roman" w:eastAsia="Times New Roman"/>
          <w:lang w:eastAsia="hr-HR"/>
        </w:rPr>
        <w:t xml:space="preserve">      </w:t>
      </w:r>
      <w:r w:rsidR="001B4341" w:rsidRPr="001B4341">
        <w:rPr>
          <w:rFonts w:cs="Times New Roman" w:eastAsia="Times New Roman"/>
          <w:b w:val="false"/>
          <w:lang w:eastAsia="hr-HR"/>
        </w:rPr>
        <w:t>REPUBLIKA HRVATSKA</w:t>
      </w: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 xml:space="preserve"> TRGOVAČKI SUD U ZAGREBU</w:t>
      </w: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 xml:space="preserve">           STALNA SLUŽBA </w:t>
      </w: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 xml:space="preserve">   Karlovac, Ljudevita Šestića 4</w:t>
      </w: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center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>R E P U B L I K A   H R V A T S K A</w:t>
      </w:r>
    </w:p>
    <w:p w:rsidRDefault="001B4341" w:rsidP="001B4341" w:rsidR="001B4341" w:rsidRPr="001B43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ab/>
        <w:t>R J E Š E N J E</w:t>
      </w: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ab/>
        <w:t>TRGOVAČKI SUD U ZAGREBU, Stalna služba</w:t>
      </w:r>
      <w:r w:rsidRPr="001B4341">
        <w:rPr>
          <w:rFonts w:cs="Times New Roman" w:eastAsia="Times New Roman"/>
          <w:b/>
          <w:lang w:eastAsia="hr-HR"/>
        </w:rPr>
        <w:t>,</w:t>
      </w:r>
      <w:r w:rsidRPr="001B4341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Poljoprivredna zadruga Majur za proizvodnju i preradu poljoprivrednih proizvoda, Majur, Kolodvorska 6, OIB: 61194650511, 6. ožujka 2017. </w:t>
      </w: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4341">
        <w:rPr>
          <w:rFonts w:cs="Times New Roman" w:eastAsia="Times New Roman"/>
          <w:lang w:eastAsia="hr-HR"/>
        </w:rPr>
        <w:t>r i j e š i o     j e</w:t>
      </w:r>
    </w:p>
    <w:p w:rsidRDefault="001B4341" w:rsidP="001B4341" w:rsidR="001B4341" w:rsidRPr="001B434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>Za privremenog stečajnog upravitelja imenuje se Zlatko Kosec, Mali Bukovec, Dubovica 4, OIB: 70875793577.</w:t>
      </w:r>
    </w:p>
    <w:p w:rsidRDefault="001B4341" w:rsidP="001B4341" w:rsidR="001B4341" w:rsidRPr="001B434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1B4341" w:rsidP="001B4341" w:rsidR="001B4341" w:rsidRPr="001B434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center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>Obrazloženje</w:t>
      </w:r>
    </w:p>
    <w:p w:rsidRDefault="001B4341" w:rsidP="001B4341" w:rsidR="001B4341" w:rsidRPr="001B43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ab/>
        <w:t>FINA, Regionalni centar Zagreb, podnijela je ovom sudu 31. ožujka 2016. prijedlog za otvaranje stečajnog postupka nad dužnikom Poljoprivredna zadruga Majur za proizvodnju i preradu poljoprivrednih proizvoda, Majur, Kolodvorska 6, OIB: 61194650511.</w:t>
      </w: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ab/>
        <w:t>Rješenjem ovog suda poslovni broj St-3249/16 od 20. siječnja 2017. pokrenut je prethodni postupak radi utvrđivanja uvjeta za otvaranje stečajnog postupka nad dužnikom Poljoprivredna zadruga Majur za proizvodnju i preradu poljoprivrednih proizvoda, Majur, Kolodvorska 6, OIB: 61194650511.</w:t>
      </w: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ab/>
        <w:t>Iz navoda predlagatelja proizlazi da dužnik u Očevidniku redoslijeda osnova za plaćanje na dan 1. rujna 2015. ima evidentirane neizvršene osnove za plaćanje u neprekinutom razdoblju od 1198 dana u ukupnom iznosu od 345.152,03 kn (list 1 spisa i 10 spisa).</w:t>
      </w: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1B4341" w:rsidP="001B4341" w:rsidR="001B4341" w:rsidRPr="001B4341">
      <w:pPr>
        <w:spacing w:after="0"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ab/>
        <w:t xml:space="preserve"> </w:t>
      </w:r>
    </w:p>
    <w:p w:rsidRDefault="001B4341" w:rsidP="001B4341" w:rsidR="001B4341" w:rsidRPr="001B4341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jc w:val="center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>U Karlovcu 6. ožujka 2017.</w:t>
      </w:r>
    </w:p>
    <w:p w:rsidRDefault="001B4341" w:rsidP="001B4341" w:rsidR="001B4341" w:rsidRPr="001B43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 xml:space="preserve"> Stečajni sudac:</w:t>
      </w:r>
    </w:p>
    <w:p w:rsidRDefault="001B4341" w:rsidP="001B4341" w:rsidR="001B4341" w:rsidRPr="001B4341">
      <w:pPr>
        <w:spacing w:after="0"/>
        <w:jc w:val="center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1B4341" w:rsidP="001B4341" w:rsidR="001B4341" w:rsidRPr="001B4341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1B4341" w:rsidP="001B4341" w:rsidR="001B4341" w:rsidRPr="001B4341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1B4341" w:rsidP="001B4341" w:rsidR="001B4341" w:rsidRPr="001B4341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>Za točnost otpravka-ovlašteni službenik:</w:t>
      </w:r>
    </w:p>
    <w:p w:rsidRDefault="001B4341" w:rsidP="001B4341" w:rsidR="001B4341" w:rsidRPr="001B4341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B4341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</w:p>
    <w:p w:rsidRDefault="001B4341" w:rsidP="001B4341" w:rsidR="001B4341" w:rsidRPr="001B434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4148994"/>
      <w:docPartObj>
        <w:docPartGallery w:val="Page Numbers (Top of Page)"/>
        <w:docPartUnique/>
      </w:docPartObj>
    </w:sdtPr>
    <w:sdtContent>
      <w:p w:rsidRDefault="001B4341" w:rsidR="001B43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B4341" w:rsidR="008333A9">
    <w:pPr>
      <w:pStyle w:val="Zaglavlje"/>
    </w:pPr>
    <w:r>
      <w:t>1 St-3249/16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34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693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St-3249/2016-11</izvorni_sadrzaj>
    <derivirana_varijabla naziv="DomainObject.Oznaka_1">St-3249/2016-11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Majur za proizvodnju i preradu poljoprivrednih proizvoda zastupanog po punomoćniku Miroslav Brnad</izvorni_sadrzaj>
    <derivirana_varijabla naziv="DomainObject.Predmet.ProtustrankaFormated_1">  Poljoprivredna zadruga Majur za proizvodnju i preradu poljoprivrednih proizvoda zastupanog po punomoćniku Miroslav Brnad</derivirana_varijabla>
  </DomainObject.Predmet.ProtustrankaFormated>
  <DomainObject.Predmet.ProtustrankaFormatedOIB>
    <izvorni_sadrzaj>  Poljoprivredna zadruga Majur za proizvodnju i preradu poljoprivrednih proizvoda, OIB 61194650511 zastupanog po punomoćniku Miroslav Brnad</izvorni_sadrzaj>
    <derivirana_varijabla naziv="DomainObject.Predmet.ProtustrankaFormatedOIB_1">  Poljoprivredna zadruga Majur za proizvodnju i preradu poljoprivrednih proizvoda,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proizvoda, Kolodvorska 6, 10342 Majur zastupanog po punomoćniku Miroslav Brnad</izvorni_sadrzaj>
    <derivirana_varijabla naziv="DomainObject.Predmet.ProtustrankaFormatedWithAdress_1"> Poljoprivredna zadruga Majur za proizvodnju i preradu poljoprivrednih proizvoda,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proizvoda, OIB 61194650511, Kolodvorska 6, 10342 Majur zastupanog po punomoćniku Miroslav Brnad</izvorni_sadrzaj>
    <derivirana_varijabla naziv="DomainObject.Predmet.ProtustrankaFormatedWithAdressOIB_1"> Poljoprivredna zadruga Majur za proizvodnju i preradu poljoprivrednih proizvoda,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Kolodvorska 6, 10342 Majur</izvorni_sadrzaj>
    <derivirana_varijabla naziv="DomainObject.Predmet.ProtustrankaWithAdress_1">Poljoprivredna zadruga Majur za proizvodnju i preradu poljoprivrednih proizvoda Kolodvorska 6, 10342 Majur</derivirana_varijabla>
  </DomainObject.Predmet.ProtustrankaWithAdress>
  <DomainObject.Predmet.ProtustrankaWithAdressOIB>
    <izvorni_sadrzaj>Poljoprivredna zadruga Majur za proizvodnju i preradu poljoprivrednih proizvoda, OIB 61194650511, Kolodvorska 6, 10342 Majur</izvorni_sadrzaj>
    <derivirana_varijabla naziv="DomainObject.Predmet.ProtustrankaWithAdressOIB_1">Poljoprivredna zadruga Majur za proizvodnju i preradu poljoprivrednih proizvoda, OIB 61194650511, Kolodvorska 6, 10342 Majur</derivirana_varijabla>
  </DomainObject.Predmet.ProtustrankaWithAdressOIB>
  <DomainObject.Predmet.ProtustrankaNazivFormated>
    <izvorni_sadrzaj>Poljoprivredna zadruga Majur za proizvodnju i preradu poljoprivrednih proizvoda</izvorni_sadrzaj>
    <derivirana_varijabla naziv="DomainObject.Predmet.ProtustrankaNazivFormated_1">Poljoprivredna zadruga Majur za proizvodnju i preradu poljoprivrednih proizvoda</derivirana_varijabla>
  </DomainObject.Predmet.ProtustrankaNazivFormated>
  <DomainObject.Predmet.ProtustrankaNazivFormatedOIB>
    <izvorni_sadrzaj>Poljoprivredna zadruga Majur za proizvodnju i preradu poljoprivrednih proizvoda, OIB 61194650511</izvorni_sadrzaj>
    <derivirana_varijabla naziv="DomainObject.Predmet.ProtustrankaNazivFormatedOIB_1">Poljoprivredna zadruga Majur za proizvodnju i preradu poljoprivrednih proizvoda,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zastupanog po punomoćniku Miroslav Brnad</item>
    </izvorni_sadrzaj>
    <derivirana_varijabla naziv="DomainObject.Predmet.ProtuStrankaListFormated_1">
      <item>Poljoprivredna zadruga Majur za proizvodnju i preradu poljoprivrednih proizvoda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proizvoda, OIB 61194650511 zastupanog po punomoćniku Miroslav Brnad</item>
    </izvorni_sadrzaj>
    <derivirana_varijabla naziv="DomainObject.Predmet.ProtuStrankaListFormatedOIB_1">
      <item>Poljoprivredna zadruga Majur za proizvodnju i preradu poljoprivrednih proizvoda,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</item>
    </izvorni_sadrzaj>
    <derivirana_varijabla naziv="DomainObject.Predmet.ProtuStrankaListNazivFormated_1">
      <item>Poljoprivredna zadruga Majur za proizvodnju i preradu poljoprivrednih proizvoda</item>
    </derivirana_varijabla>
  </DomainObject.Predmet.ProtuStrankaListNazivFormated>
  <DomainObject.Predmet.ProtuStrankaListNazivFormatedOIB>
    <izvorni_sadrzaj>
      <item>Poljoprivredna zadruga Majur za proizvodnju i preradu poljoprivrednih proizvoda, OIB 61194650511</item>
    </izvorni_sadrzaj>
    <derivirana_varijabla naziv="DomainObject.Predmet.ProtuStrankaListNazivFormatedOIB_1">
      <item>Poljoprivredna zadruga Majur za proizvodnju i preradu poljoprivrednih proizvoda,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</item>
    </izvorni_sadrzaj>
    <derivirana_varijabla naziv="DomainObject.Predmet.OstaliListFormated_1">
      <item>Miroslav Brnad punomoćnik sudionika u postupku Poljoprivredna zadruga Majur za proizvodnju i preradu poljoprivrednih proizvoda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</item>
    </izvorni_sadrzaj>
    <derivirana_varijabla naziv="DomainObject.Predmet.OstaliListFormatedOIB_1">
      <item>Miroslav Brnad, OIB 88149149180 punomoćnik sudionika u postupku Poljoprivredna zadruga Majur za proizvodnju i preradu poljoprivrednih proizvoda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St-3249/2016-11</izvorni_sadrzaj>
    <derivirana_varijabla naziv="DomainObject.PoslovniBrojDokumenta_1">St-3249/2016-11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</izvorni_sadrzaj>
    <derivirana_varijabla naziv="DomainObject.Predmet.ProtustrankaIDrugi_1">Poljoprivredna zadruga Majur za proizvodnju i preradu poljoprivrednih proizvoda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proizvoda, OIB 61194650511, Kolodvorska 6, 10342 Majur</izvorni_sadrzaj>
    <derivirana_varijabla naziv="DomainObject.Predmet.ProtustrankaIDrugiAdressOIB_1">Poljoprivredna zadruga Majur za proizvodnju i preradu poljoprivrednih proizvoda,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2A1A1-2457-4D86-BDD7-B329FA805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2339</properties:Characters>
  <properties:Lines>78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2017-03-06T09:17:00Z</cp:lastPrinted>
  <dcterms:modified xmlns:xsi="http://www.w3.org/2001/XMLSchema-instance" xsi:type="dcterms:W3CDTF">2017-03-06T09:17:00Z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St-3249/2016-11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