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9cc7" w14:paraId="5f99cc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53B5F">
        <w:t>487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53B5F">
        <w:t>DEBRA d.o.o., Zadar, Put Gazića 14/b, Zadar</w:t>
      </w:r>
      <w:r w:rsidR="000A6B55">
        <w:t>,</w:t>
      </w:r>
      <w:r w:rsidR="000859FA">
        <w:t xml:space="preserve"> OIB: </w:t>
      </w:r>
      <w:r w:rsidR="00153B5F">
        <w:t>24043888271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53B5F">
        <w:t>DEBRA d.o.o., Zadar, Put Gazića 14/b, Zadar, OIB: 24043888271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A6B55" w:rsidP="00A70A5D" w:rsidR="000A6B55">
      <w:pPr>
        <w:jc w:val="center"/>
      </w:pPr>
      <w:r>
        <w:t>21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08</w:t>
      </w:r>
      <w:r w:rsidR="00A70A5D">
        <w:t>,</w:t>
      </w:r>
      <w:r w:rsidR="00153B5F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A6B55" w:rsidP="000A6B55" w:rsidR="000A6B55">
      <w:pPr>
        <w:jc w:val="center"/>
      </w:pPr>
      <w:r>
        <w:t>21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153B5F">
        <w:t>40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53B5F">
        <w:t>DEBRA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153B5F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153B5F">
        <w:t>20.713,42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53B5F">
        <w:t>DEBRA d.o.o., Zadar</w:t>
      </w:r>
      <w:r w:rsidR="00153B5F" w:rsidRPr="00F60CD9">
        <w:t xml:space="preserve"> </w:t>
      </w:r>
      <w:r w:rsidR="0020610B" w:rsidRPr="00F60CD9">
        <w:t>i za član</w:t>
      </w:r>
      <w:r w:rsidR="00F73B99">
        <w:t>ove</w:t>
      </w:r>
      <w:r w:rsidR="0020610B" w:rsidRPr="00F60CD9">
        <w:t xml:space="preserve"> uprave s upozorenjem</w:t>
      </w:r>
    </w:p>
    <w:p w:rsidRDefault="00153B5F" w:rsidP="000859FA" w:rsidR="000859FA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SALVATORE SPATOLA, Italija, 20030 Senago, Via Gramsci 4 </w:t>
      </w:r>
      <w:r w:rsidR="000859FA">
        <w:rPr>
          <w:szCs w:val="24"/>
        </w:rPr>
        <w:t xml:space="preserve">- </w:t>
      </w:r>
      <w:r w:rsidR="000859FA">
        <w:t>uz upozorenje na adresu</w:t>
      </w:r>
      <w:r w:rsidR="00E445FB">
        <w:t xml:space="preserve"> društva</w:t>
      </w:r>
      <w:r w:rsidR="000859FA">
        <w:t xml:space="preserve"> i na e-oglasnu ploču suda</w:t>
      </w:r>
    </w:p>
    <w:p w:rsidRDefault="00153B5F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MAURO BELLINI, Italija, 41032 Cavezo Modena, Via Salvo D'Acquisto 12 – uz upozorenje na adresu</w:t>
      </w:r>
      <w:r w:rsidR="00E445FB">
        <w:t xml:space="preserve"> društva</w:t>
      </w:r>
      <w:r>
        <w:t xml:space="preserve"> i na e-oglasnu ploču suda</w:t>
      </w:r>
    </w:p>
    <w:p w:rsidRDefault="00153B5F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>INNA BLASLOV, Kali, Kali 19 -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43732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53B5F">
      <w:t>487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3732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45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3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3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društvo s ograničenom odgovornošću za graditeljstvo, turizam i trgovinu</izvorni_sadrzaj>
    <derivirana_varijabla naziv="DomainObject.Predmet.ProtustrankaFormated_1">  DEBRA društvo s ograničenom odgovornošću za graditeljstvo, turizam i trgovinu</derivirana_varijabla>
  </DomainObject.Predmet.ProtustrankaFormated>
  <DomainObject.Predmet.ProtustrankaFormatedOIB>
    <izvorni_sadrzaj>  DEBRA društvo s ograničenom odgovornošću za graditeljstvo, turizam i trgovinu, OIB 24043888271</izvorni_sadrzaj>
    <derivirana_varijabla naziv="DomainObject.Predmet.ProtustrankaFormatedOIB_1">  DEBRA društvo s ograničenom odgovornošću za graditeljstvo, turizam i trgovinu, OIB 24043888271</derivirana_varijabla>
  </DomainObject.Predmet.ProtustrankaFormatedOIB>
  <DomainObject.Predmet.ProtustrankaFormatedWithAdress>
    <izvorni_sadrzaj> DEBRA društvo s ograničenom odgovornošću za graditeljstvo, turizam i trgovinu, Put Gazića 14/b, 23000 Zadar</izvorni_sadrzaj>
    <derivirana_varijabla naziv="DomainObject.Predmet.ProtustrankaFormatedWithAdress_1"> DEBRA društvo s ograničenom odgovornošću za graditeljstvo, turizam i trgovinu, Put Gazića 14/b, 23000 Zadar</derivirana_varijabla>
  </DomainObject.Predmet.ProtustrankaFormatedWithAdress>
  <DomainObject.Predmet.ProtustrankaFormatedWithAdressOIB>
    <izvorni_sadrzaj> DEBRA društvo s ograničenom odgovornošću za graditeljstvo, turizam i trgovinu, OIB 24043888271, Put Gazića 14/b, 23000 Zadar</izvorni_sadrzaj>
    <derivirana_varijabla naziv="DomainObject.Predmet.ProtustrankaFormatedWithAdressOIB_1"> DEBRA društvo s ograničenom odgovornošću za graditeljstvo, turizam i trgovinu, OIB 24043888271, Put Gazića 14/b, 23000 Zadar</derivirana_varijabla>
  </DomainObject.Predmet.ProtustrankaFormatedWithAdressOIB>
  <DomainObject.Predmet.ProtustrankaWithAdress>
    <izvorni_sadrzaj>DEBRA društvo s ograničenom odgovornošću za graditeljstvo, turizam i trgovinu Put Gazića 14/b, 23000 Zadar</izvorni_sadrzaj>
    <derivirana_varijabla naziv="DomainObject.Predmet.ProtustrankaWithAdress_1">DEBRA društvo s ograničenom odgovornošću za graditeljstvo, turizam i trgovinu Put Gazića 14/b, 23000 Zadar</derivirana_varijabla>
  </DomainObject.Predmet.ProtustrankaWithAdress>
  <DomainObject.Predmet.ProtustrankaWithAdressOIB>
    <izvorni_sadrzaj>DEBRA društvo s ograničenom odgovornošću za graditeljstvo, turizam i trgovinu, OIB 24043888271, Put Gazića 14/b, 23000 Zadar</izvorni_sadrzaj>
    <derivirana_varijabla naziv="DomainObject.Predmet.ProtustrankaWithAdressOIB_1">DEBRA društvo s ograničenom odgovornošću za graditeljstvo, turizam i trgovinu, OIB 24043888271, Put Gazića 14/b, 23000 Zadar</derivirana_varijabla>
  </DomainObject.Predmet.ProtustrankaWithAdressOIB>
  <DomainObject.Predmet.ProtustrankaNazivFormated>
    <izvorni_sadrzaj>DEBRA društvo s ograničenom odgovornošću za graditeljstvo, turizam i trgovinu</izvorni_sadrzaj>
    <derivirana_varijabla naziv="DomainObject.Predmet.ProtustrankaNazivFormated_1">DEBRA društvo s ograničenom odgovornošću za graditeljstvo, turizam i trgovinu</derivirana_varijabla>
  </DomainObject.Predmet.ProtustrankaNazivFormated>
  <DomainObject.Predmet.ProtustrankaNazivFormatedOIB>
    <izvorni_sadrzaj>DEBRA društvo s ograničenom odgovornošću za graditeljstvo, turizam i trgovinu, OIB 24043888271</izvorni_sadrzaj>
    <derivirana_varijabla naziv="DomainObject.Predmet.ProtustrankaNazivFormatedOIB_1">DEBRA društvo s ograničenom odgovornošću za graditeljstvo, turizam i trgovinu, OIB 24043888271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20713.42</izvorni_sadrzaj>
    <derivirana_varijabla naziv="DomainObject.Predmet.TrenutnaVrijednost_1">20713.42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DEBRA društvo s ograničenom odgovornošću za graditeljstvo, turizam i trgovinu</item>
    </izvorni_sadrzaj>
    <derivirana_varijabla naziv="DomainObject.Predmet.ProtuStrankaListFormated_1">
      <item>DEBRA društvo s ograničenom odgovornošću za graditeljstvo, turizam i trgovinu</item>
    </derivirana_varijabla>
  </DomainObject.Predmet.ProtuStrankaListFormated>
  <DomainObject.Predmet.ProtuStrankaListFormatedOIB>
    <izvorni_sadrzaj>
      <item>DEBRA društvo s ograničenom odgovornošću za graditeljstvo, turizam i trgovinu, OIB 24043888271</item>
    </izvorni_sadrzaj>
    <derivirana_varijabla naziv="DomainObject.Predmet.ProtuStrankaListFormatedOIB_1">
      <item>DEBRA društvo s ograničenom odgovornošću za graditeljstvo, turizam i trgovinu, OIB 24043888271</item>
    </derivirana_varijabla>
  </DomainObject.Predmet.ProtuStrankaListFormatedOIB>
  <DomainObject.Predmet.ProtuStrankaListFormatedWithAdress>
    <izvorni_sadrzaj>
      <item>DEBRA društvo s ograničenom odgovornošću za graditeljstvo, turizam i trgovinu, Put Gazića 14/b, 23000 Zadar</item>
    </izvorni_sadrzaj>
    <derivirana_varijabla naziv="DomainObject.Predmet.ProtuStrankaListFormatedWithAdress_1">
      <item>DEBRA društvo s ograničenom odgovornošću za graditeljstvo, turizam i trgovinu, Put Gazića 14/b, 23000 Zadar</item>
    </derivirana_varijabla>
  </DomainObject.Predmet.ProtuStrankaListFormatedWithAdress>
  <DomainObject.Predmet.ProtuStrankaListFormatedWithAdressOIB>
    <izvorni_sadrzaj>
      <item>DEBRA društvo s ograničenom odgovornošću za graditeljstvo, turizam i trgovinu, OIB 24043888271, Put Gazića 14/b, 23000 Zadar</item>
    </izvorni_sadrzaj>
    <derivirana_varijabla naziv="DomainObject.Predmet.ProtuStrankaListFormatedWithAdressOIB_1">
      <item>DEBRA društvo s ograničenom odgovornošću za graditeljstvo, turizam i trgovinu, OIB 24043888271, Put Gazića 14/b, 23000 Zadar</item>
    </derivirana_varijabla>
  </DomainObject.Predmet.ProtuStrankaListFormatedWithAdressOIB>
  <DomainObject.Predmet.ProtuStrankaListNazivFormated>
    <izvorni_sadrzaj>
      <item>DEBRA društvo s ograničenom odgovornošću za graditeljstvo, turizam i trgovinu</item>
    </izvorni_sadrzaj>
    <derivirana_varijabla naziv="DomainObject.Predmet.ProtuStrankaListNazivFormated_1">
      <item>DEBRA društvo s ograničenom odgovornošću za graditeljstvo, turizam i trgovinu</item>
    </derivirana_varijabla>
  </DomainObject.Predmet.ProtuStrankaListNazivFormated>
  <DomainObject.Predmet.ProtuStrankaListNazivFormatedOIB>
    <izvorni_sadrzaj>
      <item>DEBRA društvo s ograničenom odgovornošću za graditeljstvo, turizam i trgovinu, OIB 24043888271</item>
    </izvorni_sadrzaj>
    <derivirana_varijabla naziv="DomainObject.Predmet.ProtuStrankaListNazivFormatedOIB_1">
      <item>DEBRA društvo s ograničenom odgovornošću za graditeljstvo, turizam i trgovinu, OIB 24043888271</item>
    </derivirana_varijabla>
  </DomainObject.Predmet.ProtuStrankaListNazivFormatedOIB>
  <DomainObject.Predmet.OstaliListFormated>
    <izvorni_sadrzaj>
      <item>Inna Blaslov</item>
    </izvorni_sadrzaj>
    <derivirana_varijabla naziv="DomainObject.Predmet.OstaliListFormated_1">
      <item>Inna Blaslov</item>
    </derivirana_varijabla>
  </DomainObject.Predmet.OstaliListFormated>
  <DomainObject.Predmet.OstaliListFormatedOIB>
    <izvorni_sadrzaj>
      <item>Inna Blaslov, OIB 99030876029</item>
    </izvorni_sadrzaj>
    <derivirana_varijabla naziv="DomainObject.Predmet.OstaliListFormatedOIB_1">
      <item>Inna Blaslov, OIB 99030876029</item>
    </derivirana_varijabla>
  </DomainObject.Predmet.OstaliListFormatedOIB>
  <DomainObject.Predmet.OstaliListFormatedWithAdress>
    <izvorni_sadrzaj>
      <item>Inna Blaslov, ULICA VLAKA 15 (ranije: KALI, KALI, 19), 23273 Kali</item>
    </izvorni_sadrzaj>
    <derivirana_varijabla naziv="DomainObject.Predmet.OstaliListFormatedWithAdress_1">
      <item>Inna Blaslov, ULICA VLAKA 15 (ranije: KALI, KALI, 19), 23273 Kali</item>
    </derivirana_varijabla>
  </DomainObject.Predmet.OstaliListFormatedWithAdress>
  <DomainObject.Predmet.OstaliListFormatedWithAdressOIB>
    <izvorni_sadrzaj>
      <item>Inna Blaslov, OIB 99030876029, ULICA VLAKA 15 (ranije: KALI, KALI, 19), 23273 Kali</item>
    </izvorni_sadrzaj>
    <derivirana_varijabla naziv="DomainObject.Predmet.OstaliListFormatedWithAdressOIB_1">
      <item>Inna Blaslov, OIB 99030876029, ULICA VLAKA 15 (ranije: KALI, KALI, 19), 23273 Kali</item>
    </derivirana_varijabla>
  </DomainObject.Predmet.OstaliListFormatedWithAdressOIB>
  <DomainObject.Predmet.OstaliListNazivFormated>
    <izvorni_sadrzaj>
      <item>Inna Blaslov</item>
    </izvorni_sadrzaj>
    <derivirana_varijabla naziv="DomainObject.Predmet.OstaliListNazivFormated_1">
      <item>Inna Blaslov</item>
    </derivirana_varijabla>
  </DomainObject.Predmet.OstaliListNazivFormated>
  <DomainObject.Predmet.OstaliListNazivFormatedOIB>
    <izvorni_sadrzaj>
      <item>Inna Blaslov, OIB 99030876029</item>
    </izvorni_sadrzaj>
    <derivirana_varijabla naziv="DomainObject.Predmet.OstaliListNazivFormatedOIB_1">
      <item>Inna Blaslov, OIB 99030876029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DEBRA društvo s ograničenom odgovornošću za graditeljstvo, turizam i trgovinu</izvorni_sadrzaj>
    <derivirana_varijabla naziv="DomainObject.Predmet.ProtustrankaIDrugi_1">DEBRA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DEBRA društvo s ograničenom odgovornošću za graditeljstvo, turizam i trgovinu, OIB 24043888271, Put Gazića 14/b, 23000 Zadar</izvorni_sadrzaj>
    <derivirana_varijabla naziv="DomainObject.Predmet.ProtustrankaIDrugiAdressOIB_1">DEBRA društvo s ograničenom odgovornošću za graditeljstvo, turizam i trgovinu, OIB 24043888271, Put Gazića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DEBRA društvo s ograničenom odgovornošću za graditeljstvo, turizam i trgovinu</item>
      <item>Inna Blaslov</item>
    </izvorni_sadrzaj>
    <derivirana_varijabla naziv="DomainObject.Predmet.SudioniciListNaziv_1">
      <item>FINA</item>
      <item>DEBRA društvo s ograničenom odgovornošću za graditeljstvo, turizam i trgovinu</item>
      <item>Inna Blaslov</item>
    </derivirana_varijabla>
  </DomainObject.Predmet.SudioniciListNaziv>
  <DomainObject.Predmet.SudioniciListAdressOIB>
    <izvorni_sadrzaj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izvorni_sadrzaj>
    <derivirana_varijabla naziv="DomainObject.Predmet.SudioniciListAdressOIB_1"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24043888271</item>
      <item>, OIB 99030876029</item>
    </izvorni_sadrzaj>
    <derivirana_varijabla naziv="DomainObject.Predmet.SudioniciListNazivOIB_1">
      <item>, OIB 85821130368</item>
      <item>, OIB 24043888271</item>
      <item>, OIB 99030876029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E3542-4A14-40C3-9AB6-0AB5A9F22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2073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2016-04-05T12:39:00Z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2016-04-06T10:57:00Z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