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bb62" w14:paraId="808bb62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E70E79">
        <w:t>129</w:t>
      </w:r>
      <w:r w:rsidR="00AE2DC7">
        <w:t>/2017-6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E70E79">
        <w:t>SLAPTOURS NOVA d.o.o., Šibenik, Fra Jerolima Milete 7, OIB: 80858954724</w:t>
      </w:r>
      <w:r w:rsidR="00EF7969">
        <w:t>,</w:t>
      </w:r>
      <w:r w:rsidR="00F86FB4">
        <w:t xml:space="preserve"> zastupanom po članu uprave </w:t>
      </w:r>
      <w:r w:rsidR="004365E4">
        <w:t>Draganu Slavici iz Bilice, Novo naselje 39</w:t>
      </w:r>
      <w:r w:rsidR="00677F0E">
        <w:t>,</w:t>
      </w:r>
      <w:r>
        <w:t xml:space="preserve">  </w:t>
      </w:r>
      <w:r w:rsidR="008B6FB4">
        <w:t>22. kolovoza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080764">
        <w:rPr>
          <w:b/>
        </w:rPr>
        <w:t>11. rujna</w:t>
      </w:r>
      <w:r w:rsidR="002B410E">
        <w:rPr>
          <w:b/>
        </w:rPr>
        <w:t xml:space="preserve"> 2017. u </w:t>
      </w:r>
      <w:r w:rsidR="00E734B3">
        <w:rPr>
          <w:b/>
        </w:rPr>
        <w:t>09,</w:t>
      </w:r>
      <w:r w:rsidR="004365E4">
        <w:rPr>
          <w:b/>
        </w:rPr>
        <w:t>35</w:t>
      </w:r>
      <w:r>
        <w:t xml:space="preserve"> sati u zgradi </w:t>
      </w:r>
      <w:r w:rsidR="003E3F64">
        <w:t>Trgovačkog suda u Zadru, Stalna služba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3E3F64">
        <w:t>poziva</w:t>
      </w:r>
      <w:r>
        <w:t xml:space="preserve"> se osoba ovlaštena za zastupanje dužnika po zakonu </w:t>
      </w:r>
      <w:r w:rsidR="004365E4">
        <w:t>Dragan Slavica iz Bilice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4365E4">
        <w:t>Dragan Slavica</w:t>
      </w:r>
      <w:r w:rsidR="002B410E">
        <w:t xml:space="preserve"> 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8B6FB4">
        <w:t>22. kolovoza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4365E4">
        <w:t>Draganu Slavici iz Bilice, Novo naselje 39</w:t>
      </w:r>
      <w:r w:rsidR="00080764">
        <w:t xml:space="preserve"> – poštom i putem e-oglasne ploče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080764">
        <w:t xml:space="preserve"> - putem e-oglasne ploče</w:t>
      </w:r>
    </w:p>
    <w:p w:rsidRDefault="00080764" w:rsidP="00A576FE" w:rsidR="00080764">
      <w:pPr>
        <w:pStyle w:val="Odlomakpopisa"/>
        <w:numPr>
          <w:ilvl w:val="0"/>
          <w:numId w:val="11"/>
        </w:numPr>
      </w:pPr>
      <w:r>
        <w:t>E-oglasna ploča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876" w:rsidP="00AA1AD1" w:rsidR="00B62876">
      <w:r>
        <w:separator/>
      </w:r>
    </w:p>
  </w:endnote>
  <w:endnote w:id="0" w:type="continuationSeparator">
    <w:p w:rsidRDefault="00B62876" w:rsidP="00AA1AD1" w:rsidR="00B62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876" w:rsidP="00AA1AD1" w:rsidR="00B62876">
      <w:r>
        <w:separator/>
      </w:r>
    </w:p>
  </w:footnote>
  <w:footnote w:id="0" w:type="continuationSeparator">
    <w:p w:rsidRDefault="00B62876" w:rsidP="00AA1AD1" w:rsidR="00B628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586EE0" w:rsidR="00631438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C4B0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E70E79">
      <w:t>129</w:t>
    </w:r>
    <w:r w:rsidR="006A4863">
      <w:t>/</w:t>
    </w:r>
    <w:r w:rsidR="007B450B">
      <w:t>20</w:t>
    </w:r>
    <w:r w:rsidR="006A4863">
      <w:t>17-</w:t>
    </w:r>
    <w:r w:rsidR="00AE2DC7">
      <w:t>6</w:t>
    </w: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0764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3F64"/>
    <w:rsid w:val="003E42F9"/>
    <w:rsid w:val="003F3D1A"/>
    <w:rsid w:val="003F6C53"/>
    <w:rsid w:val="00406201"/>
    <w:rsid w:val="00407508"/>
    <w:rsid w:val="004224E3"/>
    <w:rsid w:val="004270AE"/>
    <w:rsid w:val="004365E4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4435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6EE0"/>
    <w:rsid w:val="00591DF8"/>
    <w:rsid w:val="00594685"/>
    <w:rsid w:val="005959FC"/>
    <w:rsid w:val="005A37B1"/>
    <w:rsid w:val="005A3991"/>
    <w:rsid w:val="005A71FB"/>
    <w:rsid w:val="005C2401"/>
    <w:rsid w:val="005C4B06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B6FB4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2F6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2DC7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2876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D1E38"/>
    <w:rsid w:val="00BD5761"/>
    <w:rsid w:val="00BD7F16"/>
    <w:rsid w:val="00BE14DE"/>
    <w:rsid w:val="00BE39EA"/>
    <w:rsid w:val="00BE6BA9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0E79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4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B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B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B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B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4B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B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B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B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B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SLAPTOURS NOVA d.o.o. za ugostiteljstvo i usluge javnog prijevoza</izvorni_sadrzaj>
    <derivirana_varijabla naziv="DomainObject.Predmet.ProtustrankaFormated_1">  SLAPTOURS NOVA d.o.o. za ugostiteljstvo i usluge javnog prijevoza</derivirana_varijabla>
  </DomainObject.Predmet.ProtustrankaFormated>
  <DomainObject.Predmet.ProtustrankaFormatedOIB>
    <izvorni_sadrzaj>  SLAPTOURS NOVA d.o.o. za ugostiteljstvo i usluge javnog prijevoza, OIB 80858954724</izvorni_sadrzaj>
    <derivirana_varijabla naziv="DomainObject.Predmet.ProtustrankaFormatedOIB_1">  SLAPTOURS NOVA d.o.o. za ugostiteljstvo i usluge javnog prijevoza, OIB 80858954724</derivirana_varijabla>
  </DomainObject.Predmet.ProtustrankaFormatedOIB>
  <DomainObject.Predmet.ProtustrankaFormatedWithAdress>
    <izvorni_sadrzaj> SLAPTOURS NOVA d.o.o. za ugostiteljstvo i usluge javnog prijevoza, Fra Jerolima Milete 7, 22000 Šibenik</izvorni_sadrzaj>
    <derivirana_varijabla naziv="DomainObject.Predmet.ProtustrankaFormatedWithAdress_1"> SLAPTOURS NOVA d.o.o. za ugostiteljstvo i usluge javnog prijevoza, Fra Jerolima Milete 7, 22000 Šibenik</derivirana_varijabla>
  </DomainObject.Predmet.ProtustrankaFormatedWithAdress>
  <DomainObject.Predmet.ProtustrankaFormatedWithAdressOIB>
    <izvorni_sadrzaj> SLAPTOURS NOVA d.o.o. za ugostiteljstvo i usluge javnog prijevoza, OIB 80858954724, Fra Jerolima Milete 7, 22000 Šibenik</izvorni_sadrzaj>
    <derivirana_varijabla naziv="DomainObject.Predmet.ProtustrankaFormatedWithAdressOIB_1"> SLAPTOURS NOVA d.o.o. za ugostiteljstvo i usluge javnog prijevoza, OIB 80858954724, Fra Jerolima Milete 7, 22000 Šibenik</derivirana_varijabla>
  </DomainObject.Predmet.ProtustrankaFormatedWithAdressOIB>
  <DomainObject.Predmet.ProtustrankaWithAdress>
    <izvorni_sadrzaj>SLAPTOURS NOVA d.o.o. za ugostiteljstvo i usluge javnog prijevoza Fra Jerolima Milete 7, 22000 Šibenik</izvorni_sadrzaj>
    <derivirana_varijabla naziv="DomainObject.Predmet.ProtustrankaWithAdress_1">SLAPTOURS NOVA d.o.o. za ugostiteljstvo i usluge javnog prijevoza Fra Jerolima Milete 7, 22000 Šibenik</derivirana_varijabla>
  </DomainObject.Predmet.ProtustrankaWithAdress>
  <DomainObject.Predmet.ProtustrankaWithAdressOIB>
    <izvorni_sadrzaj>SLAPTOURS NOVA d.o.o. za ugostiteljstvo i usluge javnog prijevoza, OIB 80858954724, Fra Jerolima Milete 7, 22000 Šibenik</izvorni_sadrzaj>
    <derivirana_varijabla naziv="DomainObject.Predmet.ProtustrankaWithAdressOIB_1">SLAPTOURS NOVA d.o.o. za ugostiteljstvo i usluge javnog prijevoza, OIB 80858954724, Fra Jerolima Milete 7, 22000 Šibenik</derivirana_varijabla>
  </DomainObject.Predmet.ProtustrankaWithAdressOIB>
  <DomainObject.Predmet.ProtustrankaNazivFormated>
    <izvorni_sadrzaj>SLAPTOURS NOVA d.o.o. za ugostiteljstvo i usluge javnog prijevoza</izvorni_sadrzaj>
    <derivirana_varijabla naziv="DomainObject.Predmet.ProtustrankaNazivFormated_1">SLAPTOURS NOVA d.o.o. za ugostiteljstvo i usluge javnog prijevoza</derivirana_varijabla>
  </DomainObject.Predmet.ProtustrankaNazivFormated>
  <DomainObject.Predmet.ProtustrankaNazivFormatedOIB>
    <izvorni_sadrzaj>SLAPTOURS NOVA d.o.o. za ugostiteljstvo i usluge javnog prijevoza, OIB 80858954724</izvorni_sadrzaj>
    <derivirana_varijabla naziv="DomainObject.Predmet.ProtustrankaNazivFormatedOIB_1">SLAPTOURS NOVA d.o.o. za ugostiteljstvo i usluge javnog prijevoza, OIB 80858954724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SLAPTOURS NOVA d.o.o. za ugostiteljstvo i usluge javnog prijevoza</item>
    </izvorni_sadrzaj>
    <derivirana_varijabla naziv="DomainObject.Predmet.ProtuStrankaListFormated_1">
      <item>SLAPTOURS NOVA d.o.o. za ugostiteljstvo i usluge javnog prijevoza</item>
    </derivirana_varijabla>
  </DomainObject.Predmet.ProtuStrankaListFormated>
  <DomainObject.Predmet.ProtuStrankaListFormatedOIB>
    <izvorni_sadrzaj>
      <item>SLAPTOURS NOVA d.o.o. za ugostiteljstvo i usluge javnog prijevoza, OIB 80858954724</item>
    </izvorni_sadrzaj>
    <derivirana_varijabla naziv="DomainObject.Predmet.ProtuStrankaListFormatedOIB_1">
      <item>SLAPTOURS NOVA d.o.o. za ugostiteljstvo i usluge javnog prijevoza, OIB 80858954724</item>
    </derivirana_varijabla>
  </DomainObject.Predmet.ProtuStrankaListFormatedOIB>
  <DomainObject.Predmet.ProtuStrankaListFormatedWithAdress>
    <izvorni_sadrzaj>
      <item>SLAPTOURS NOVA d.o.o. za ugostiteljstvo i usluge javnog prijevoza, Fra Jerolima Milete 7, 22000 Šibenik</item>
    </izvorni_sadrzaj>
    <derivirana_varijabla naziv="DomainObject.Predmet.ProtuStrankaListFormatedWithAdress_1">
      <item>SLAPTOURS NOVA d.o.o. za ugostiteljstvo i usluge javnog prijevoza, Fra Jerolima Milete 7, 22000 Šibenik</item>
    </derivirana_varijabla>
  </DomainObject.Predmet.ProtuStrankaListFormatedWithAdress>
  <DomainObject.Predmet.ProtuStrankaListFormatedWithAdressOIB>
    <izvorni_sadrzaj>
      <item>SLAPTOURS NOVA d.o.o. za ugostiteljstvo i usluge javnog prijevoza, OIB 80858954724, Fra Jerolima Milete 7, 22000 Šibenik</item>
    </izvorni_sadrzaj>
    <derivirana_varijabla naziv="DomainObject.Predmet.ProtuStrankaListFormatedWithAdressOIB_1">
      <item>SLAPTOURS NOVA d.o.o. za ugostiteljstvo i usluge javnog prijevoza, OIB 80858954724, Fra Jerolima Milete 7, 22000 Šibenik</item>
    </derivirana_varijabla>
  </DomainObject.Predmet.ProtuStrankaListFormatedWithAdressOIB>
  <DomainObject.Predmet.ProtuStrankaListNazivFormated>
    <izvorni_sadrzaj>
      <item>SLAPTOURS NOVA d.o.o. za ugostiteljstvo i usluge javnog prijevoza</item>
    </izvorni_sadrzaj>
    <derivirana_varijabla naziv="DomainObject.Predmet.ProtuStrankaListNazivFormated_1">
      <item>SLAPTOURS NOVA d.o.o. za ugostiteljstvo i usluge javnog prijevoza</item>
    </derivirana_varijabla>
  </DomainObject.Predmet.ProtuStrankaListNazivFormated>
  <DomainObject.Predmet.ProtuStrankaListNazivFormatedOIB>
    <izvorni_sadrzaj>
      <item>SLAPTOURS NOVA d.o.o. za ugostiteljstvo i usluge javnog prijevoza, OIB 80858954724</item>
    </izvorni_sadrzaj>
    <derivirana_varijabla naziv="DomainObject.Predmet.ProtuStrankaListNazivFormatedOIB_1">
      <item>SLAPTOURS NOVA d.o.o. za ugostiteljstvo i usluge javnog prijevoza, OIB 80858954724</item>
    </derivirana_varijabla>
  </DomainObject.Predmet.ProtuStrankaListNazivFormatedOIB>
  <DomainObject.Predmet.OstaliListFormated>
    <izvorni_sadrzaj>
      <item>Dragan Slavica</item>
    </izvorni_sadrzaj>
    <derivirana_varijabla naziv="DomainObject.Predmet.OstaliListFormated_1">
      <item>Dragan Slavica</item>
    </derivirana_varijabla>
  </DomainObject.Predmet.OstaliListFormated>
  <DomainObject.Predmet.OstaliListFormatedOIB>
    <izvorni_sadrzaj>
      <item>Dragan Slavica, OIB 57797535403</item>
    </izvorni_sadrzaj>
    <derivirana_varijabla naziv="DomainObject.Predmet.OstaliListFormatedOIB_1">
      <item>Dragan Slavica, OIB 57797535403</item>
    </derivirana_varijabla>
  </DomainObject.Predmet.OstaliListFormatedOIB>
  <DomainObject.Predmet.OstaliListFormatedWithAdress>
    <izvorni_sadrzaj>
      <item>Dragan Slavica, Novo Naselje 39, 22000 Bilice</item>
    </izvorni_sadrzaj>
    <derivirana_varijabla naziv="DomainObject.Predmet.OstaliListFormatedWithAdress_1">
      <item>Dragan Slavica, Novo Naselje 39, 22000 Bilice</item>
    </derivirana_varijabla>
  </DomainObject.Predmet.OstaliListFormatedWithAdress>
  <DomainObject.Predmet.OstaliListFormatedWithAdressOIB>
    <izvorni_sadrzaj>
      <item>Dragan Slavica, OIB 57797535403, Novo Naselje 39, 22000 Bilice</item>
    </izvorni_sadrzaj>
    <derivirana_varijabla naziv="DomainObject.Predmet.OstaliListFormatedWithAdressOIB_1">
      <item>Dragan Slavica, OIB 57797535403, Novo Naselje 39, 22000 Bilice</item>
    </derivirana_varijabla>
  </DomainObject.Predmet.OstaliListFormatedWithAdressOIB>
  <DomainObject.Predmet.OstaliListNazivFormated>
    <izvorni_sadrzaj>
      <item>Dragan Slavica</item>
    </izvorni_sadrzaj>
    <derivirana_varijabla naziv="DomainObject.Predmet.OstaliListNazivFormated_1">
      <item>Dragan Slavica</item>
    </derivirana_varijabla>
  </DomainObject.Predmet.OstaliListNazivFormated>
  <DomainObject.Predmet.OstaliListNazivFormatedOIB>
    <izvorni_sadrzaj>
      <item>Dragan Slavica, OIB 57797535403</item>
    </izvorni_sadrzaj>
    <derivirana_varijabla naziv="DomainObject.Predmet.OstaliListNazivFormatedOIB_1">
      <item>Dragan Slavica, OIB 57797535403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SLAPTOURS NOVA d.o.o. za ugostiteljstvo i usluge javnog prijevoza</izvorni_sadrzaj>
    <derivirana_varijabla naziv="DomainObject.Predmet.ProtustrankaIDrugi_1">SLAPTOURS NOVA d.o.o. za ugostiteljstvo i usluge javnog prijevoza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SLAPTOURS NOVA d.o.o. za ugostiteljstvo i usluge javnog prijevoza, OIB 80858954724, Fra Jerolima Milete 7, 22000 Šibenik</izvorni_sadrzaj>
    <derivirana_varijabla naziv="DomainObject.Predmet.ProtustrankaIDrugiAdressOIB_1">SLAPTOURS NOVA d.o.o. za ugostiteljstvo i usluge javnog prijevoza, OIB 80858954724, Fra Jerolima Milete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SLAPTOURS NOVA d.o.o. za ugostiteljstvo i usluge javnog prijevoza</item>
      <item>Dragan Slavica</item>
    </izvorni_sadrzaj>
    <derivirana_varijabla naziv="DomainObject.Predmet.SudioniciListNaziv_1">
      <item>Financijska agencija</item>
      <item>SLAPTOURS NOVA d.o.o. za ugostiteljstvo i usluge javnog prijevoza</item>
      <item>Dragan Slavica</item>
    </derivirana_varijabla>
  </DomainObject.Predmet.SudioniciListNaziv>
  <DomainObject.Predmet.SudioniciListAdressOIB>
    <izvorni_sadrzaj>
      <item>Financijska agencija, OIB 85821130368, Ulica grada Vukovara 70,10000 Zagreb</item>
      <item>SLAPTOURS NOVA d.o.o. za ugostiteljstvo i usluge javnog prijevoza, OIB 80858954724, Fra Jerolima Milete 7,22000 Šibenik</item>
      <item>Dragan Slavica, OIB 57797535403, Novo Naselje 39,22000 Bilice</item>
    </izvorni_sadrzaj>
    <derivirana_varijabla naziv="DomainObject.Predmet.SudioniciListAdressOIB_1">
      <item>Financijska agencija, OIB 85821130368, Ulica grada Vukovara 70,10000 Zagreb</item>
      <item>SLAPTOURS NOVA d.o.o. za ugostiteljstvo i usluge javnog prijevoza, OIB 80858954724, Fra Jerolima Milete 7,22000 Šibenik</item>
      <item>Dragan Slavica, OIB 57797535403, Novo Naselje 39,22000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80858954724</item>
      <item>, OIB 57797535403</item>
    </izvorni_sadrzaj>
    <derivirana_varijabla naziv="DomainObject.Predmet.SudioniciListNazivOIB_1">
      <item>, OIB 85821130368</item>
      <item>, OIB 80858954724</item>
      <item>, OIB 57797535403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FB0B11-3A14-48FD-AF56-4B50230EE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1749</properties:Characters>
  <properties:Lines>62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2017-07-17T08:52:00Z</dcterms:created>
  <dc:creator>Administrator</dc:creator>
  <cp:lastModifiedBy>Martina Kalmeta</cp:lastModifiedBy>
  <cp:lastPrinted>2017-07-12T06:08:00Z</cp:lastPrinted>
  <dcterms:modified xmlns:xsi="http://www.w3.org/2001/XMLSchema-instance" xsi:type="dcterms:W3CDTF">2017-08-22T11:40:00Z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