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50a8999" w14:textId="50a899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395C56">
        <w:t>804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DC4A7E">
        <w:t>804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E6B37">
        <w:t>3</w:t>
      </w:r>
      <w:r w:rsidR="00774F1A">
        <w:t>1</w:t>
      </w:r>
      <w:r w:rsidR="002E6B37">
        <w:t xml:space="preserve">. </w:t>
      </w:r>
      <w:r w:rsidR="00B41A4E">
        <w:t>srpnja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74121">
      <w:pPr>
        <w:pStyle w:val="Odlomakpopisa"/>
        <w:numPr>
          <w:ilvl w:val="0"/>
          <w:numId w:val="5"/>
        </w:numPr>
        <w:jc w:val="both"/>
      </w:pPr>
      <w:r>
        <w:t xml:space="preserve">OREHTOM j.d.o.o. OIB: </w:t>
      </w:r>
      <w:r w:rsidRPr="009518A3">
        <w:t>77929901573</w:t>
      </w:r>
      <w:r>
        <w:t xml:space="preserve">, </w:t>
      </w:r>
      <w:r w:rsidRPr="005E5D17">
        <w:t>MBS: 08</w:t>
      </w:r>
      <w:r>
        <w:t>1063211</w:t>
      </w:r>
      <w:r w:rsidRPr="005E5D17">
        <w:t xml:space="preserve"> iz Zagreba, </w:t>
      </w:r>
      <w:r>
        <w:t xml:space="preserve">Zelinska </w:t>
      </w:r>
      <w:r w:rsidR="00774F1A">
        <w:t>4</w:t>
      </w:r>
      <w:r w:rsidR="00864183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5.</w:t>
      </w:r>
      <w:r w:rsidR="00774F1A">
        <w:t>000</w:t>
      </w:r>
      <w:r w:rsidR="00556471">
        <w:t>,7</w:t>
      </w:r>
      <w:r w:rsidR="00774F1A">
        <w:t>1</w:t>
      </w:r>
      <w:r w:rsidR="004030CB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E6B37">
        <w:t>3</w:t>
      </w:r>
      <w:r w:rsidR="00774F1A">
        <w:t>1</w:t>
      </w:r>
      <w:r w:rsidR="002E6B37">
        <w:t>.</w:t>
      </w:r>
      <w:r w:rsidR="00F97795">
        <w:t xml:space="preserve"> </w:t>
      </w:r>
      <w:r w:rsidR="00A45A7E">
        <w:t>srpnj</w:t>
      </w:r>
      <w:r w:rsidR="00556471">
        <w:t>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856F18">
        <w:t xml:space="preserve">, v. r. </w:t>
      </w:r>
    </w:p>
    <w:p w:rsidR="00856F18" w:rsidP="00572798" w:rsidRDefault="00856F18">
      <w:pPr>
        <w:jc w:val="right"/>
      </w:pPr>
    </w:p>
    <w:p w:rsidR="00856F18" w:rsidP="00856F18" w:rsidRDefault="00856F1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856F18" w:rsidP="00572798" w:rsidRDefault="00856F18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856F18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4ED7" w:rsidRDefault="009E4ED7">
      <w:r>
        <w:separator/>
      </w:r>
    </w:p>
  </w:endnote>
  <w:endnote w:type="continuationSeparator" w:id="0">
    <w:p w:rsidR="009E4ED7" w:rsidRDefault="009E4ED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4ED7" w:rsidRDefault="009E4ED7">
      <w:r>
        <w:separator/>
      </w:r>
    </w:p>
  </w:footnote>
  <w:footnote w:type="continuationSeparator" w:id="0">
    <w:p w:rsidR="009E4ED7" w:rsidRDefault="009E4ED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105CDC"/>
    <w:rsid w:val="0011312F"/>
    <w:rsid w:val="00114EAD"/>
    <w:rsid w:val="00185571"/>
    <w:rsid w:val="0019391B"/>
    <w:rsid w:val="001D5410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3FA5"/>
    <w:rsid w:val="002E6B37"/>
    <w:rsid w:val="002F443E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337A"/>
    <w:rsid w:val="004F3962"/>
    <w:rsid w:val="0053446F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34AEB"/>
    <w:rsid w:val="00770764"/>
    <w:rsid w:val="00774F1A"/>
    <w:rsid w:val="007A20D1"/>
    <w:rsid w:val="007B34F1"/>
    <w:rsid w:val="007B5AFD"/>
    <w:rsid w:val="007D5A5D"/>
    <w:rsid w:val="008155EE"/>
    <w:rsid w:val="00856F18"/>
    <w:rsid w:val="008613BD"/>
    <w:rsid w:val="00863025"/>
    <w:rsid w:val="00864183"/>
    <w:rsid w:val="00871F01"/>
    <w:rsid w:val="00920CA0"/>
    <w:rsid w:val="009273D6"/>
    <w:rsid w:val="009419D8"/>
    <w:rsid w:val="009B620B"/>
    <w:rsid w:val="009D5377"/>
    <w:rsid w:val="009E4ED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74121"/>
    <w:rsid w:val="00C836B9"/>
    <w:rsid w:val="00C958E9"/>
    <w:rsid w:val="00CE7362"/>
    <w:rsid w:val="00D01B78"/>
    <w:rsid w:val="00D147D5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6F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6F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6F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6F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6F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F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St-804/2019</izvorni_sadrzaj>
    <derivirana_varijabla naziv="DomainObject.Predmet.OznakaBroj_1">St-804/2019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OREHTOM j.d.o.o. za trgovinu i usluge</izvorni_sadrzaj>
    <derivirana_varijabla naziv="DomainObject.Predmet.ProtustrankaFormated_1">  OREHTOM j.d.o.o. za trgovinu i usluge</derivirana_varijabla>
  </DomainObject.Predmet.ProtustrankaFormated>
  <DomainObject.Predmet.ProtustrankaFormatedOIB>
    <izvorni_sadrzaj>  OREHTOM j.d.o.o. za trgovinu i usluge, OIB 77929901573</izvorni_sadrzaj>
    <derivirana_varijabla naziv="DomainObject.Predmet.ProtustrankaFormatedOIB_1">  OREHTOM j.d.o.o. za trgovinu i usluge, OIB 77929901573</derivirana_varijabla>
  </DomainObject.Predmet.ProtustrankaFormatedOIB>
  <DomainObject.Predmet.ProtustrankaFormatedWithAdress>
    <izvorni_sadrzaj> OREHTOM j.d.o.o. za trgovinu i usluge, Zelinska 4, 10000 Zagreb</izvorni_sadrzaj>
    <derivirana_varijabla naziv="DomainObject.Predmet.ProtustrankaFormatedWithAdress_1"> OREHTOM j.d.o.o. za trgovinu i usluge, Zelinska 4, 10000 Zagreb</derivirana_varijabla>
  </DomainObject.Predmet.ProtustrankaFormatedWithAdress>
  <DomainObject.Predmet.ProtustrankaFormatedWithAdressOIB>
    <izvorni_sadrzaj> OREHTOM j.d.o.o. za trgovinu i usluge, OIB 77929901573, Zelinska 4, 10000 Zagreb</izvorni_sadrzaj>
    <derivirana_varijabla naziv="DomainObject.Predmet.ProtustrankaFormatedWithAdressOIB_1"> OREHTOM j.d.o.o. za trgovinu i usluge, OIB 77929901573, Zelinska 4, 10000 Zagreb</derivirana_varijabla>
  </DomainObject.Predmet.ProtustrankaFormatedWithAdressOIB>
  <DomainObject.Predmet.ProtustrankaWithAdress>
    <izvorni_sadrzaj>OREHTOM j.d.o.o. za trgovinu i usluge Zelinska 4, 10000 Zagreb</izvorni_sadrzaj>
    <derivirana_varijabla naziv="DomainObject.Predmet.ProtustrankaWithAdress_1">OREHTOM j.d.o.o. za trgovinu i usluge Zelinska 4, 10000 Zagreb</derivirana_varijabla>
  </DomainObject.Predmet.ProtustrankaWithAdress>
  <DomainObject.Predmet.ProtustrankaWithAdressOIB>
    <izvorni_sadrzaj>OREHTOM j.d.o.o. za trgovinu i usluge, OIB 77929901573, Zelinska 4, 10000 Zagreb</izvorni_sadrzaj>
    <derivirana_varijabla naziv="DomainObject.Predmet.ProtustrankaWithAdressOIB_1">OREHTOM j.d.o.o. za trgovinu i usluge, OIB 77929901573, Zelinska 4, 10000 Zagreb</derivirana_varijabla>
  </DomainObject.Predmet.ProtustrankaWithAdressOIB>
  <DomainObject.Predmet.ProtustrankaNazivFormated>
    <izvorni_sadrzaj>OREHTOM j.d.o.o. za trgovinu i usluge</izvorni_sadrzaj>
    <derivirana_varijabla naziv="DomainObject.Predmet.ProtustrankaNazivFormated_1">OREHTOM j.d.o.o. za trgovinu i usluge</derivirana_varijabla>
  </DomainObject.Predmet.ProtustrankaNazivFormated>
  <DomainObject.Predmet.ProtustrankaNazivFormatedOIB>
    <izvorni_sadrzaj>OREHTOM j.d.o.o. za trgovinu i usluge, OIB 77929901573</izvorni_sadrzaj>
    <derivirana_varijabla naziv="DomainObject.Predmet.ProtustrankaNazivFormatedOIB_1">OREHTOM j.d.o.o. za trgovinu i usluge, OIB 77929901573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OREHTOM j.d.o.o. za trgovinu i usluge</item>
    </izvorni_sadrzaj>
    <derivirana_varijabla naziv="DomainObject.Predmet.ProtuStrankaListFormated_1">
      <item>OREHTOM j.d.o.o. za trgovinu i usluge</item>
    </derivirana_varijabla>
  </DomainObject.Predmet.ProtuStrankaListFormated>
  <DomainObject.Predmet.ProtuStrankaListFormatedOIB>
    <izvorni_sadrzaj>
      <item>OREHTOM j.d.o.o. za trgovinu i usluge, OIB 77929901573</item>
    </izvorni_sadrzaj>
    <derivirana_varijabla naziv="DomainObject.Predmet.ProtuStrankaListFormatedOIB_1">
      <item>OREHTOM j.d.o.o. za trgovinu i usluge, OIB 77929901573</item>
    </derivirana_varijabla>
  </DomainObject.Predmet.ProtuStrankaListFormatedOIB>
  <DomainObject.Predmet.ProtuStrankaListFormatedWithAdress>
    <izvorni_sadrzaj>
      <item>OREHTOM j.d.o.o. za trgovinu i usluge, Zelinska 4, 10000 Zagreb</item>
    </izvorni_sadrzaj>
    <derivirana_varijabla naziv="DomainObject.Predmet.ProtuStrankaListFormatedWithAdress_1">
      <item>OREHTOM j.d.o.o. za trgovinu i usluge, Zelinska 4, 10000 Zagreb</item>
    </derivirana_varijabla>
  </DomainObject.Predmet.ProtuStrankaListFormatedWithAdress>
  <DomainObject.Predmet.ProtuStrankaListFormatedWithAdressOIB>
    <izvorni_sadrzaj>
      <item>OREHTOM j.d.o.o. za trgovinu i usluge, OIB 77929901573, Zelinska 4, 10000 Zagreb</item>
    </izvorni_sadrzaj>
    <derivirana_varijabla naziv="DomainObject.Predmet.ProtuStrankaListFormatedWithAdressOIB_1">
      <item>OREHTOM j.d.o.o. za trgovinu i usluge, OIB 77929901573, Zelinska 4, 10000 Zagreb</item>
    </derivirana_varijabla>
  </DomainObject.Predmet.ProtuStrankaListFormatedWithAdressOIB>
  <DomainObject.Predmet.ProtuStrankaListNazivFormated>
    <izvorni_sadrzaj>
      <item>OREHTOM j.d.o.o. za trgovinu i usluge</item>
    </izvorni_sadrzaj>
    <derivirana_varijabla naziv="DomainObject.Predmet.ProtuStrankaListNazivFormated_1">
      <item>OREHTOM j.d.o.o. za trgovinu i usluge</item>
    </derivirana_varijabla>
  </DomainObject.Predmet.ProtuStrankaListNazivFormated>
  <DomainObject.Predmet.ProtuStrankaListNazivFormatedOIB>
    <izvorni_sadrzaj>
      <item>OREHTOM j.d.o.o. za trgovinu i usluge, OIB 77929901573</item>
    </izvorni_sadrzaj>
    <derivirana_varijabla naziv="DomainObject.Predmet.ProtuStrankaListNazivFormatedOIB_1">
      <item>OREHTOM j.d.o.o. za trgovinu i usluge, OIB 77929901573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OREHTOM j.d.o.o. za trgovinu i usluge</izvorni_sadrzaj>
    <derivirana_varijabla naziv="DomainObject.Predmet.ProtustrankaIDrugi_1">OREHTOM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OREHTOM j.d.o.o. za trgovinu i usluge, OIB 77929901573, Zelinska 4, 10000 Zagreb</izvorni_sadrzaj>
    <derivirana_varijabla naziv="DomainObject.Predmet.ProtustrankaIDrugiAdressOIB_1">OREHTOM j.d.o.o. za trgovinu i usluge, OIB 77929901573, Zelinska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OREHTOM j.d.o.o. za trgovinu i usluge</item>
    </izvorni_sadrzaj>
    <derivirana_varijabla naziv="DomainObject.Predmet.SudioniciListNaziv_1">
      <item>FINA Regionalni centar Zagreb</item>
      <item>OREHTOM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OREHTOM j.d.o.o. za trgovinu i usluge, OIB 77929901573, Zelinska 4,10000 Zagreb</item>
    </izvorni_sadrzaj>
    <derivirana_varijabla naziv="DomainObject.Predmet.SudioniciListAdressOIB_1">
      <item>FINA Regionalni centar Zagreb, OIB 85821130368, Trg svibanjskih žrtava 1995.1,10000 Zagreb</item>
      <item>OREHTOM j.d.o.o. za trgovinu i usluge, OIB 77929901573,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77929901573</item>
    </izvorni_sadrzaj>
    <derivirana_varijabla naziv="DomainObject.Predmet.SudioniciListNazivOIB_1">
      <item>, OIB 85821130368</item>
      <item>, OIB 77929901573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1347</properties:Characters>
  <properties:Lines>46</properties:Lines>
  <properties:Paragraphs>17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2019-07-30T06:37:00Z</dcterms:created>
  <dc:creator>ilukac</dc:creator>
  <cp:lastModifiedBy>Marijana Blažun</cp:lastModifiedBy>
  <cp:lastPrinted>2019-07-31T07:28:00Z</cp:lastPrinted>
  <dcterms:modified xmlns:xsi="http://www.w3.org/2001/XMLSchema-instance" xsi:type="dcterms:W3CDTF">2019-07-31T07:29:00Z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(St-804-19 -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