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BA6888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 w:rsidRPr="00BA6888">
              <w:rPr>
                <w:b w:val="false"/>
                <w:bCs/>
                <w:noProof/>
                <w:sz w:val="24"/>
                <w:szCs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c18307d" w14:paraId="c18307d" w:rsidRDefault="002B5B7E" w:rsidP="002B5B7E" w:rsidR="002B5B7E">
      <w:pPr>
        <w:jc w:val="right"/>
        <w15:collapsed w:val="false"/>
        <w:rPr>
          <w:b/>
        </w:rPr>
      </w:pPr>
    </w:p>
    <w:p w:rsidRDefault="00A806E8" w:rsidP="00851B34" w:rsidR="00851B34">
      <w:pPr>
        <w:jc w:val="right"/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                             </w:t>
      </w:r>
      <w:r w:rsidR="00851B34" w:rsidRPr="008A2CA9">
        <w:t>40. St-</w:t>
      </w:r>
      <w:r w:rsidR="00E2674E">
        <w:t>1775</w:t>
      </w:r>
      <w:r w:rsidR="00851B34">
        <w:t>/201</w:t>
      </w:r>
      <w:r w:rsidR="00E2674E">
        <w:t>3</w:t>
      </w:r>
    </w:p>
    <w:p w:rsidRDefault="00223F10" w:rsidP="000010FA" w:rsidR="000010FA">
      <w:pPr>
        <w:jc w:val="right"/>
      </w:pPr>
      <w:r w:rsidRPr="00264673">
        <w:rPr>
          <w:lang w:val="pt-BR"/>
        </w:rPr>
        <w:t xml:space="preserve">  </w:t>
      </w:r>
    </w:p>
    <w:p w:rsidRDefault="00D23D14" w:rsidP="002B5B7E" w:rsidR="00D23D14">
      <w:pPr>
        <w:jc w:val="right"/>
        <w:rPr>
          <w:lang w:val="pt-BR"/>
        </w:rPr>
      </w:pP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851B34" w:rsidP="00851B34" w:rsidR="00851B34">
      <w:pPr>
        <w:ind w:firstLine="708"/>
        <w:jc w:val="both"/>
      </w:pPr>
      <w:r>
        <w:t xml:space="preserve">TRGOVAČKI SUD U ZAGREBU, po sucu toga suda Anti Galiću, kao stečajnom sucu u stečajnom postupku nad dužnikom </w:t>
      </w:r>
      <w:r w:rsidR="00E2674E">
        <w:t xml:space="preserve">DRVO SERTIĆ d.o.o., u stečaju, Zagreb, Selska cesta 86 A, OIB 59571178464., </w:t>
      </w:r>
      <w:r>
        <w:t xml:space="preserve">  dana </w:t>
      </w:r>
      <w:r w:rsidR="00E2674E">
        <w:t>19.lipnja</w:t>
      </w:r>
      <w:r>
        <w:t xml:space="preserve"> 2018. </w:t>
      </w:r>
    </w:p>
    <w:p w:rsidRDefault="003E1A3E" w:rsidP="002B5B7E" w:rsidR="003E1A3E" w:rsidRPr="00D41A2D">
      <w:pPr>
        <w:ind w:firstLine="720"/>
        <w:jc w:val="both"/>
        <w:rPr>
          <w:sz w:val="40"/>
          <w:szCs w:val="40"/>
        </w:rPr>
      </w:pPr>
    </w:p>
    <w:p w:rsidRDefault="008D0264" w:rsidP="00974456" w:rsidR="00F868C9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645508">
        <w:rPr>
          <w:b/>
        </w:rPr>
        <w:t>z a k l</w:t>
      </w:r>
      <w:r w:rsidR="004270F7" w:rsidRPr="00645508">
        <w:rPr>
          <w:b/>
        </w:rPr>
        <w:t xml:space="preserve">j u č i o  </w:t>
      </w:r>
      <w:r w:rsidR="00C31D80" w:rsidRPr="00645508">
        <w:rPr>
          <w:b/>
        </w:rPr>
        <w:t xml:space="preserve"> </w:t>
      </w:r>
      <w:r w:rsidR="00877097" w:rsidRPr="00645508">
        <w:rPr>
          <w:b/>
        </w:rPr>
        <w:t xml:space="preserve"> j </w:t>
      </w:r>
      <w:r w:rsidR="00A806E8" w:rsidRPr="00645508">
        <w:rPr>
          <w:b/>
        </w:rPr>
        <w:t xml:space="preserve">e </w:t>
      </w:r>
      <w:r w:rsidR="00A806E8" w:rsidRPr="00645508">
        <w:rPr>
          <w:b/>
        </w:rPr>
        <w:tab/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3BF5" w:rsidP="00E53913" w:rsidR="000A3023">
      <w:pPr>
        <w:ind w:firstLine="708"/>
        <w:jc w:val="both"/>
      </w:pPr>
      <w:r>
        <w:t xml:space="preserve">Nalaže se stečajnom upravitelju </w:t>
      </w:r>
      <w:r w:rsidR="006529A2">
        <w:t>Nevenk</w:t>
      </w:r>
      <w:r w:rsidR="00DF5F56">
        <w:t>i</w:t>
      </w:r>
      <w:r w:rsidR="006529A2">
        <w:t xml:space="preserve"> Kor</w:t>
      </w:r>
      <w:r w:rsidR="00475779">
        <w:t>o</w:t>
      </w:r>
      <w:r w:rsidR="006529A2">
        <w:t>man, Zagreb, Gjure Szaba 4.</w:t>
      </w:r>
      <w:r w:rsidR="00867D89">
        <w:t>,</w:t>
      </w:r>
      <w:r w:rsidR="001E4277">
        <w:t xml:space="preserve"> </w:t>
      </w:r>
      <w:r>
        <w:t xml:space="preserve"> u roku od 8 dana, dostaviti sudu prijavu tražbine </w:t>
      </w:r>
      <w:r w:rsidR="00E53913">
        <w:t xml:space="preserve">bivšeg zaposlenika </w:t>
      </w:r>
      <w:r w:rsidR="00DF5F56">
        <w:t xml:space="preserve">stečajnog dužnika </w:t>
      </w:r>
      <w:r w:rsidR="00E53913">
        <w:t>Tom</w:t>
      </w:r>
      <w:r w:rsidR="00DF5F56">
        <w:t>e</w:t>
      </w:r>
      <w:r w:rsidR="00E53913">
        <w:t xml:space="preserve"> Lujić</w:t>
      </w:r>
      <w:r w:rsidR="00DF5F56">
        <w:t>a</w:t>
      </w:r>
      <w:r w:rsidR="00E53913">
        <w:t xml:space="preserve"> iz Rajića, Vukovarska 11., te dokaz da je prijava tražbine dostavljena stečajnom upravitelju izvan roka </w:t>
      </w:r>
      <w:r w:rsidR="00DF5F56">
        <w:t xml:space="preserve">propisanog </w:t>
      </w:r>
      <w:r w:rsidR="00110533">
        <w:t>člank</w:t>
      </w:r>
      <w:r w:rsidR="00DF5F56">
        <w:t>om</w:t>
      </w:r>
      <w:r w:rsidR="00110533">
        <w:t xml:space="preserve"> 176. </w:t>
      </w:r>
      <w:r w:rsidR="00DF5F56">
        <w:t>stavak 2. Stečajnog zakona (NN br. 44/96, 29/99, 129/00, 123/03, 197/03, 187/04, 82/06,116/10, 25/12 i 133/12,)</w:t>
      </w:r>
    </w:p>
    <w:p w:rsidRDefault="00DF5F56" w:rsidP="00E53913" w:rsidR="00DF5F56" w:rsidRPr="000A3023">
      <w:pPr>
        <w:ind w:firstLine="708"/>
        <w:jc w:val="both"/>
        <w:rPr>
          <w:sz w:val="22"/>
          <w:szCs w:val="22"/>
        </w:rPr>
      </w:pPr>
    </w:p>
    <w:p w:rsidRDefault="00A84C1A" w:rsidP="00974456" w:rsidR="00A84C1A" w:rsidRPr="00645508">
      <w:pPr>
        <w:jc w:val="both"/>
      </w:pP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183E94">
        <w:t>19.lipnja</w:t>
      </w:r>
      <w:r w:rsidR="00FD0E6B">
        <w:t xml:space="preserve"> </w:t>
      </w:r>
      <w:r w:rsidR="00DC7D12">
        <w:t>201</w:t>
      </w:r>
      <w:r w:rsidR="00A07859">
        <w:t>8</w:t>
      </w:r>
      <w:r w:rsidR="001A1120">
        <w:t>.</w:t>
      </w: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AE3DBF" w:rsidR="00620B7F">
      <w:pPr>
        <w:ind w:firstLine="708" w:left="4248"/>
        <w:jc w:val="center"/>
      </w:pPr>
      <w:r>
        <w:tab/>
      </w:r>
      <w:r w:rsidR="00A84C1A" w:rsidRPr="00645508">
        <w:t>Ante Galić</w:t>
      </w:r>
      <w:r w:rsidR="00F11FE0">
        <w:t xml:space="preserve"> </w:t>
      </w:r>
      <w:r w:rsidR="004F5142">
        <w:t xml:space="preserve"> v.r.</w:t>
      </w:r>
    </w:p>
    <w:p w:rsidRDefault="00504F46" w:rsidP="00974456" w:rsidR="00504F46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1B05F9">
      <w:pPr>
        <w:jc w:val="both"/>
      </w:pPr>
      <w:r w:rsidRPr="00645508">
        <w:t>Protiv ovog zaključka nije dopuštena žalba (čl.1</w:t>
      </w:r>
      <w:r w:rsidR="001B05F9">
        <w:t>1. stavak 9. SZ-a)</w:t>
      </w:r>
    </w:p>
    <w:p w:rsidRDefault="00BA6888" w:rsidP="001A1120" w:rsidR="00BA6888"/>
    <w:p w:rsidRDefault="004F5142" w:rsidP="004F5142" w:rsidR="004F5142">
      <w:pPr>
        <w:ind w:firstLine="708" w:left="2832"/>
        <w:jc w:val="both"/>
      </w:pPr>
      <w:r>
        <w:t>Za točnost otpravka, ovlašteni službenik:</w:t>
      </w:r>
    </w:p>
    <w:p w:rsidRDefault="004F5142" w:rsidP="00422EE0" w:rsidR="004F5142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8229F2" w:rsidP="004F5142" w:rsidR="008229F2">
      <w:pPr>
        <w:pStyle w:val="Odlomakpopisa"/>
      </w:pPr>
    </w:p>
    <w:sectPr w:rsidSect="00167C21" w:rsidR="008229F2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5F5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A05B8" w:rsidP="005A05B8" w:rsidR="00383464" w:rsidRPr="00A12C3D">
    <w:pPr>
      <w:jc w:val="right"/>
    </w:pPr>
    <w:r>
      <w:rPr>
        <w:lang w:val="pt-BR"/>
      </w:rPr>
      <w:t xml:space="preserve">                                     </w:t>
    </w:r>
    <w:r>
      <w:rPr>
        <w:lang w:val="pt-BR"/>
      </w:rPr>
      <w:tab/>
    </w:r>
    <w:r>
      <w:rPr>
        <w:lang w:val="pt-BR"/>
      </w:rPr>
      <w:tab/>
    </w:r>
    <w:r>
      <w:rPr>
        <w:lang w:val="pt-BR"/>
      </w:rPr>
      <w:tab/>
    </w:r>
    <w:r w:rsidR="00AE3DBF" w:rsidRPr="00264673">
      <w:rPr>
        <w:lang w:val="pt-BR"/>
      </w:rPr>
      <w:t>40.St-</w:t>
    </w:r>
    <w:r w:rsidR="00646688">
      <w:rPr>
        <w:lang w:val="pt-BR"/>
      </w:rPr>
      <w:t>1775</w:t>
    </w:r>
    <w:r w:rsidR="00B977E1">
      <w:rPr>
        <w:lang w:val="pt-BR"/>
      </w:rPr>
      <w:t>/</w:t>
    </w:r>
    <w:r w:rsidR="00D23D14">
      <w:rPr>
        <w:lang w:val="pt-BR"/>
      </w:rPr>
      <w:t>201</w:t>
    </w:r>
    <w:r w:rsidR="00646688">
      <w:rPr>
        <w:lang w:val="pt-B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E65F74"/>
    <w:multiLevelType w:val="hybridMultilevel"/>
    <w:tmpl w:val="CD0617CA"/>
    <w:lvl w:tplc="559467E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</w:num>
  <w:num w:numId="5">
    <w:abstractNumId w:val="7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10FA"/>
    <w:rsid w:val="00004F9A"/>
    <w:rsid w:val="00010C18"/>
    <w:rsid w:val="000171D4"/>
    <w:rsid w:val="00023656"/>
    <w:rsid w:val="00031560"/>
    <w:rsid w:val="00031B1F"/>
    <w:rsid w:val="00047093"/>
    <w:rsid w:val="00055C6A"/>
    <w:rsid w:val="00062F3C"/>
    <w:rsid w:val="000679F0"/>
    <w:rsid w:val="0008428F"/>
    <w:rsid w:val="00086EB8"/>
    <w:rsid w:val="000A3023"/>
    <w:rsid w:val="000D3E10"/>
    <w:rsid w:val="000E77FF"/>
    <w:rsid w:val="000F00A7"/>
    <w:rsid w:val="00104B3A"/>
    <w:rsid w:val="00105DED"/>
    <w:rsid w:val="00110533"/>
    <w:rsid w:val="00130698"/>
    <w:rsid w:val="0013601B"/>
    <w:rsid w:val="00136031"/>
    <w:rsid w:val="0013687C"/>
    <w:rsid w:val="001401A9"/>
    <w:rsid w:val="0014174A"/>
    <w:rsid w:val="00153E95"/>
    <w:rsid w:val="00161B58"/>
    <w:rsid w:val="0016709E"/>
    <w:rsid w:val="00167C21"/>
    <w:rsid w:val="00183E94"/>
    <w:rsid w:val="00185CCC"/>
    <w:rsid w:val="00197BDA"/>
    <w:rsid w:val="001A0199"/>
    <w:rsid w:val="001A06C3"/>
    <w:rsid w:val="001A1120"/>
    <w:rsid w:val="001A59AD"/>
    <w:rsid w:val="001B05F9"/>
    <w:rsid w:val="001B30E7"/>
    <w:rsid w:val="001C55B1"/>
    <w:rsid w:val="001D0AA6"/>
    <w:rsid w:val="001D117A"/>
    <w:rsid w:val="001D17FB"/>
    <w:rsid w:val="001D42E0"/>
    <w:rsid w:val="001E4277"/>
    <w:rsid w:val="002048C5"/>
    <w:rsid w:val="00222021"/>
    <w:rsid w:val="00223552"/>
    <w:rsid w:val="00223F10"/>
    <w:rsid w:val="00232160"/>
    <w:rsid w:val="00274521"/>
    <w:rsid w:val="00276268"/>
    <w:rsid w:val="002805B3"/>
    <w:rsid w:val="002812CE"/>
    <w:rsid w:val="00290331"/>
    <w:rsid w:val="00291477"/>
    <w:rsid w:val="002944F0"/>
    <w:rsid w:val="002B1F84"/>
    <w:rsid w:val="002B5B7E"/>
    <w:rsid w:val="002C15FA"/>
    <w:rsid w:val="002E2883"/>
    <w:rsid w:val="002E62F7"/>
    <w:rsid w:val="002F15B8"/>
    <w:rsid w:val="003113BE"/>
    <w:rsid w:val="00323102"/>
    <w:rsid w:val="00333139"/>
    <w:rsid w:val="00361730"/>
    <w:rsid w:val="00374D53"/>
    <w:rsid w:val="003763AA"/>
    <w:rsid w:val="00380A99"/>
    <w:rsid w:val="00383464"/>
    <w:rsid w:val="003A0E59"/>
    <w:rsid w:val="003B6F27"/>
    <w:rsid w:val="003E1A3E"/>
    <w:rsid w:val="003E2C9F"/>
    <w:rsid w:val="004242BE"/>
    <w:rsid w:val="004270F7"/>
    <w:rsid w:val="00430D99"/>
    <w:rsid w:val="00441DC8"/>
    <w:rsid w:val="004451EF"/>
    <w:rsid w:val="0044691E"/>
    <w:rsid w:val="0045250C"/>
    <w:rsid w:val="004560D9"/>
    <w:rsid w:val="00456902"/>
    <w:rsid w:val="00460CDB"/>
    <w:rsid w:val="00475779"/>
    <w:rsid w:val="004B0809"/>
    <w:rsid w:val="004C2EC4"/>
    <w:rsid w:val="004C5C6C"/>
    <w:rsid w:val="004D73BC"/>
    <w:rsid w:val="004D7CF5"/>
    <w:rsid w:val="004F434E"/>
    <w:rsid w:val="004F5142"/>
    <w:rsid w:val="00504F46"/>
    <w:rsid w:val="00513852"/>
    <w:rsid w:val="00514E94"/>
    <w:rsid w:val="00515969"/>
    <w:rsid w:val="00526D62"/>
    <w:rsid w:val="005277D9"/>
    <w:rsid w:val="005318A9"/>
    <w:rsid w:val="005520F2"/>
    <w:rsid w:val="0055292A"/>
    <w:rsid w:val="00573FDC"/>
    <w:rsid w:val="00592CB5"/>
    <w:rsid w:val="005A05B8"/>
    <w:rsid w:val="005A7A40"/>
    <w:rsid w:val="005B0683"/>
    <w:rsid w:val="005C2EB1"/>
    <w:rsid w:val="005D56F9"/>
    <w:rsid w:val="005E0E86"/>
    <w:rsid w:val="005E2CDF"/>
    <w:rsid w:val="005F5633"/>
    <w:rsid w:val="0061272E"/>
    <w:rsid w:val="00613C43"/>
    <w:rsid w:val="00614D7E"/>
    <w:rsid w:val="00620B7F"/>
    <w:rsid w:val="00621277"/>
    <w:rsid w:val="00622282"/>
    <w:rsid w:val="0063220A"/>
    <w:rsid w:val="00633709"/>
    <w:rsid w:val="00645508"/>
    <w:rsid w:val="00646688"/>
    <w:rsid w:val="006529A2"/>
    <w:rsid w:val="00652C42"/>
    <w:rsid w:val="006606A5"/>
    <w:rsid w:val="0066596C"/>
    <w:rsid w:val="006819FF"/>
    <w:rsid w:val="006832A5"/>
    <w:rsid w:val="00685199"/>
    <w:rsid w:val="00690384"/>
    <w:rsid w:val="00696C63"/>
    <w:rsid w:val="006A48C8"/>
    <w:rsid w:val="006A7E7B"/>
    <w:rsid w:val="006B66D7"/>
    <w:rsid w:val="006C2827"/>
    <w:rsid w:val="006C3587"/>
    <w:rsid w:val="006C7739"/>
    <w:rsid w:val="006D240B"/>
    <w:rsid w:val="006D4DB7"/>
    <w:rsid w:val="006D61E1"/>
    <w:rsid w:val="006D7DBB"/>
    <w:rsid w:val="006E4F18"/>
    <w:rsid w:val="006F018B"/>
    <w:rsid w:val="006F4A88"/>
    <w:rsid w:val="006F5EB3"/>
    <w:rsid w:val="006F79DF"/>
    <w:rsid w:val="007025E0"/>
    <w:rsid w:val="00706353"/>
    <w:rsid w:val="00707A65"/>
    <w:rsid w:val="00736EF6"/>
    <w:rsid w:val="0074479B"/>
    <w:rsid w:val="00750009"/>
    <w:rsid w:val="0075380F"/>
    <w:rsid w:val="00754B7F"/>
    <w:rsid w:val="00761052"/>
    <w:rsid w:val="00765530"/>
    <w:rsid w:val="00767035"/>
    <w:rsid w:val="007678A2"/>
    <w:rsid w:val="0079096F"/>
    <w:rsid w:val="00790EF8"/>
    <w:rsid w:val="00793BF5"/>
    <w:rsid w:val="007A0ABD"/>
    <w:rsid w:val="007A26A6"/>
    <w:rsid w:val="007A3821"/>
    <w:rsid w:val="007A3E67"/>
    <w:rsid w:val="007A7D93"/>
    <w:rsid w:val="007D16E7"/>
    <w:rsid w:val="007D25D9"/>
    <w:rsid w:val="007D3454"/>
    <w:rsid w:val="007E506B"/>
    <w:rsid w:val="007F6BA6"/>
    <w:rsid w:val="00800183"/>
    <w:rsid w:val="00810FFB"/>
    <w:rsid w:val="008229F2"/>
    <w:rsid w:val="00823013"/>
    <w:rsid w:val="00827895"/>
    <w:rsid w:val="00851B34"/>
    <w:rsid w:val="00867D89"/>
    <w:rsid w:val="00877097"/>
    <w:rsid w:val="00883836"/>
    <w:rsid w:val="0088567D"/>
    <w:rsid w:val="008B3ACC"/>
    <w:rsid w:val="008C538E"/>
    <w:rsid w:val="008D0264"/>
    <w:rsid w:val="008F440A"/>
    <w:rsid w:val="008F701B"/>
    <w:rsid w:val="00900636"/>
    <w:rsid w:val="00906CB7"/>
    <w:rsid w:val="00924694"/>
    <w:rsid w:val="0093446A"/>
    <w:rsid w:val="00936FA0"/>
    <w:rsid w:val="009515ED"/>
    <w:rsid w:val="0095417A"/>
    <w:rsid w:val="0095627D"/>
    <w:rsid w:val="009576ED"/>
    <w:rsid w:val="009613B0"/>
    <w:rsid w:val="00966C8C"/>
    <w:rsid w:val="00966C8F"/>
    <w:rsid w:val="00974456"/>
    <w:rsid w:val="00981E93"/>
    <w:rsid w:val="009868BF"/>
    <w:rsid w:val="00986C9F"/>
    <w:rsid w:val="009917AB"/>
    <w:rsid w:val="009A16D9"/>
    <w:rsid w:val="009A6E63"/>
    <w:rsid w:val="009A75C0"/>
    <w:rsid w:val="009C12EA"/>
    <w:rsid w:val="009C3B39"/>
    <w:rsid w:val="009C659B"/>
    <w:rsid w:val="009C6D4A"/>
    <w:rsid w:val="009F20A8"/>
    <w:rsid w:val="009F52FB"/>
    <w:rsid w:val="00A0508C"/>
    <w:rsid w:val="00A07859"/>
    <w:rsid w:val="00A07F9E"/>
    <w:rsid w:val="00A12C3D"/>
    <w:rsid w:val="00A309E3"/>
    <w:rsid w:val="00A31CB4"/>
    <w:rsid w:val="00A36F1D"/>
    <w:rsid w:val="00A430BA"/>
    <w:rsid w:val="00A45C4A"/>
    <w:rsid w:val="00A463A2"/>
    <w:rsid w:val="00A5247C"/>
    <w:rsid w:val="00A53CB8"/>
    <w:rsid w:val="00A53CE0"/>
    <w:rsid w:val="00A622C4"/>
    <w:rsid w:val="00A65ED3"/>
    <w:rsid w:val="00A75A37"/>
    <w:rsid w:val="00A806E8"/>
    <w:rsid w:val="00A84C1A"/>
    <w:rsid w:val="00A95E0B"/>
    <w:rsid w:val="00A96786"/>
    <w:rsid w:val="00A96FE5"/>
    <w:rsid w:val="00AA2613"/>
    <w:rsid w:val="00AA45FF"/>
    <w:rsid w:val="00AB07E7"/>
    <w:rsid w:val="00AC5460"/>
    <w:rsid w:val="00AE263A"/>
    <w:rsid w:val="00AE28C7"/>
    <w:rsid w:val="00AE3DBF"/>
    <w:rsid w:val="00B01320"/>
    <w:rsid w:val="00B0295F"/>
    <w:rsid w:val="00B0460E"/>
    <w:rsid w:val="00B22848"/>
    <w:rsid w:val="00B26B3A"/>
    <w:rsid w:val="00B34EC8"/>
    <w:rsid w:val="00B3642F"/>
    <w:rsid w:val="00B408B7"/>
    <w:rsid w:val="00B4366F"/>
    <w:rsid w:val="00B45135"/>
    <w:rsid w:val="00B46073"/>
    <w:rsid w:val="00B50989"/>
    <w:rsid w:val="00B630AD"/>
    <w:rsid w:val="00B75233"/>
    <w:rsid w:val="00B9120F"/>
    <w:rsid w:val="00B9445D"/>
    <w:rsid w:val="00B977E1"/>
    <w:rsid w:val="00BA6888"/>
    <w:rsid w:val="00BA698F"/>
    <w:rsid w:val="00BA6D11"/>
    <w:rsid w:val="00BB076E"/>
    <w:rsid w:val="00BB103F"/>
    <w:rsid w:val="00BC214C"/>
    <w:rsid w:val="00BD595B"/>
    <w:rsid w:val="00BD732C"/>
    <w:rsid w:val="00BE3191"/>
    <w:rsid w:val="00BE5BAA"/>
    <w:rsid w:val="00BF658E"/>
    <w:rsid w:val="00C022E8"/>
    <w:rsid w:val="00C10D0A"/>
    <w:rsid w:val="00C21015"/>
    <w:rsid w:val="00C311AF"/>
    <w:rsid w:val="00C31D80"/>
    <w:rsid w:val="00C41A0B"/>
    <w:rsid w:val="00C41D74"/>
    <w:rsid w:val="00C43F18"/>
    <w:rsid w:val="00C46A70"/>
    <w:rsid w:val="00C57106"/>
    <w:rsid w:val="00C62092"/>
    <w:rsid w:val="00C76F37"/>
    <w:rsid w:val="00C7731C"/>
    <w:rsid w:val="00C81737"/>
    <w:rsid w:val="00C955C4"/>
    <w:rsid w:val="00C95F88"/>
    <w:rsid w:val="00CB0F67"/>
    <w:rsid w:val="00CB2481"/>
    <w:rsid w:val="00CB452B"/>
    <w:rsid w:val="00CC3B04"/>
    <w:rsid w:val="00CC3B97"/>
    <w:rsid w:val="00CD4E7C"/>
    <w:rsid w:val="00CE1D9B"/>
    <w:rsid w:val="00CE350D"/>
    <w:rsid w:val="00CE4AD0"/>
    <w:rsid w:val="00CE6EB2"/>
    <w:rsid w:val="00CF369F"/>
    <w:rsid w:val="00CF7CC9"/>
    <w:rsid w:val="00D006C1"/>
    <w:rsid w:val="00D13B92"/>
    <w:rsid w:val="00D23D14"/>
    <w:rsid w:val="00D27E4F"/>
    <w:rsid w:val="00D3205F"/>
    <w:rsid w:val="00D34805"/>
    <w:rsid w:val="00D4368F"/>
    <w:rsid w:val="00D5779B"/>
    <w:rsid w:val="00D60305"/>
    <w:rsid w:val="00D66697"/>
    <w:rsid w:val="00D712B8"/>
    <w:rsid w:val="00D72AE8"/>
    <w:rsid w:val="00D7642B"/>
    <w:rsid w:val="00D8523B"/>
    <w:rsid w:val="00D85CC6"/>
    <w:rsid w:val="00D92622"/>
    <w:rsid w:val="00D971B9"/>
    <w:rsid w:val="00DB57AB"/>
    <w:rsid w:val="00DB6978"/>
    <w:rsid w:val="00DC6039"/>
    <w:rsid w:val="00DC7D12"/>
    <w:rsid w:val="00DD1ABE"/>
    <w:rsid w:val="00DD43F9"/>
    <w:rsid w:val="00DE7D88"/>
    <w:rsid w:val="00DF4DE0"/>
    <w:rsid w:val="00DF5F56"/>
    <w:rsid w:val="00E01698"/>
    <w:rsid w:val="00E20129"/>
    <w:rsid w:val="00E2581B"/>
    <w:rsid w:val="00E2674E"/>
    <w:rsid w:val="00E403AC"/>
    <w:rsid w:val="00E473A3"/>
    <w:rsid w:val="00E50BFA"/>
    <w:rsid w:val="00E53913"/>
    <w:rsid w:val="00E54201"/>
    <w:rsid w:val="00E60422"/>
    <w:rsid w:val="00E617F1"/>
    <w:rsid w:val="00E66974"/>
    <w:rsid w:val="00E919CC"/>
    <w:rsid w:val="00EA00AA"/>
    <w:rsid w:val="00EA2380"/>
    <w:rsid w:val="00EA3368"/>
    <w:rsid w:val="00EA7F7A"/>
    <w:rsid w:val="00EB0E50"/>
    <w:rsid w:val="00EC0FC1"/>
    <w:rsid w:val="00EC396C"/>
    <w:rsid w:val="00EC7AF6"/>
    <w:rsid w:val="00EE6472"/>
    <w:rsid w:val="00EF0302"/>
    <w:rsid w:val="00F07951"/>
    <w:rsid w:val="00F11518"/>
    <w:rsid w:val="00F11FE0"/>
    <w:rsid w:val="00F1365A"/>
    <w:rsid w:val="00F2024C"/>
    <w:rsid w:val="00F234D3"/>
    <w:rsid w:val="00F536E2"/>
    <w:rsid w:val="00F607C4"/>
    <w:rsid w:val="00F63AC4"/>
    <w:rsid w:val="00F76F01"/>
    <w:rsid w:val="00F82CEF"/>
    <w:rsid w:val="00F868C9"/>
    <w:rsid w:val="00F86E5D"/>
    <w:rsid w:val="00F92F05"/>
    <w:rsid w:val="00FA1483"/>
    <w:rsid w:val="00FA7D65"/>
    <w:rsid w:val="00FB4140"/>
    <w:rsid w:val="00FC04CD"/>
    <w:rsid w:val="00FC10F8"/>
    <w:rsid w:val="00FD0E6B"/>
    <w:rsid w:val="00FD7471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51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51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51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51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51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51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51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51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51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51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St-1775/2013-108</izvorni_sadrzaj>
    <derivirana_varijabla naziv="DomainObject.Oznaka_1">St-1775/2013-108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1775</izvorni_sadrzaj>
    <derivirana_varijabla naziv="DomainObject.Predmet.Broj_1">1775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2013.</izvorni_sadrzaj>
    <derivirana_varijabla naziv="DomainObject.Predmet.DatumOsnivanja_1">12.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St-1775/2013</izvorni_sadrzaj>
    <derivirana_varijabla naziv="DomainObject.Predmet.OznakaBroj_1">St-1775/2013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20. ST-615/12 
31. ST-73/06</izvorni_sadrzaj>
    <derivirana_varijabla naziv="DomainObject.Predmet.PrimjedbaSuca_1">veza:
20. ST-615/12 
31. ST-73/06</derivirana_varijabla>
  </DomainObject.Predmet.PrimjedbaSuca>
  <DomainObject.Predmet.ProtustrankaFormated>
    <izvorni_sadrzaj>  DRVO SERTIĆ, d.o.o. za proizvodnju, usluge, trgovinu i uvoz-izvoz "u stečaju"</izvorni_sadrzaj>
    <derivirana_varijabla naziv="DomainObject.Predmet.ProtustrankaFormated_1">  DRVO SERTIĆ, d.o.o. za proizvodnju, usluge, trgovinu i uvoz-izvoz "u stečaju"</derivirana_varijabla>
  </DomainObject.Predmet.ProtustrankaFormated>
  <DomainObject.Predmet.ProtustrankaFormatedOIB>
    <izvorni_sadrzaj>  DRVO SERTIĆ, d.o.o. za proizvodnju, usluge, trgovinu i uvoz-izvoz "u stečaju", OIB 59571178464</izvorni_sadrzaj>
    <derivirana_varijabla naziv="DomainObject.Predmet.ProtustrankaFormatedOIB_1">  DRVO SERTIĆ, d.o.o. za proizvodnju, usluge, trgovinu i uvoz-izvoz "u stečaju", OIB 59571178464</derivirana_varijabla>
  </DomainObject.Predmet.ProtustrankaFormatedOIB>
  <DomainObject.Predmet.ProtustrankaFormatedWithAdress>
    <izvorni_sadrzaj> DRVO SERTIĆ, d.o.o. za proizvodnju, usluge, trgovinu i uvoz-izvoz "u stečaju", Selska Cesta 86/A, 10000 Zagreb</izvorni_sadrzaj>
    <derivirana_varijabla naziv="DomainObject.Predmet.ProtustrankaFormatedWithAdress_1"> DRVO SERTIĆ, d.o.o. za proizvodnju, usluge, trgovinu i uvoz-izvoz "u stečaju", Selska Cesta 86/A, 10000 Zagreb</derivirana_varijabla>
  </DomainObject.Predmet.ProtustrankaFormatedWithAdress>
  <DomainObject.Predmet.ProtustrankaFormatedWithAdressOIB>
    <izvorni_sadrzaj> DRVO SERTIĆ, d.o.o. za proizvodnju, usluge, trgovinu i uvoz-izvoz "u stečaju", OIB 59571178464, Selska Cesta 86/A, 10000 Zagreb</izvorni_sadrzaj>
    <derivirana_varijabla naziv="DomainObject.Predmet.ProtustrankaFormatedWithAdressOIB_1"> DRVO SERTIĆ, d.o.o. za proizvodnju, usluge, trgovinu i uvoz-izvoz "u stečaju", OIB 59571178464, Selska Cesta 86/A, 10000 Zagreb</derivirana_varijabla>
  </DomainObject.Predmet.ProtustrankaFormatedWithAdressOIB>
  <DomainObject.Predmet.ProtustrankaWithAdress>
    <izvorni_sadrzaj>DRVO SERTIĆ, d.o.o. za proizvodnju, usluge, trgovinu i uvoz-izvoz "u stečaju" Selska Cesta 86/A, 10000 Zagreb</izvorni_sadrzaj>
    <derivirana_varijabla naziv="DomainObject.Predmet.ProtustrankaWithAdress_1">DRVO SERTIĆ, d.o.o. za proizvodnju, usluge, trgovinu i uvoz-izvoz "u stečaju" Selska Cesta 86/A, 10000 Zagreb</derivirana_varijabla>
  </DomainObject.Predmet.ProtustrankaWithAdress>
  <DomainObject.Predmet.ProtustrankaWithAdressOIB>
    <izvorni_sadrzaj>DRVO SERTIĆ, d.o.o. za proizvodnju, usluge, trgovinu i uvoz-izvoz "u stečaju", OIB 59571178464, Selska Cesta 86/A, 10000 Zagreb</izvorni_sadrzaj>
    <derivirana_varijabla naziv="DomainObject.Predmet.ProtustrankaWithAdressOIB_1">DRVO SERTIĆ, d.o.o. za proizvodnju, usluge, trgovinu i uvoz-izvoz "u stečaju", OIB 59571178464, Selska Cesta 86/A, 10000 Zagreb</derivirana_varijabla>
  </DomainObject.Predmet.ProtustrankaWithAdressOIB>
  <DomainObject.Predmet.ProtustrankaNazivFormated>
    <izvorni_sadrzaj>DRVO SERTIĆ, d.o.o. za proizvodnju, usluge, trgovinu i uvoz-izvoz "u stečaju"</izvorni_sadrzaj>
    <derivirana_varijabla naziv="DomainObject.Predmet.ProtustrankaNazivFormated_1">DRVO SERTIĆ, d.o.o. za proizvodnju, usluge, trgovinu i uvoz-izvoz "u stečaju"</derivirana_varijabla>
  </DomainObject.Predmet.ProtustrankaNazivFormated>
  <DomainObject.Predmet.ProtustrankaNazivFormatedOIB>
    <izvorni_sadrzaj>DRVO SERTIĆ, d.o.o. za proizvodnju, usluge, trgovinu i uvoz-izvoz "u stečaju", OIB 59571178464</izvorni_sadrzaj>
    <derivirana_varijabla naziv="DomainObject.Predmet.ProtustrankaNazivFormatedOIB_1">DRVO SERTIĆ, d.o.o. za proizvodnju, usluge, trgovinu i uvoz-izvoz "u stečaju", OIB 59571178464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ZAGREBAČKA BANKA DIONIČKO DRUŠTVO; GRAD NOVSKA</izvorni_sadrzaj>
    <derivirana_varijabla naziv="DomainObject.Predmet.StrankaFormated_1">  FINA ZAGREB; ZAGREBAČKA BANKA DIONIČKO DRUŠTVO; GRAD NOVSKA</derivirana_varijabla>
  </DomainObject.Predmet.StrankaFormated>
  <DomainObject.Predmet.StrankaFormatedOIB>
    <izvorni_sadrzaj>  FINA ZAGREB, OIB 85821130368; ZAGREBAČKA BANKA DIONIČKO DRUŠTVO, OIB 92963223473; GRAD NOVSKA, OIB 09112913581</izvorni_sadrzaj>
    <derivirana_varijabla naziv="DomainObject.Predmet.StrankaFormatedOIB_1">  FINA ZAGREB, OIB 85821130368; ZAGREBAČKA BANKA DIONIČKO DRUŠTVO, OIB 92963223473; GRAD NOVSKA, OIB 09112913581</derivirana_varijabla>
  </DomainObject.Predmet.StrankaFormatedOIB>
  <DomainObject.Predmet.StrankaFormatedWithAdress>
    <izvorni_sadrzaj> FINA ZAGREB, ILICA 307, 10000 Zagreb; ZAGREBAČKA BANKA DIONIČKO DRUŠTVO, Paromlinska 2, 10000 Zagreb; GRAD NOVSKA, Trg dr. Franje Tuđmana 2, 44330 Novska</izvorni_sadrzaj>
    <derivirana_varijabla naziv="DomainObject.Predmet.StrankaFormatedWithAdress_1"> FINA ZAGREB, ILICA 307, 10000 Zagreb; ZAGREBAČKA BANKA DIONIČKO DRUŠTVO, Paromlinska 2, 10000 Zagreb; GRAD NOVSKA, Trg dr. Franje Tuđmana 2, 44330 Novska</derivirana_varijabla>
  </DomainObject.Predmet.StrankaFormatedWithAdress>
  <DomainObject.Predmet.StrankaFormatedWithAdressOIB>
    <izvorni_sadrzaj> FINA ZAGREB, OIB 85821130368, ILICA 307, 10000 Zagreb; ZAGREBAČKA BANKA DIONIČKO DRUŠTVO, OIB 92963223473, Paromlinska 2, 10000 Zagreb; GRAD NOVSKA, OIB 09112913581, Trg dr. Franje Tuđmana 2, 44330 Novska</izvorni_sadrzaj>
    <derivirana_varijabla naziv="DomainObject.Predmet.StrankaFormatedWithAdressOIB_1"> FINA ZAGREB, OIB 85821130368, ILICA 307, 10000 Zagreb; ZAGREBAČKA BANKA DIONIČKO DRUŠTVO, OIB 92963223473, Paromlinska 2, 10000 Zagreb; GRAD NOVSKA, OIB 09112913581, Trg dr. Franje Tuđmana 2, 44330 Novska</derivirana_varijabla>
  </DomainObject.Predmet.StrankaFormatedWithAdressOIB>
  <DomainObject.Predmet.StrankaWithAdress>
    <izvorni_sadrzaj>FINA ZAGREB ILICA 307,10000 Zagreb,ZAGREBAČKA BANKA DIONIČKO DRUŠTVO Paromlinska 2,10000 Zagreb,GRAD NOVSKA Trg dr. Franje Tuđmana 2,44330 Novska</izvorni_sadrzaj>
    <derivirana_varijabla naziv="DomainObject.Predmet.StrankaWithAdress_1">FINA ZAGREB ILICA 307,10000 Zagreb,ZAGREBAČKA BANKA DIONIČKO DRUŠTVO Paromlinska 2,10000 Zagreb,GRAD NOVSKA Trg dr. Franje Tuđmana 2,44330 Novska</derivirana_varijabla>
  </DomainObject.Predmet.StrankaWithAdress>
  <DomainObject.Predmet.StrankaWithAdressOIB>
    <izvorni_sadrzaj>FINA ZAGREB, OIB 85821130368, ILICA 307,10000 Zagreb,ZAGREBAČKA BANKA DIONIČKO DRUŠTVO, OIB 92963223473, Paromlinska 2,10000 Zagreb,GRAD NOVSKA, OIB 09112913581, Trg dr. Franje Tuđmana 2,44330 Novska</izvorni_sadrzaj>
    <derivirana_varijabla naziv="DomainObject.Predmet.StrankaWithAdressOIB_1">FINA ZAGREB, OIB 85821130368, ILICA 307,10000 Zagreb,ZAGREBAČKA BANKA DIONIČKO DRUŠTVO, OIB 92963223473, Paromlinska 2,10000 Zagreb,GRAD NOVSKA, OIB 09112913581, Trg dr. Franje Tuđmana 2,44330 Novska</derivirana_varijabla>
  </DomainObject.Predmet.StrankaWithAdressOIB>
  <DomainObject.Predmet.StrankaNazivFormated>
    <izvorni_sadrzaj>FINA ZAGREB,ZAGREBAČKA BANKA DIONIČKO DRUŠTVO,GRAD NOVSKA</izvorni_sadrzaj>
    <derivirana_varijabla naziv="DomainObject.Predmet.StrankaNazivFormated_1">FINA ZAGREB,ZAGREBAČKA BANKA DIONIČKO DRUŠTVO,GRAD NOVSKA</derivirana_varijabla>
  </DomainObject.Predmet.StrankaNazivFormated>
  <DomainObject.Predmet.StrankaNazivFormatedOIB>
    <izvorni_sadrzaj>FINA ZAGREB, OIB 85821130368,ZAGREBAČKA BANKA DIONIČKO DRUŠTVO, OIB 92963223473,GRAD NOVSKA, OIB 09112913581</izvorni_sadrzaj>
    <derivirana_varijabla naziv="DomainObject.Predmet.StrankaNazivFormatedOIB_1">FINA ZAGREB, OIB 85821130368,ZAGREBAČKA BANKA DIONIČKO DRUŠTVO, OIB 92963223473,GRAD NOVSKA, OIB 09112913581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  <item>ZAGREBAČKA BANKA DIONIČKO DRUŠTVO</item>
      <item>GRAD NOVSKA</item>
    </izvorni_sadrzaj>
    <derivirana_varijabla naziv="DomainObject.Predmet.StrankaListFormated_1">
      <item>FINA ZAGREB</item>
      <item>ZAGREBAČKA BANKA DIONIČKO DRUŠTVO</item>
      <item>GRAD NOVSKA</item>
    </derivirana_varijabla>
  </DomainObject.Predmet.StrankaListFormated>
  <DomainObject.Predmet.StrankaListFormatedOIB>
    <izvorni_sadrzaj>
      <item>FINA ZAGREB, OIB 85821130368</item>
      <item>ZAGREBAČKA BANKA DIONIČKO DRUŠTVO, OIB 92963223473</item>
      <item>GRAD NOVSKA, OIB 09112913581</item>
    </izvorni_sadrzaj>
    <derivirana_varijabla naziv="DomainObject.Predmet.StrankaListFormatedOIB_1">
      <item>FINA ZAGREB, OIB 85821130368</item>
      <item>ZAGREBAČKA BANKA DIONIČKO DRUŠTVO, OIB 92963223473</item>
      <item>GRAD NOVSKA, OIB 09112913581</item>
    </derivirana_varijabla>
  </DomainObject.Predmet.StrankaListFormatedOIB>
  <DomainObject.Predmet.StrankaListFormatedWithAdress>
    <izvorni_sadrzaj>
      <item>FINA ZAGREB, ILICA 307, 10000 Zagreb</item>
      <item>ZAGREBAČKA BANKA DIONIČKO DRUŠTVO, Paromlinska 2, 10000 Zagreb</item>
      <item>GRAD NOVSKA, Trg dr. Franje Tuđmana 2, 44330 Novska</item>
    </izvorni_sadrzaj>
    <derivirana_varijabla naziv="DomainObject.Predmet.StrankaListFormatedWithAdress_1">
      <item>FINA ZAGREB, ILICA 307, 10000 Zagreb</item>
      <item>ZAGREBAČKA BANKA DIONIČKO DRUŠTVO, Paromlinska 2, 10000 Zagreb</item>
      <item>GRAD NOVSKA, Trg dr. Franje Tuđmana 2, 44330 Novska</item>
    </derivirana_varijabla>
  </DomainObject.Predmet.StrankaListFormatedWithAdress>
  <DomainObject.Predmet.StrankaListFormatedWithAdressOIB>
    <izvorni_sadrzaj>
      <item>FINA ZAGREB, OIB 85821130368, ILICA 307, 10000 Zagreb</item>
      <item>ZAGREBAČKA BANKA DIONIČKO DRUŠTVO, OIB 92963223473, Paromlinska 2, 10000 Zagreb</item>
      <item>GRAD NOVSKA, OIB 09112913581, Trg dr. Franje Tuđmana 2, 44330 Novska</item>
    </izvorni_sadrzaj>
    <derivirana_varijabla naziv="DomainObject.Predmet.StrankaListFormatedWithAdressOIB_1">
      <item>FINA ZAGREB, OIB 85821130368, ILICA 307, 10000 Zagreb</item>
      <item>ZAGREBAČKA BANKA DIONIČKO DRUŠTVO, OIB 92963223473, Paromlinska 2, 10000 Zagreb</item>
      <item>GRAD NOVSKA, OIB 09112913581, Trg dr. Franje Tuđmana 2, 44330 Novska</item>
    </derivirana_varijabla>
  </DomainObject.Predmet.StrankaListFormatedWithAdressOIB>
  <DomainObject.Predmet.StrankaListNazivFormated>
    <izvorni_sadrzaj>
      <item>FINA ZAGREB</item>
      <item>ZAGREBAČKA BANKA DIONIČKO DRUŠTVO</item>
      <item>GRAD NOVSKA</item>
    </izvorni_sadrzaj>
    <derivirana_varijabla naziv="DomainObject.Predmet.StrankaListNazivFormated_1">
      <item>FINA ZAGREB</item>
      <item>ZAGREBAČKA BANKA DIONIČKO DRUŠTVO</item>
      <item>GRAD NOVSKA</item>
    </derivirana_varijabla>
  </DomainObject.Predmet.StrankaListNazivFormated>
  <DomainObject.Predmet.StrankaListNazivFormatedOIB>
    <izvorni_sadrzaj>
      <item>FINA ZAGREB, OIB 85821130368</item>
      <item>ZAGREBAČKA BANKA DIONIČKO DRUŠTVO, OIB 92963223473</item>
      <item>GRAD NOVSKA, OIB 09112913581</item>
    </izvorni_sadrzaj>
    <derivirana_varijabla naziv="DomainObject.Predmet.StrankaListNazivFormatedOIB_1">
      <item>FINA ZAGREB, OIB 85821130368</item>
      <item>ZAGREBAČKA BANKA DIONIČKO DRUŠTVO, OIB 92963223473</item>
      <item>GRAD NOVSKA, OIB 09112913581</item>
    </derivirana_varijabla>
  </DomainObject.Predmet.StrankaListNazivFormatedOIB>
  <DomainObject.Predmet.ProtuStrankaListFormated>
    <izvorni_sadrzaj>
      <item>DRVO SERTIĆ, d.o.o. za proizvodnju, usluge, trgovinu i uvoz-izvoz "u stečaju"</item>
    </izvorni_sadrzaj>
    <derivirana_varijabla naziv="DomainObject.Predmet.ProtuStrankaListFormated_1">
      <item>DRVO SERTIĆ, d.o.o. za proizvodnju, usluge, trgovinu i uvoz-izvoz "u stečaju"</item>
    </derivirana_varijabla>
  </DomainObject.Predmet.ProtuStrankaListFormated>
  <DomainObject.Predmet.ProtuStrankaListFormatedOIB>
    <izvorni_sadrzaj>
      <item>DRVO SERTIĆ, d.o.o. za proizvodnju, usluge, trgovinu i uvoz-izvoz "u stečaju", OIB 59571178464</item>
    </izvorni_sadrzaj>
    <derivirana_varijabla naziv="DomainObject.Predmet.ProtuStrankaListFormatedOIB_1">
      <item>DRVO SERTIĆ, d.o.o. za proizvodnju, usluge, trgovinu i uvoz-izvoz "u stečaju", OIB 59571178464</item>
    </derivirana_varijabla>
  </DomainObject.Predmet.ProtuStrankaListFormatedOIB>
  <DomainObject.Predmet.ProtuStrankaListFormatedWithAdress>
    <izvorni_sadrzaj>
      <item>DRVO SERTIĆ, d.o.o. za proizvodnju, usluge, trgovinu i uvoz-izvoz "u stečaju", Selska Cesta 86/A, 10000 Zagreb</item>
    </izvorni_sadrzaj>
    <derivirana_varijabla naziv="DomainObject.Predmet.ProtuStrankaListFormatedWithAdress_1">
      <item>DRVO SERTIĆ, d.o.o. za proizvodnju, usluge, trgovinu i uvoz-izvoz "u stečaju", Selska Cesta 86/A, 10000 Zagreb</item>
    </derivirana_varijabla>
  </DomainObject.Predmet.ProtuStrankaListFormatedWithAdress>
  <DomainObject.Predmet.ProtuStrankaListFormatedWithAdressOIB>
    <izvorni_sadrzaj>
      <item>DRVO SERTIĆ, d.o.o. za proizvodnju, usluge, trgovinu i uvoz-izvoz "u stečaju", OIB 59571178464, Selska Cesta 86/A, 10000 Zagreb</item>
    </izvorni_sadrzaj>
    <derivirana_varijabla naziv="DomainObject.Predmet.ProtuStrankaListFormatedWithAdressOIB_1">
      <item>DRVO SERTIĆ, d.o.o. za proizvodnju, usluge, trgovinu i uvoz-izvoz "u stečaju", OIB 59571178464, Selska Cesta 86/A, 10000 Zagreb</item>
    </derivirana_varijabla>
  </DomainObject.Predmet.ProtuStrankaListFormatedWithAdressOIB>
  <DomainObject.Predmet.ProtuStrankaListNazivFormated>
    <izvorni_sadrzaj>
      <item>DRVO SERTIĆ, d.o.o. za proizvodnju, usluge, trgovinu i uvoz-izvoz "u stečaju"</item>
    </izvorni_sadrzaj>
    <derivirana_varijabla naziv="DomainObject.Predmet.ProtuStrankaListNazivFormated_1">
      <item>DRVO SERTIĆ, d.o.o. za proizvodnju, usluge, trgovinu i uvoz-izvoz "u stečaju"</item>
    </derivirana_varijabla>
  </DomainObject.Predmet.ProtuStrankaListNazivFormated>
  <DomainObject.Predmet.ProtuStrankaListNazivFormatedOIB>
    <izvorni_sadrzaj>
      <item>DRVO SERTIĆ, d.o.o. za proizvodnju, usluge, trgovinu i uvoz-izvoz "u stečaju", OIB 59571178464</item>
    </izvorni_sadrzaj>
    <derivirana_varijabla naziv="DomainObject.Predmet.ProtuStrankaListNazivFormatedOIB_1">
      <item>DRVO SERTIĆ, d.o.o. za proizvodnju, usluge, trgovinu i uvoz-izvoz "u stečaju", OIB 59571178464</item>
    </derivirana_varijabla>
  </DomainObject.Predmet.ProtuStrankaListNazivFormatedOIB>
  <DomainObject.Predmet.OstaliListFormated>
    <izvorni_sadrzaj>
      <item>Zlatko Sertić</item>
      <item>Nevenka Koroman</item>
    </izvorni_sadrzaj>
    <derivirana_varijabla naziv="DomainObject.Predmet.OstaliListFormated_1">
      <item>Zlatko Sertić</item>
      <item>Nevenka Koroman</item>
    </derivirana_varijabla>
  </DomainObject.Predmet.OstaliListFormated>
  <DomainObject.Predmet.OstaliListFormatedOIB>
    <izvorni_sadrzaj>
      <item>Zlatko Sertić</item>
      <item>Nevenka Koroman, OIB 29918517997</item>
    </izvorni_sadrzaj>
    <derivirana_varijabla naziv="DomainObject.Predmet.OstaliListFormatedOIB_1">
      <item>Zlatko Sertić</item>
      <item>Nevenka Koroman, OIB 29918517997</item>
    </derivirana_varijabla>
  </DomainObject.Predmet.OstaliListFormatedOIB>
  <DomainObject.Predmet.OstaliListFormatedWithAdress>
    <izvorni_sadrzaj>
      <item>Zlatko Sertić, Novi Put 5, 10000 Zagreb</item>
      <item>Nevenka Koroman, Gjure Szaba 4, 10000 Zagreb</item>
    </izvorni_sadrzaj>
    <derivirana_varijabla naziv="DomainObject.Predmet.OstaliListFormatedWithAdress_1">
      <item>Zlatko Sertić, Novi Put 5, 10000 Zagreb</item>
      <item>Nevenka Koroman, Gjure Szaba 4, 10000 Zagreb</item>
    </derivirana_varijabla>
  </DomainObject.Predmet.OstaliListFormatedWithAdress>
  <DomainObject.Predmet.OstaliListFormatedWithAdressOIB>
    <izvorni_sadrzaj>
      <item>Zlatko Sertić, Novi Put 5, 10000 Zagreb</item>
      <item>Nevenka Koroman, OIB 29918517997, Gjure Szaba 4, 10000 Zagreb</item>
    </izvorni_sadrzaj>
    <derivirana_varijabla naziv="DomainObject.Predmet.OstaliListFormatedWithAdressOIB_1">
      <item>Zlatko Sertić, Novi Put 5, 10000 Zagreb</item>
      <item>Nevenka Koroman, OIB 29918517997, Gjure Szaba 4, 10000 Zagreb</item>
    </derivirana_varijabla>
  </DomainObject.Predmet.OstaliListFormatedWithAdressOIB>
  <DomainObject.Predmet.OstaliListNazivFormated>
    <izvorni_sadrzaj>
      <item>Zlatko Sertić</item>
      <item>Nevenka Koroman</item>
    </izvorni_sadrzaj>
    <derivirana_varijabla naziv="DomainObject.Predmet.OstaliListNazivFormated_1">
      <item>Zlatko Sertić</item>
      <item>Nevenka Koroman</item>
    </derivirana_varijabla>
  </DomainObject.Predmet.OstaliListNazivFormated>
  <DomainObject.Predmet.OstaliListNazivFormatedOIB>
    <izvorni_sadrzaj>
      <item>Zlatko Sertić</item>
      <item>Nevenka Koroman, OIB 29918517997</item>
    </izvorni_sadrzaj>
    <derivirana_varijabla naziv="DomainObject.Predmet.OstaliListNazivFormatedOIB_1">
      <item>Zlatko Sertić</item>
      <item>Nevenka Koroman, OIB 29918517997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>St-1775/2013-108</izvorni_sadrzaj>
    <derivirana_varijabla naziv="DomainObject.PoslovniBrojDokumenta_1">St-1775/2013-108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DRVO SERTIĆ, d.o.o. za proizvodnju, usluge, trgovinu i uvoz-izvoz "u stečaju"</izvorni_sadrzaj>
    <derivirana_varijabla naziv="DomainObject.Predmet.ProtustrankaIDrugi_1">DRVO SERTIĆ, d.o.o. za proizvodnju, usluge, trgovinu i uvoz-izvoz "u stečaju"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DRVO SERTIĆ, d.o.o. za proizvodnju, usluge, trgovinu i uvoz-izvoz "u stečaju", OIB 59571178464, Selska Cesta 86/A, 10000 Zagreb</izvorni_sadrzaj>
    <derivirana_varijabla naziv="DomainObject.Predmet.ProtustrankaIDrugiAdressOIB_1">DRVO SERTIĆ, d.o.o. za proizvodnju, usluge, trgovinu i uvoz-izvoz "u stečaju", OIB 59571178464, Selska Cesta 86/A,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DRVO SERTIĆ, d.o.o. za proizvodnju, usluge, trgovinu i uvoz-izvoz "u stečaju"</item>
      <item>Zlatko Sertić</item>
      <item>Nevenka Koroman</item>
      <item>ZAGREBAČKA BANKA DIONIČKO DRUŠTVO</item>
      <item>GRAD NOVSKA</item>
    </izvorni_sadrzaj>
    <derivirana_varijabla naziv="DomainObject.Predmet.SudioniciListNaziv_1">
      <item>FINA ZAGREB</item>
      <item>DRVO SERTIĆ, d.o.o. za proizvodnju, usluge, trgovinu i uvoz-izvoz "u stečaju"</item>
      <item>Zlatko Sertić</item>
      <item>Nevenka Koroman</item>
      <item>ZAGREBAČKA BANKA DIONIČKO DRUŠTVO</item>
      <item>GRAD NOVSKA</item>
    </derivirana_varijabla>
  </DomainObject.Predmet.SudioniciListNaziv>
  <DomainObject.Predmet.SudioniciListAdressOIB>
    <izvorni_sadrzaj>
      <item>FINA ZAGREB, OIB 85821130368, ILICA 307,10000 Zagreb</item>
      <item>DRVO SERTIĆ, d.o.o. za proizvodnju, usluge, trgovinu i uvoz-izvoz "u stečaju", OIB 59571178464, Selska Cesta 86/A,10000 Zagreb</item>
      <item>Zlatko Sertić, Novi Put 5,10000 Zagreb</item>
      <item>Nevenka Koroman, OIB 29918517997, Gjure Szaba 4,10000 Zagreb</item>
      <item>ZAGREBAČKA BANKA DIONIČKO DRUŠTVO, OIB 92963223473, Paromlinska 2,10000 Zagreb</item>
      <item>GRAD NOVSKA, OIB 09112913581, Trg dr. Franje Tuđmana 2,44330 Novska</item>
    </izvorni_sadrzaj>
    <derivirana_varijabla naziv="DomainObject.Predmet.SudioniciListAdressOIB_1">
      <item>FINA ZAGREB, OIB 85821130368, ILICA 307,10000 Zagreb</item>
      <item>DRVO SERTIĆ, d.o.o. za proizvodnju, usluge, trgovinu i uvoz-izvoz "u stečaju", OIB 59571178464, Selska Cesta 86/A,10000 Zagreb</item>
      <item>Zlatko Sertić, Novi Put 5,10000 Zagreb</item>
      <item>Nevenka Koroman, OIB 29918517997, Gjure Szaba 4,10000 Zagreb</item>
      <item>ZAGREBAČKA BANKA DIONIČKO DRUŠTVO, OIB 92963223473, Paromlinska 2,10000 Zagreb</item>
      <item>GRAD NOVSKA, OIB 09112913581, Trg dr. Franje Tuđmana 2,44330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59571178464</item>
      <item>, OIB null</item>
      <item>, OIB 29918517997</item>
      <item>, OIB 92963223473</item>
      <item>, OIB 09112913581</item>
    </izvorni_sadrzaj>
    <derivirana_varijabla naziv="DomainObject.Predmet.SudioniciListNazivOIB_1">
      <item>, OIB 85821130368</item>
      <item>, OIB 59571178464</item>
      <item>, OIB null</item>
      <item>, OIB 29918517997</item>
      <item>, OIB 92963223473</item>
      <item>, OIB 09112913581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21BDEC-AEC9-4FC4-A60A-192E67F4C9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1</properties:Pages>
  <properties:Words>166</properties:Words>
  <properties:Characters>802</properties:Characters>
  <properties:Lines>34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2018-06-19T12:45:00Z</dcterms:created>
  <dc:creator>BISERKA CALIC</dc:creator>
  <cp:lastModifiedBy>Valentina Delač</cp:lastModifiedBy>
  <cp:lastPrinted>2018-06-19T12:56:00Z</cp:lastPrinted>
  <dcterms:modified xmlns:xsi="http://www.w3.org/2001/XMLSchema-instance" xsi:type="dcterms:W3CDTF">2018-06-19T12:56:00Z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St-1775/2013-108 / Odluka - Zaključak (Drvo_sertić_zaključak_radnik_nepravovremen_očitovanje_upravitelja.docx)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