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88e49" w14:paraId="2888e49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766405">
        <w:t>1229</w:t>
      </w:r>
      <w:r w:rsidR="00CC5CA7">
        <w:t>/1</w:t>
      </w:r>
      <w:r w:rsidR="00CA3990">
        <w:t>6</w:t>
      </w:r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66405">
        <w:t xml:space="preserve"> UDRUGA ZA UNAPREĐENJE ZDRAVLJA „AURELAX“, Zagreb, Šubićeva 55, OIB: 99031695404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r w:rsidR="00522CDE">
        <w:t>RC Zagreb</w:t>
      </w:r>
      <w:r>
        <w:t xml:space="preserve">, Podružnica </w:t>
      </w:r>
      <w:r w:rsidR="00522CDE">
        <w:t>Zagreb, Trg svibanjskih žrtava 1995 1,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522CDE">
        <w:t>20</w:t>
      </w:r>
      <w:r w:rsidR="00C82343">
        <w:t xml:space="preserve">. </w:t>
      </w:r>
      <w:r w:rsidR="00622640">
        <w:t>srpnja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D80D73">
        <w:rPr>
          <w:bCs/>
        </w:rPr>
        <w:t xml:space="preserve"> </w:t>
      </w:r>
      <w:r w:rsidR="00D80D73">
        <w:t>UDRUGA ZA UNAPREĐENJE ZDRAVLJA „AURELAX“, Zagreb, Šubićeva 55, OIB: 99031695404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019F0">
        <w:t xml:space="preserve"> </w:t>
      </w:r>
      <w:r w:rsidR="008511FB">
        <w:t>Ana-Maria Bogović, Slavonski Brod, Naselje Lutvinka ulaz 2/9, OIB: 36495483478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D80D73">
        <w:rPr>
          <w:bCs/>
        </w:rPr>
        <w:t>udruga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8511FB">
        <w:t>1</w:t>
      </w:r>
      <w:r w:rsidR="00F7152E">
        <w:t xml:space="preserve">. </w:t>
      </w:r>
      <w:r w:rsidR="008511FB">
        <w:t>ožujka</w:t>
      </w:r>
      <w:r w:rsidR="00DB097D">
        <w:t xml:space="preserve"> 201</w:t>
      </w:r>
      <w:r w:rsidR="002D32AA">
        <w:t>6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9A4308">
        <w:t>9</w:t>
      </w:r>
      <w:r w:rsidR="00DC51C2">
        <w:t>.</w:t>
      </w:r>
      <w:r w:rsidR="00794266">
        <w:t xml:space="preserve"> </w:t>
      </w:r>
      <w:r w:rsidR="009A4308">
        <w:t>lipnja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D80D73">
        <w:t>1229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D80D73">
        <w:t>1229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8E47B8">
        <w:t>20</w:t>
      </w:r>
      <w:r w:rsidR="00C82343">
        <w:t xml:space="preserve">. </w:t>
      </w:r>
      <w:r w:rsidR="0069652F">
        <w:t>srpnja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D80D73">
        <w:t>udruga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8E47B8">
        <w:t>20</w:t>
      </w:r>
      <w:r w:rsidR="0069652F">
        <w:t>.8.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087" w:rsidP="00FD0D3C" w:rsidR="000B3087">
      <w:r>
        <w:separator/>
      </w:r>
    </w:p>
  </w:endnote>
  <w:endnote w:id="0" w:type="continuationSeparator">
    <w:p w:rsidRDefault="000B3087" w:rsidP="00FD0D3C" w:rsidR="000B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087" w:rsidP="00FD0D3C" w:rsidR="000B3087">
      <w:r>
        <w:separator/>
      </w:r>
    </w:p>
  </w:footnote>
  <w:footnote w:id="0" w:type="continuationSeparator">
    <w:p w:rsidRDefault="000B3087" w:rsidP="00FD0D3C" w:rsidR="000B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B3087"/>
    <w:rsid w:val="000C47AE"/>
    <w:rsid w:val="000E122B"/>
    <w:rsid w:val="000E2809"/>
    <w:rsid w:val="000E6A82"/>
    <w:rsid w:val="000F2684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22FC"/>
    <w:rsid w:val="0045383A"/>
    <w:rsid w:val="00453B04"/>
    <w:rsid w:val="00455E4A"/>
    <w:rsid w:val="00487157"/>
    <w:rsid w:val="00495676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9098C"/>
    <w:rsid w:val="0059783B"/>
    <w:rsid w:val="005A572D"/>
    <w:rsid w:val="005A7D89"/>
    <w:rsid w:val="005B0F1E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66405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511FB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0293"/>
    <w:rsid w:val="0099244C"/>
    <w:rsid w:val="009A4308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B75B3"/>
    <w:rsid w:val="00BC36BB"/>
    <w:rsid w:val="00BC790F"/>
    <w:rsid w:val="00BD36F0"/>
    <w:rsid w:val="00BD3BBD"/>
    <w:rsid w:val="00BE02CD"/>
    <w:rsid w:val="00BE6CC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80D73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2B36"/>
    <w:rsid w:val="00F96CB6"/>
    <w:rsid w:val="00FC0903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02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0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02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0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unapređenje zdravlja AURELAX</izvorni_sadrzaj>
    <derivirana_varijabla naziv="DomainObject.Predmet.ProtustrankaFormated_1">  Udruga za unapređenje zdravlja AURELAX</derivirana_varijabla>
  </DomainObject.Predmet.ProtustrankaFormated>
  <DomainObject.Predmet.ProtustrankaFormatedOIB>
    <izvorni_sadrzaj>  Udruga za unapređenje zdravlja AURELAX, OIB 99031695404</izvorni_sadrzaj>
    <derivirana_varijabla naziv="DomainObject.Predmet.ProtustrankaFormatedOIB_1">  Udruga za unapređenje zdravlja AURELAX, OIB 99031695404</derivirana_varijabla>
  </DomainObject.Predmet.ProtustrankaFormatedOIB>
  <DomainObject.Predmet.ProtustrankaFormatedWithAdress>
    <izvorni_sadrzaj> Udruga za unapređenje zdravlja AURELAX, Šubićeva 55, 10000 Zagreb</izvorni_sadrzaj>
    <derivirana_varijabla naziv="DomainObject.Predmet.ProtustrankaFormatedWithAdress_1"> Udruga za unapređenje zdravlja AURELAX, Šubićeva 55, 10000 Zagreb</derivirana_varijabla>
  </DomainObject.Predmet.ProtustrankaFormatedWithAdress>
  <DomainObject.Predmet.ProtustrankaFormatedWithAdressOIB>
    <izvorni_sadrzaj> Udruga za unapređenje zdravlja AURELAX, OIB 99031695404, Šubićeva 55, 10000 Zagreb</izvorni_sadrzaj>
    <derivirana_varijabla naziv="DomainObject.Predmet.ProtustrankaFormatedWithAdressOIB_1"> Udruga za unapređenje zdravlja AURELAX, OIB 99031695404, Šubićeva 55, 10000 Zagreb</derivirana_varijabla>
  </DomainObject.Predmet.ProtustrankaFormatedWithAdressOIB>
  <DomainObject.Predmet.ProtustrankaWithAdress>
    <izvorni_sadrzaj>Udruga za unapređenje zdravlja AURELAX Šubićeva 55, 10000 Zagreb</izvorni_sadrzaj>
    <derivirana_varijabla naziv="DomainObject.Predmet.ProtustrankaWithAdress_1">Udruga za unapređenje zdravlja AURELAX Šubićeva 55, 10000 Zagreb</derivirana_varijabla>
  </DomainObject.Predmet.ProtustrankaWithAdress>
  <DomainObject.Predmet.ProtustrankaWithAdressOIB>
    <izvorni_sadrzaj>Udruga za unapređenje zdravlja AURELAX, OIB 99031695404, Šubićeva 55, 10000 Zagreb</izvorni_sadrzaj>
    <derivirana_varijabla naziv="DomainObject.Predmet.ProtustrankaWithAdressOIB_1">Udruga za unapređenje zdravlja AURELAX, OIB 99031695404, Šubićeva 55, 10000 Zagreb</derivirana_varijabla>
  </DomainObject.Predmet.ProtustrankaWithAdressOIB>
  <DomainObject.Predmet.ProtustrankaNazivFormated>
    <izvorni_sadrzaj>Udruga za unapređenje zdravlja AURELAX</izvorni_sadrzaj>
    <derivirana_varijabla naziv="DomainObject.Predmet.ProtustrankaNazivFormated_1">Udruga za unapređenje zdravlja AURELAX</derivirana_varijabla>
  </DomainObject.Predmet.ProtustrankaNazivFormated>
  <DomainObject.Predmet.ProtustrankaNazivFormatedOIB>
    <izvorni_sadrzaj>Udruga za unapređenje zdravlja AURELAX, OIB 99031695404</izvorni_sadrzaj>
    <derivirana_varijabla naziv="DomainObject.Predmet.ProtustrankaNazivFormatedOIB_1">Udruga za unapređenje zdravlja AURELAX, OIB 99031695404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unapređenje zdravlja AURELAX</item>
    </izvorni_sadrzaj>
    <derivirana_varijabla naziv="DomainObject.Predmet.ProtuStrankaListFormated_1">
      <item>Udruga za unapređenje zdravlja AURELAX</item>
    </derivirana_varijabla>
  </DomainObject.Predmet.ProtuStrankaListFormated>
  <DomainObject.Predmet.ProtuStrankaListFormatedOIB>
    <izvorni_sadrzaj>
      <item>Udruga za unapređenje zdravlja AURELAX, OIB 99031695404</item>
    </izvorni_sadrzaj>
    <derivirana_varijabla naziv="DomainObject.Predmet.ProtuStrankaListFormatedOIB_1">
      <item>Udruga za unapređenje zdravlja AURELAX, OIB 99031695404</item>
    </derivirana_varijabla>
  </DomainObject.Predmet.ProtuStrankaListFormatedOIB>
  <DomainObject.Predmet.ProtuStrankaListFormatedWithAdress>
    <izvorni_sadrzaj>
      <item>Udruga za unapređenje zdravlja AURELAX, Šubićeva 55, 10000 Zagreb</item>
    </izvorni_sadrzaj>
    <derivirana_varijabla naziv="DomainObject.Predmet.ProtuStrankaListFormatedWithAdress_1">
      <item>Udruga za unapređenje zdravlja AURELAX, Šubićeva 55, 10000 Zagreb</item>
    </derivirana_varijabla>
  </DomainObject.Predmet.ProtuStrankaListFormatedWithAdress>
  <DomainObject.Predmet.ProtuStrankaListFormatedWithAdressOIB>
    <izvorni_sadrzaj>
      <item>Udruga za unapređenje zdravlja AURELAX, OIB 99031695404, Šubićeva 55, 10000 Zagreb</item>
    </izvorni_sadrzaj>
    <derivirana_varijabla naziv="DomainObject.Predmet.ProtuStrankaListFormatedWithAdressOIB_1">
      <item>Udruga za unapređenje zdravlja AURELAX, OIB 99031695404, Šubićeva 55, 10000 Zagreb</item>
    </derivirana_varijabla>
  </DomainObject.Predmet.ProtuStrankaListFormatedWithAdressOIB>
  <DomainObject.Predmet.ProtuStrankaListNazivFormated>
    <izvorni_sadrzaj>
      <item>Udruga za unapređenje zdravlja AURELAX</item>
    </izvorni_sadrzaj>
    <derivirana_varijabla naziv="DomainObject.Predmet.ProtuStrankaListNazivFormated_1">
      <item>Udruga za unapređenje zdravlja AURELAX</item>
    </derivirana_varijabla>
  </DomainObject.Predmet.ProtuStrankaListNazivFormated>
  <DomainObject.Predmet.ProtuStrankaListNazivFormatedOIB>
    <izvorni_sadrzaj>
      <item>Udruga za unapređenje zdravlja AURELAX, OIB 99031695404</item>
    </izvorni_sadrzaj>
    <derivirana_varijabla naziv="DomainObject.Predmet.ProtuStrankaListNazivFormatedOIB_1">
      <item>Udruga za unapređenje zdravlja AURELAX, OIB 99031695404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unapređenje zdravlja AURELAX</izvorni_sadrzaj>
    <derivirana_varijabla naziv="DomainObject.Predmet.ProtustrankaIDrugi_1">Udruga za unapređenje zdravlja AURELAX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unapređenje zdravlja AURELAX, OIB 99031695404, Šubićeva 55, 10000 Zagreb</izvorni_sadrzaj>
    <derivirana_varijabla naziv="DomainObject.Predmet.ProtustrankaIDrugiAdressOIB_1">Udruga za unapređenje zdravlja AURELAX, OIB 99031695404,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unapređenje zdravlja AURELAX</item>
      <item>FINA Regionalni centar Zagreb</item>
    </izvorni_sadrzaj>
    <derivirana_varijabla naziv="DomainObject.Predmet.SudioniciListNaziv_1">
      <item>Udruga za unapređenje zdravlja AURELAX</item>
      <item>FINA Regionalni centar Zagreb</item>
    </derivirana_varijabla>
  </DomainObject.Predmet.SudioniciListNaziv>
  <DomainObject.Predmet.SudioniciListAdressOIB>
    <izvorni_sadrzaj>
      <item>Udruga za unapređenje zdravlja AURELAX, OIB 99031695404, Šubićeva 55,10000 Zagreb</item>
      <item>FINA Regionalni centar Zagreb, OIB 85821130368, Trg svibanjskih žrtava 1995. 1,10000 Zagreb</item>
    </izvorni_sadrzaj>
    <derivirana_varijabla naziv="DomainObject.Predmet.SudioniciListAdressOIB_1">
      <item>Udruga za unapređenje zdravlja AURELAX, OIB 99031695404, Šubićeva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99031695404</item>
      <item>, OIB 85821130368</item>
    </izvorni_sadrzaj>
    <derivirana_varijabla naziv="DomainObject.Predmet.SudioniciListNazivOIB_1">
      <item>, OIB 99031695404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4BD4FD-9810-4CF6-B8AC-716F608B11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373</properties:Words>
  <properties:Characters>1980</properties:Characters>
  <properties:Lines>178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2016-07-20T08:00:00Z</dcterms:created>
  <dc:creator>wsadmin</dc:creator>
  <cp:lastModifiedBy>Sanda Gučić</cp:lastModifiedBy>
  <cp:lastPrinted>2016-07-20T08:00:00Z</cp:lastPrinted>
  <dcterms:modified xmlns:xsi="http://www.w3.org/2001/XMLSchema-instance" xsi:type="dcterms:W3CDTF">2016-07-20T09:31:00Z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