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7518" w14:paraId="b007518" w:rsidRDefault="002021D8" w:rsidP="002C7B04" w:rsidR="002021D8">
      <w:pPr>
        <w:jc w:val="both"/>
        <w15:collapsed w:val="false"/>
      </w:pPr>
      <w:bookmarkStart w:name="_GoBack" w:id="0"/>
      <w:bookmarkEnd w:id="0"/>
    </w:p>
    <w:p w:rsidRDefault="002021D8" w:rsidP="002C7B04" w:rsidR="002021D8">
      <w:pPr>
        <w:jc w:val="both"/>
      </w:pPr>
      <w:r>
        <w:t>REPUBLIKA HRVATSKA</w:t>
      </w:r>
    </w:p>
    <w:p w:rsidRDefault="002021D8" w:rsidP="002C7B04" w:rsidR="002021D8">
      <w:pPr>
        <w:jc w:val="both"/>
      </w:pPr>
      <w:r>
        <w:t xml:space="preserve">Trgovački sud u Zagrebu </w:t>
      </w:r>
    </w:p>
    <w:p w:rsidRDefault="002021D8" w:rsidP="002C7B04" w:rsidR="002021D8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4D1D7C" w:rsidP="002C7B04" w:rsidR="004D1D7C">
      <w:pPr>
        <w:jc w:val="both"/>
      </w:pPr>
    </w:p>
    <w:p w:rsidRDefault="004D1D7C" w:rsidP="002C7B04" w:rsidR="004D1D7C">
      <w:pPr>
        <w:jc w:val="both"/>
      </w:pPr>
    </w:p>
    <w:p w:rsidRDefault="002021D8" w:rsidP="002C7B04" w:rsidR="002021D8">
      <w:pPr>
        <w:jc w:val="both"/>
      </w:pPr>
      <w:r>
        <w:t xml:space="preserve">                                                  </w:t>
      </w:r>
      <w:r w:rsidR="002C7B04">
        <w:tab/>
      </w:r>
      <w:r w:rsidR="002C7B04">
        <w:tab/>
      </w:r>
      <w:r w:rsidR="002C7B04">
        <w:tab/>
      </w:r>
      <w:r w:rsidR="002C7B04">
        <w:tab/>
      </w:r>
      <w:r w:rsidR="002C7B04">
        <w:tab/>
      </w:r>
      <w:r w:rsidR="002C7B04">
        <w:tab/>
      </w:r>
      <w:r>
        <w:t xml:space="preserve"> </w:t>
      </w:r>
      <w:r w:rsidR="007B43D6">
        <w:t>18.</w:t>
      </w:r>
      <w:r w:rsidR="002C7B04">
        <w:t>St-1549/2018</w:t>
      </w:r>
    </w:p>
    <w:p w:rsidRDefault="004D1D7C" w:rsidP="002C7B04" w:rsidR="004D1D7C">
      <w:pPr>
        <w:jc w:val="both"/>
      </w:pPr>
    </w:p>
    <w:p w:rsidRDefault="004D1D7C" w:rsidP="002C7B04" w:rsidR="004D1D7C">
      <w:pPr>
        <w:jc w:val="both"/>
      </w:pPr>
    </w:p>
    <w:p w:rsidRDefault="004D1D7C" w:rsidP="002C7B04" w:rsidR="004D1D7C">
      <w:pPr>
        <w:jc w:val="both"/>
      </w:pPr>
      <w:r>
        <w:tab/>
      </w:r>
      <w:r>
        <w:tab/>
      </w:r>
      <w:r>
        <w:tab/>
      </w:r>
      <w:r>
        <w:tab/>
        <w:t xml:space="preserve">R E P U B L I K A </w:t>
      </w:r>
      <w:r w:rsidR="00CE01CB">
        <w:t xml:space="preserve"> </w:t>
      </w:r>
      <w:r>
        <w:t>H R V A T S K A</w:t>
      </w:r>
    </w:p>
    <w:p w:rsidRDefault="004D1D7C" w:rsidP="002C7B04" w:rsidR="004D1D7C">
      <w:pPr>
        <w:jc w:val="both"/>
      </w:pPr>
    </w:p>
    <w:p w:rsidRDefault="007343B2" w:rsidP="002C7B04" w:rsidR="002021D8">
      <w:pPr>
        <w:ind w:firstLine="708" w:left="2832"/>
        <w:jc w:val="both"/>
      </w:pPr>
      <w:r>
        <w:t xml:space="preserve">  </w:t>
      </w:r>
      <w:r w:rsidR="002021D8">
        <w:t>Z A K L J U Č A K</w:t>
      </w:r>
    </w:p>
    <w:p w:rsidRDefault="00CE01CB" w:rsidP="002C7B04" w:rsidR="00CE01CB">
      <w:pPr>
        <w:ind w:firstLine="708" w:left="2832"/>
        <w:jc w:val="both"/>
      </w:pPr>
    </w:p>
    <w:p w:rsidRDefault="002021D8" w:rsidP="002C7B04" w:rsidR="002021D8">
      <w:pPr>
        <w:jc w:val="both"/>
      </w:pPr>
    </w:p>
    <w:p w:rsidRDefault="002021D8" w:rsidP="002C7B04" w:rsidR="002021D8">
      <w:pPr>
        <w:ind w:firstLine="708"/>
        <w:jc w:val="both"/>
      </w:pPr>
      <w:r>
        <w:t xml:space="preserve">Trgovački sud u Zagrebu, </w:t>
      </w:r>
      <w:r w:rsidR="007B43D6">
        <w:t>sudac Danijela Uzelac</w:t>
      </w:r>
      <w:r>
        <w:t xml:space="preserve">, u stečajnom postupku nad dužnikom </w:t>
      </w:r>
      <w:r w:rsidR="00903855">
        <w:t>ŠESTI NEPLAN j.d.o.o., OIB 91439053695</w:t>
      </w:r>
      <w:r w:rsidR="009634E9">
        <w:t>,</w:t>
      </w:r>
      <w:r w:rsidR="00CE01CB">
        <w:t xml:space="preserve"> Hrvatska Kostajnica, Ante Starčevića 89, 23. siječnja 2019.</w:t>
      </w:r>
    </w:p>
    <w:p w:rsidRDefault="002C7B04" w:rsidP="002C7B04" w:rsidR="002C7B04">
      <w:pPr>
        <w:ind w:firstLine="708"/>
        <w:jc w:val="both"/>
      </w:pPr>
    </w:p>
    <w:p w:rsidRDefault="002C7B04" w:rsidP="002C7B04" w:rsidR="002C7B04">
      <w:pPr>
        <w:ind w:firstLine="708"/>
        <w:jc w:val="both"/>
      </w:pPr>
    </w:p>
    <w:p w:rsidRDefault="002021D8" w:rsidP="002C7B04" w:rsidR="002021D8">
      <w:pPr>
        <w:ind w:firstLine="708" w:left="2832"/>
        <w:jc w:val="both"/>
      </w:pPr>
      <w:r>
        <w:t>z a k l j u č i o      j e</w:t>
      </w:r>
    </w:p>
    <w:p w:rsidRDefault="002C7B04" w:rsidP="002C7B04" w:rsidR="002021D8">
      <w:pPr>
        <w:jc w:val="both"/>
      </w:pPr>
      <w:r>
        <w:tab/>
      </w:r>
    </w:p>
    <w:p w:rsidRDefault="00CE01CB" w:rsidP="002C7B04" w:rsidR="00CE01CB">
      <w:pPr>
        <w:jc w:val="both"/>
      </w:pPr>
    </w:p>
    <w:p w:rsidRDefault="002021D8" w:rsidP="004D1D7C" w:rsidR="002021D8">
      <w:pPr>
        <w:ind w:firstLine="708"/>
        <w:jc w:val="both"/>
      </w:pPr>
      <w:r>
        <w:t>Nalaže se stečajnom upravitelju</w:t>
      </w:r>
      <w:r w:rsidR="004D1D7C">
        <w:t xml:space="preserve"> Zoranu </w:t>
      </w:r>
      <w:proofErr w:type="spellStart"/>
      <w:r w:rsidR="004D1D7C">
        <w:t>Ostoviću</w:t>
      </w:r>
      <w:proofErr w:type="spellEnd"/>
      <w:r w:rsidR="004D1D7C">
        <w:t xml:space="preserve">, iz Velike Gorice, Šibenska 19, </w:t>
      </w:r>
      <w:r>
        <w:t xml:space="preserve"> u roku </w:t>
      </w:r>
      <w:r w:rsidR="009818E7">
        <w:t>5</w:t>
      </w:r>
      <w:r w:rsidR="00A33330">
        <w:t xml:space="preserve"> </w:t>
      </w:r>
      <w:r>
        <w:t xml:space="preserve">dana od </w:t>
      </w:r>
      <w:r w:rsidR="007343B2">
        <w:t xml:space="preserve">dana </w:t>
      </w:r>
      <w:r>
        <w:t>dostave ovog zaključka očitovati</w:t>
      </w:r>
      <w:r w:rsidR="00A33330">
        <w:t xml:space="preserve"> o navodima</w:t>
      </w:r>
      <w:r w:rsidR="007E6EA4" w:rsidRPr="007E6EA4">
        <w:t xml:space="preserve"> iz vjero</w:t>
      </w:r>
      <w:r w:rsidR="007E6EA4">
        <w:t>v</w:t>
      </w:r>
      <w:r w:rsidR="007E6EA4" w:rsidRPr="007E6EA4">
        <w:t>nikovog podneska</w:t>
      </w:r>
      <w:r w:rsidR="00A33330" w:rsidRPr="007E6EA4">
        <w:t xml:space="preserve"> </w:t>
      </w:r>
      <w:r w:rsidR="006B3EED">
        <w:t xml:space="preserve">od </w:t>
      </w:r>
      <w:r w:rsidR="00890BC2">
        <w:t xml:space="preserve">6. prosinca 2018. </w:t>
      </w:r>
      <w:r w:rsidR="007E6EA4">
        <w:t>o dužnikovoj imovini</w:t>
      </w:r>
      <w:r w:rsidR="008D42E4">
        <w:t xml:space="preserve"> (novčanim sredstvima)</w:t>
      </w:r>
      <w:r w:rsidR="007E6EA4">
        <w:t xml:space="preserve">, </w:t>
      </w:r>
      <w:r w:rsidR="009818E7">
        <w:t xml:space="preserve">a osobito </w:t>
      </w:r>
      <w:r w:rsidR="00CB1877">
        <w:t>je li moguće raspola</w:t>
      </w:r>
      <w:r w:rsidR="008D42E4">
        <w:t xml:space="preserve">ganje </w:t>
      </w:r>
      <w:r w:rsidR="00CB4B1F">
        <w:t>tom imovinom s obzirom na rješenje Županijskog suda u Sisku poslovni broj Kir</w:t>
      </w:r>
      <w:r w:rsidR="009818E7">
        <w:t>-t-23/17 od 23. veljače 2017.</w:t>
      </w:r>
      <w:r>
        <w:t xml:space="preserve"> i je li</w:t>
      </w:r>
      <w:r w:rsidR="009818E7">
        <w:t xml:space="preserve"> ona </w:t>
      </w:r>
      <w:r>
        <w:t xml:space="preserve"> dostatna za namirenje troškova postupka, </w:t>
      </w:r>
      <w:r w:rsidR="00CB4B1F" w:rsidRPr="00CB4B1F">
        <w:t xml:space="preserve">a radi nastavka postupka radi naknadne diobe (čl. 133. Stečajnog zakona („Narodne </w:t>
      </w:r>
      <w:r w:rsidR="00CB4B1F">
        <w:t xml:space="preserve">novine“ broj </w:t>
      </w:r>
      <w:r w:rsidRPr="00CB4B1F">
        <w:t>71/1</w:t>
      </w:r>
      <w:r w:rsidR="002C7B04" w:rsidRPr="00CB4B1F">
        <w:t>5</w:t>
      </w:r>
      <w:r w:rsidR="00A33330" w:rsidRPr="00CB4B1F">
        <w:t xml:space="preserve"> i 104/17</w:t>
      </w:r>
      <w:r w:rsidRPr="00CB4B1F">
        <w:t>; dalje: SZ).</w:t>
      </w:r>
    </w:p>
    <w:p w:rsidRDefault="002021D8" w:rsidP="002C7B04" w:rsidR="002021D8">
      <w:pPr>
        <w:jc w:val="both"/>
      </w:pPr>
    </w:p>
    <w:p w:rsidRDefault="002021D8" w:rsidP="002C7B04" w:rsidR="002021D8">
      <w:pPr>
        <w:ind w:firstLine="708" w:left="2832"/>
        <w:jc w:val="both"/>
      </w:pPr>
      <w:r>
        <w:t xml:space="preserve">U Zagrebu </w:t>
      </w:r>
      <w:r w:rsidR="007B43D6">
        <w:t>23. siječnja 2019.</w:t>
      </w:r>
      <w:r>
        <w:t xml:space="preserve">  </w:t>
      </w:r>
    </w:p>
    <w:p w:rsidRDefault="007B43D6" w:rsidP="004D7E10" w:rsidR="002021D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  <w:r w:rsidR="002021D8">
        <w:t>:</w:t>
      </w:r>
    </w:p>
    <w:p w:rsidRDefault="002021D8" w:rsidP="004D7E10" w:rsidR="002C7B04">
      <w:pPr>
        <w:ind w:left="6372"/>
        <w:jc w:val="right"/>
      </w:pPr>
      <w:r>
        <w:t xml:space="preserve"> Danijela </w:t>
      </w:r>
      <w:r w:rsidR="002C7B04">
        <w:t>Uzelac</w:t>
      </w:r>
      <w:r w:rsidR="004D7E10">
        <w:t>, v.r.</w:t>
      </w:r>
    </w:p>
    <w:p w:rsidRDefault="002C7B04" w:rsidP="002C7B04" w:rsidR="002C7B04">
      <w:pPr>
        <w:ind w:firstLine="708" w:left="6372"/>
        <w:jc w:val="both"/>
      </w:pPr>
    </w:p>
    <w:p w:rsidRDefault="002C7B04" w:rsidP="002C7B04" w:rsidR="002C7B04">
      <w:pPr>
        <w:ind w:firstLine="708" w:left="6372"/>
        <w:jc w:val="both"/>
      </w:pPr>
    </w:p>
    <w:p w:rsidRDefault="002C7B04" w:rsidP="002C7B04" w:rsidR="002021D8">
      <w:pPr>
        <w:jc w:val="both"/>
      </w:pPr>
      <w:r>
        <w:t xml:space="preserve">Uputa o pravnom lijeku: </w:t>
      </w:r>
      <w:r w:rsidR="002021D8">
        <w:t>Protiv ovog zaključka nije dopušten pravni lijek (</w:t>
      </w:r>
      <w:r>
        <w:t>čl. 19. st. 7. SZ).</w:t>
      </w:r>
    </w:p>
    <w:p w:rsidRDefault="002C7B04" w:rsidP="004D7E10" w:rsidR="002C7B04">
      <w:pPr>
        <w:jc w:val="right"/>
      </w:pPr>
    </w:p>
    <w:p w:rsidRDefault="004D7E10" w:rsidP="004D7E10" w:rsidR="002021D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4D7E10" w:rsidP="004D7E10" w:rsidR="004D7E10">
      <w:pPr>
        <w:jc w:val="right"/>
      </w:pPr>
      <w:r>
        <w:t>Katarina Franjić</w:t>
      </w:r>
    </w:p>
    <w:p w:rsidRDefault="004D7E10" w:rsidP="002C7B04" w:rsidR="004D7E10">
      <w:pPr>
        <w:jc w:val="both"/>
      </w:pPr>
    </w:p>
    <w:p w:rsidRDefault="00B9144A" w:rsidP="002C7B04" w:rsidR="00B9144A">
      <w:pPr>
        <w:jc w:val="both"/>
      </w:pPr>
    </w:p>
    <w:sectPr w:rsidR="00B914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058"/>
    <w:rsid w:val="002021D8"/>
    <w:rsid w:val="002C7B04"/>
    <w:rsid w:val="00472058"/>
    <w:rsid w:val="004870CA"/>
    <w:rsid w:val="004D1D7C"/>
    <w:rsid w:val="004D7E10"/>
    <w:rsid w:val="00685BB9"/>
    <w:rsid w:val="006B3EED"/>
    <w:rsid w:val="007343B2"/>
    <w:rsid w:val="007B43D6"/>
    <w:rsid w:val="007E6EA4"/>
    <w:rsid w:val="00890BC2"/>
    <w:rsid w:val="008D42E4"/>
    <w:rsid w:val="00903855"/>
    <w:rsid w:val="009634E9"/>
    <w:rsid w:val="009818E7"/>
    <w:rsid w:val="00A33330"/>
    <w:rsid w:val="00B9144A"/>
    <w:rsid w:val="00CB14A9"/>
    <w:rsid w:val="00CB1877"/>
    <w:rsid w:val="00CB4B1F"/>
    <w:rsid w:val="00CE01CB"/>
    <w:rsid w:val="00ED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D4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D4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2019.</izvorni_sadrzaj>
    <derivirana_varijabla naziv="DomainObject.Predmet.DatumRjesavanja_1">2.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St-1549/2018</izvorni_sadrzaj>
    <derivirana_varijabla naziv="DomainObject.Predmet.OznakaBroj_1">St-1549/2018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NEPLAN jednostavno društvo s ograničenom odgovornošću za ugostiteljstvo zastupanog po punomoćniku Nenad Stipanović</izvorni_sadrzaj>
    <derivirana_varijabla naziv="DomainObject.Predmet.ProtustrankaFormated_1">  ŠESTI NEPLAN jednostavno društvo s ograničenom odgovornošću za ugostiteljstvo zastupanog po punomoćniku Nenad Stipanović</derivirana_varijabla>
  </DomainObject.Predmet.ProtustrankaFormated>
  <DomainObject.Predmet.ProtustrankaFormatedOIB>
    <izvorni_sadrzaj>  ŠESTI NEPLAN jednostavno društvo s ograničenom odgovornošću za ugostiteljstvo, OIB 91439053695 zastupanog po punomoćniku Nenad Stipanović</izvorni_sadrzaj>
    <derivirana_varijabla naziv="DomainObject.Predmet.ProtustrankaFormatedOIB_1">  ŠESTI NEPLAN jednostavno društvo s ograničenom odgovornošću za ugostiteljstvo, OIB 91439053695 zastupanog po punomoćniku Nenad Stipanović</derivirana_varijabla>
  </DomainObject.Predmet.ProtustrankaFormatedOIB>
  <DomainObject.Predmet.ProtustrankaFormatedWithAdress>
    <izvorni_sadrzaj> ŠESTI NEPLAN jednostavno društvo s ograničenom odgovornošću za ugostiteljstvo, Ante Starčevića 89, 44430 Hrvatska Kostajnica zastupanog po punomoćniku Nenad Stipanović</izvorni_sadrzaj>
    <derivirana_varijabla naziv="DomainObject.Predmet.ProtustrankaFormatedWithAdress_1"> ŠESTI NEPLAN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NEPLAN jednostavno društvo s ograničenom odgovornošću za ugostiteljstvo, OIB 91439053695, Ante Starčevića 89, 44430 Hrvatska Kostajnica zastupanog po punomoćniku Nenad Stipanović</izvorni_sadrzaj>
    <derivirana_varijabla naziv="DomainObject.Predmet.ProtustrankaFormatedWithAdressOIB_1"> ŠESTI NEPLAN jednostavno društvo s ograničenom odgovornošću za ugostiteljstvo, OIB 91439053695, Ante Starčevića 89, 44430 Hrvatska Kostajnica zastupanog po punomoćniku Nenad Stipanović</derivirana_varijabla>
  </DomainObject.Predmet.ProtustrankaFormatedWithAdressOIB>
  <DomainObject.Predmet.ProtustrankaWithAdress>
    <izvorni_sadrzaj>ŠESTI NEPLAN jednostavno društvo s ograničenom odgovornošću za ugostiteljstvo Ante Starčevića 89, 44430 Hrvatska Kostajnica</izvorni_sadrzaj>
    <derivirana_varijabla naziv="DomainObject.Predmet.ProtustrankaWithAdress_1">ŠESTI NEPLAN jednostavno društvo s ograničenom odgovornošću za ugostiteljstvo Ante Starčevića 89, 44430 Hrvatska Kostajnica</derivirana_varijabla>
  </DomainObject.Predmet.ProtustrankaWithAdress>
  <DomainObject.Predmet.ProtustrankaWithAdressOIB>
    <izvorni_sadrzaj>ŠESTI NEPLAN jednostavno društvo s ograničenom odgovornošću za ugostiteljstvo, OIB 91439053695, Ante Starčevića 89, 44430 Hrvatska Kostajnica</izvorni_sadrzaj>
    <derivirana_varijabla naziv="DomainObject.Predmet.ProtustrankaWithAdressOIB_1">ŠESTI NEPLAN jednostavno društvo s ograničenom odgovornošću za ugostiteljstvo, OIB 91439053695, Ante Starčevića 89, 44430 Hrvatska Kostajnica</derivirana_varijabla>
  </DomainObject.Predmet.ProtustrankaWithAdressOIB>
  <DomainObject.Predmet.ProtustrankaNazivFormated>
    <izvorni_sadrzaj>ŠESTI NEPLAN jednostavno društvo s ograničenom odgovornošću za ugostiteljstvo</izvorni_sadrzaj>
    <derivirana_varijabla naziv="DomainObject.Predmet.ProtustrankaNazivFormated_1">ŠESTI NEPLAN jednostavno društvo s ograničenom odgovornošću za ugostiteljstvo</derivirana_varijabla>
  </DomainObject.Predmet.ProtustrankaNazivFormated>
  <DomainObject.Predmet.ProtustrankaNazivFormatedOIB>
    <izvorni_sadrzaj>ŠESTI NEPLAN jednostavno društvo s ograničenom odgovornošću za ugostiteljstvo, OIB 91439053695</izvorni_sadrzaj>
    <derivirana_varijabla naziv="DomainObject.Predmet.ProtustrankaNazivFormatedOIB_1">ŠESTI NEPLAN jednostavno društvo s ograničenom odgovornošću za ugostiteljstvo, OIB 91439053695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NEPLAN jednostavno društvo s ograničenom odgovornošću za ugostiteljstvo zastupanog po punomoćniku Nenad Stipanović</item>
    </izvorni_sadrzaj>
    <derivirana_varijabla naziv="DomainObject.Predmet.ProtuStrankaListFormated_1">
      <item>ŠESTI NEPLAN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NEPLAN jednostavno društvo s ograničenom odgovornošću za ugostiteljstvo, OIB 91439053695 zastupanog po punomoćniku Nenad Stipanović</item>
    </izvorni_sadrzaj>
    <derivirana_varijabla naziv="DomainObject.Predmet.ProtuStrankaListFormatedOIB_1">
      <item>ŠESTI NEPLAN jednostavno društvo s ograničenom odgovornošću za ugostiteljstvo, OIB 91439053695 zastupanog po punomoćniku Nenad Stipanović</item>
    </derivirana_varijabla>
  </DomainObject.Predmet.ProtuStrankaListFormatedOIB>
  <DomainObject.Predmet.ProtuStrankaListFormatedWithAdress>
    <izvorni_sadrzaj>
      <item>ŠESTI NEPLAN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NEPLAN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NEPLAN jednostavno društvo s ograničenom odgovornošću za ugostiteljstvo, OIB 91439053695, Ante Starčevića 89, 44430 Hrvatska Kostajnica zastupanog po punomoćniku Nenad Stipanović</item>
    </izvorni_sadrzaj>
    <derivirana_varijabla naziv="DomainObject.Predmet.ProtuStrankaListFormatedWithAdressOIB_1">
      <item>ŠESTI NEPLAN jednostavno društvo s ograničenom odgovornošću za ugostiteljstvo, OIB 91439053695,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NEPLAN jednostavno društvo s ograničenom odgovornošću za ugostiteljstvo</item>
    </izvorni_sadrzaj>
    <derivirana_varijabla naziv="DomainObject.Predmet.ProtuStrankaListNazivFormated_1">
      <item>ŠESTI NEPLAN jednostavno društvo s ograničenom odgovornošću za ugostiteljstvo</item>
    </derivirana_varijabla>
  </DomainObject.Predmet.ProtuStrankaListNazivFormated>
  <DomainObject.Predmet.ProtuStrankaListNazivFormatedOIB>
    <izvorni_sadrzaj>
      <item>ŠESTI NEPLAN jednostavno društvo s ograničenom odgovornošću za ugostiteljstvo, OIB 91439053695</item>
    </izvorni_sadrzaj>
    <derivirana_varijabla naziv="DomainObject.Predmet.ProtuStrankaListNazivFormatedOIB_1">
      <item>ŠESTI NEPLAN jednostavno društvo s ograničenom odgovornošću za ugostiteljstvo, OIB 91439053695</item>
    </derivirana_varijabla>
  </DomainObject.Predmet.ProtuStrankaListNazivFormatedOIB>
  <DomainObject.Predmet.OstaliListFormated>
    <izvorni_sadrzaj>
      <item>Nenad Stipanović punomoćnik sudionika u postupku ŠESTI NEPLAN jednostavno društvo s ograničenom odgovornošću za ugostiteljstvo</item>
    </izvorni_sadrzaj>
    <derivirana_varijabla naziv="DomainObject.Predmet.OstaliListFormated_1">
      <item>Nenad Stipanović punomoćnik sudionika u postupku ŠESTI NEPLAN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NEPLAN jednostavno društvo s ograničenom odgovornošću za ugostiteljstvo</item>
    </izvorni_sadrzaj>
    <derivirana_varijabla naziv="DomainObject.Predmet.OstaliListFormatedOIB_1">
      <item>Nenad Stipanović, OIB 34263792947 punomoćnik sudionika u postupku ŠESTI NEPLAN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NEPLAN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NEPLAN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NEPLAN jednostavno društvo s ograničenom odgovornošću za ugostiteljstvo</izvorni_sadrzaj>
    <derivirana_varijabla naziv="DomainObject.Predmet.ProtustrankaIDrugi_1">ŠESTI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NEPLAN jednostavno društvo s ograničenom odgovornošću za ugostiteljstvo, OIB 91439053695, Ante Starčevića 89, 44430 Hrvatska Kostajnica</izvorni_sadrzaj>
    <derivirana_varijabla naziv="DomainObject.Predmet.ProtustrankaIDrugiAdressOIB_1">ŠESTI NEPLAN jednostavno društvo s ograničenom odgovornošću za ugostiteljstvo, OIB 91439053695,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St-1549/2018-6</izvorni_sadrzaj>
    <derivirana_varijabla naziv="DomainObject.Predmet.OdlukaRjesenje.Oznaka_1">St-1549/2018-6</derivirana_varijabla>
  </DomainObject.Predmet.OdlukaRjesenje.Oznaka>
  <DomainObject.Predmet.SudioniciListNaziv>
    <izvorni_sadrzaj>
      <item>FINA Regionalni centar Zagreb</item>
      <item>ŠESTI NEPLAN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NEPLAN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91439053695</item>
      <item>, OIB 34263792947</item>
    </izvorni_sadrzaj>
    <derivirana_varijabla naziv="DomainObject.Predmet.SudioniciListNazivOIB_1">
      <item>, OIB 85821130368</item>
      <item>, OIB 91439053695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St-1549/2018-5</izvorni_sadrzaj>
    <derivirana_varijabla naziv="DomainObject.PredzadnjaOdlukaIzPredmeta.Oznaka_1">St-1549/2018-5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188</properties:Words>
  <properties:Characters>895</properties:Characters>
  <properties:Lines>40</properties:Lines>
  <properties:Paragraphs>15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2019-01-23T09:32:00Z</dcterms:created>
  <dc:creator>Danijela Uzelac</dc:creator>
  <dc:description/>
  <cp:keywords/>
  <cp:lastModifiedBy>Katarina Franjić</cp:lastModifiedBy>
  <cp:lastPrinted>2019-01-23T10:20:00Z</cp:lastPrinted>
  <dcterms:modified xmlns:xsi="http://www.w3.org/2001/XMLSchema-instance" xsi:type="dcterms:W3CDTF">2019-01-23T10:21:00Z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(st-1549-18 zaključak stečajnom upravitelju-očitovanje na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