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0302" w14:paraId="c030302" w:rsidRDefault="00C2350E" w:rsidP="00EF62FE" w:rsidR="009B0602">
      <w:pPr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F62FE" w:rsidP="00EF62FE" w:rsidR="00EF62FE">
      <w:pPr>
        <w:outlineLvl w:val="0"/>
      </w:pPr>
      <w:r>
        <w:t>REPUBLIKA HRVATSKA</w:t>
      </w:r>
    </w:p>
    <w:p w:rsidRDefault="00EF62FE" w:rsidP="00EF62FE" w:rsidR="005148BA">
      <w:r>
        <w:t xml:space="preserve">TRGOVAČKI SUD U ZAGREBU          </w:t>
      </w:r>
    </w:p>
    <w:p w:rsidRDefault="005148BA" w:rsidP="00EF62FE" w:rsidR="00EF62FE">
      <w:r>
        <w:t>Zagre, Amruševa 2/II</w:t>
      </w:r>
      <w:r>
        <w:tab/>
      </w:r>
      <w:r>
        <w:tab/>
      </w:r>
      <w:r w:rsidR="00EF62FE">
        <w:t xml:space="preserve">                        </w:t>
      </w:r>
      <w:r w:rsidR="005A5A3D">
        <w:t xml:space="preserve">                      </w:t>
      </w:r>
      <w:r>
        <w:tab/>
      </w:r>
      <w:r>
        <w:tab/>
      </w:r>
      <w:r>
        <w:tab/>
      </w:r>
      <w:r w:rsidR="005A5A3D">
        <w:t>12  St-</w:t>
      </w:r>
      <w:r w:rsidR="007F3411">
        <w:t>1</w:t>
      </w:r>
      <w:r w:rsidR="00676CB7">
        <w:t>/201</w:t>
      </w:r>
      <w:r w:rsidR="007F3411">
        <w:t>5</w:t>
      </w:r>
    </w:p>
    <w:p w:rsidRDefault="00EF62FE" w:rsidP="00EF62FE" w:rsidR="00EF62FE"/>
    <w:p w:rsidRDefault="005A5A3D" w:rsidP="00EF62FE" w:rsidR="005A5A3D"/>
    <w:p w:rsidRDefault="007F3411" w:rsidP="005819B1" w:rsidR="007F3411">
      <w:pPr>
        <w:jc w:val="both"/>
      </w:pPr>
    </w:p>
    <w:p w:rsidRDefault="007F3411" w:rsidP="005819B1" w:rsidR="00C70710">
      <w:pPr>
        <w:jc w:val="both"/>
      </w:pPr>
      <w:r>
        <w:t>TRGOVAČKI SUD U ZAGREBU po stečajnom sucu Nini Radiću , u stečajnom postupku nad, UNIJA METALI-PROIZVODNJA d.o.o. za reciklažu i proizvodnju građevinskih elemenata, Zaprešić, Industrijska 29, MB</w:t>
      </w:r>
      <w:r w:rsidR="00D95457">
        <w:t>S:080088877, OIB:24949009054, 13</w:t>
      </w:r>
      <w:r>
        <w:t>. listopada  2015. godine,</w:t>
      </w:r>
      <w:r w:rsidR="00B1433F">
        <w:t>donosi slijedeću,</w:t>
      </w:r>
    </w:p>
    <w:p w:rsidRDefault="00C41118" w:rsidP="005E7947" w:rsidR="00C41118">
      <w:pPr>
        <w:rPr>
          <w:b/>
        </w:rPr>
      </w:pPr>
    </w:p>
    <w:p w:rsidRDefault="004D6B77" w:rsidP="004D6B77" w:rsidR="004D6B77" w:rsidRPr="00A346F3">
      <w:pPr>
        <w:jc w:val="center"/>
        <w:rPr>
          <w:b/>
        </w:rPr>
      </w:pPr>
      <w:r w:rsidRPr="00A346F3">
        <w:rPr>
          <w:b/>
        </w:rPr>
        <w:t>o   b   a   v   i   j   e   s   t</w:t>
      </w:r>
    </w:p>
    <w:p w:rsidRDefault="004D6B77" w:rsidP="004D6B77" w:rsidR="004D6B77">
      <w:pPr>
        <w:jc w:val="both"/>
      </w:pPr>
    </w:p>
    <w:p w:rsidRDefault="005148BA" w:rsidP="005A5A3D" w:rsidR="004D6B77">
      <w:pPr>
        <w:jc w:val="both"/>
      </w:pPr>
      <w:r>
        <w:tab/>
      </w:r>
      <w:r w:rsidR="00537861">
        <w:t xml:space="preserve">Sud je u ovom predmetu </w:t>
      </w:r>
      <w:r w:rsidR="009A0421">
        <w:t>13</w:t>
      </w:r>
      <w:r w:rsidR="004D6B77">
        <w:t xml:space="preserve">. </w:t>
      </w:r>
      <w:r w:rsidR="007F3411">
        <w:t>10</w:t>
      </w:r>
      <w:r w:rsidR="008F280D">
        <w:t>.</w:t>
      </w:r>
      <w:r w:rsidR="00EF62FE">
        <w:t xml:space="preserve"> </w:t>
      </w:r>
      <w:r w:rsidR="004D6B77">
        <w:t xml:space="preserve"> 20</w:t>
      </w:r>
      <w:r w:rsidR="005819B1">
        <w:t>1</w:t>
      </w:r>
      <w:r w:rsidR="008F280D">
        <w:t>5</w:t>
      </w:r>
      <w:r w:rsidR="004D6B77">
        <w:t>. godine donio rješenje</w:t>
      </w:r>
      <w:r w:rsidR="00196B40">
        <w:t xml:space="preserve"> o određivanju nagrade stečajno</w:t>
      </w:r>
      <w:r w:rsidR="00036D5E">
        <w:t>m upravitelju</w:t>
      </w:r>
      <w:r w:rsidR="002E652D" w:rsidRPr="002E652D">
        <w:t xml:space="preserve"> </w:t>
      </w:r>
      <w:r w:rsidR="007F3411">
        <w:t>Antoniji Galić odvjetnica iz Zagreba, Selska cesta 3. U</w:t>
      </w:r>
      <w:r w:rsidR="004D6B77">
        <w:t xml:space="preserve"> sudskom spisu u pisarnici suda može se izvršiti uvid u potpuni tekst rješenja i visinu iznosa nagrade.</w:t>
      </w:r>
    </w:p>
    <w:p w:rsidRDefault="005148BA" w:rsidP="004D6B77" w:rsidR="005148BA">
      <w:pPr>
        <w:jc w:val="center"/>
      </w:pPr>
    </w:p>
    <w:p w:rsidRDefault="004D6B77" w:rsidP="004D6B77" w:rsidR="004D6B77">
      <w:pPr>
        <w:jc w:val="center"/>
      </w:pPr>
      <w:r>
        <w:t>O    b    r    a    z    l    o    ž    e    nj    e</w:t>
      </w:r>
    </w:p>
    <w:p w:rsidRDefault="004D6B77" w:rsidP="004D6B77" w:rsidR="004D6B77"/>
    <w:p w:rsidRDefault="005148BA" w:rsidP="005A5A3D" w:rsidR="004D6B77">
      <w:pPr>
        <w:jc w:val="both"/>
      </w:pPr>
      <w:r>
        <w:tab/>
      </w:r>
      <w:r w:rsidR="004D6B77">
        <w:t>S</w:t>
      </w:r>
      <w:r w:rsidR="00036D5E">
        <w:t>ud je temeljem zahtjeva stečajnog</w:t>
      </w:r>
      <w:r w:rsidR="004D6B77">
        <w:t xml:space="preserve"> upravitelj</w:t>
      </w:r>
      <w:r w:rsidR="00036D5E">
        <w:t>a</w:t>
      </w:r>
      <w:r w:rsidR="004D6B77" w:rsidRPr="004D6B77">
        <w:t xml:space="preserve"> </w:t>
      </w:r>
      <w:r w:rsidR="007F3411">
        <w:t>Antonije Galić odvjetnica iz Zagreba, Selska cesta 3</w:t>
      </w:r>
      <w:r w:rsidR="00ED71ED">
        <w:t xml:space="preserve">, </w:t>
      </w:r>
      <w:r w:rsidR="00715776">
        <w:t xml:space="preserve"> </w:t>
      </w:r>
      <w:r w:rsidR="00A34704">
        <w:t xml:space="preserve"> od </w:t>
      </w:r>
      <w:r w:rsidR="007F3411">
        <w:t>13</w:t>
      </w:r>
      <w:r w:rsidR="00856181">
        <w:t>.</w:t>
      </w:r>
      <w:r w:rsidR="007F3411">
        <w:t>07</w:t>
      </w:r>
      <w:r w:rsidR="00856181">
        <w:t>.20</w:t>
      </w:r>
      <w:r w:rsidR="007D4274">
        <w:t>1</w:t>
      </w:r>
      <w:r w:rsidR="005E7947">
        <w:t>5</w:t>
      </w:r>
      <w:r w:rsidR="00856181">
        <w:t>.</w:t>
      </w:r>
      <w:r w:rsidR="00B24439">
        <w:t xml:space="preserve"> godine</w:t>
      </w:r>
      <w:r w:rsidR="004D6B77">
        <w:t xml:space="preserve"> u skladu s člankom 7</w:t>
      </w:r>
      <w:r w:rsidR="002E652D">
        <w:t xml:space="preserve">., 8., i 19. </w:t>
      </w:r>
      <w:r w:rsidR="004D6B77">
        <w:t xml:space="preserve"> Uredbe o kriterijima i načinu obračuna i plaćanja nagrada st</w:t>
      </w:r>
      <w:r w:rsidR="00B24439">
        <w:t>ečajnim upraviteljima, te člankom 17. i 29</w:t>
      </w:r>
      <w:r w:rsidR="004D6B77">
        <w:t xml:space="preserve">. Stečajnog zakona (NN 82/2006) odredio nagradu. Sukladno članku 29. Stečajnog zakona na ovaj način se objavljuje obavijest o određivanju nagrade na oglasnoj ploči suda. </w:t>
      </w:r>
    </w:p>
    <w:p w:rsidRDefault="004D6B77" w:rsidP="004D6B77" w:rsidR="004D6B77"/>
    <w:p w:rsidRDefault="00C41118" w:rsidP="004D6B77" w:rsidR="00C41118">
      <w:pPr>
        <w:jc w:val="center"/>
        <w:outlineLvl w:val="0"/>
      </w:pPr>
    </w:p>
    <w:p w:rsidRDefault="005148BA" w:rsidP="004D6B77" w:rsidR="004D6B77">
      <w:pPr>
        <w:jc w:val="center"/>
        <w:outlineLvl w:val="0"/>
      </w:pPr>
      <w:r>
        <w:t xml:space="preserve"> U </w:t>
      </w:r>
      <w:r w:rsidR="00A62B46">
        <w:t>Zagreb</w:t>
      </w:r>
      <w:r>
        <w:t>u</w:t>
      </w:r>
      <w:r w:rsidR="00A62B46">
        <w:t xml:space="preserve">, </w:t>
      </w:r>
      <w:r w:rsidR="00715776">
        <w:t>1</w:t>
      </w:r>
      <w:r w:rsidR="00D95457">
        <w:t>3</w:t>
      </w:r>
      <w:r w:rsidR="004D6B77">
        <w:t>.</w:t>
      </w:r>
      <w:r w:rsidR="00A34704">
        <w:t xml:space="preserve"> </w:t>
      </w:r>
      <w:r w:rsidR="007F3411">
        <w:t>listopada</w:t>
      </w:r>
      <w:r w:rsidR="00A34704">
        <w:t xml:space="preserve"> </w:t>
      </w:r>
      <w:r w:rsidR="00A62B46">
        <w:t xml:space="preserve"> 20</w:t>
      </w:r>
      <w:r w:rsidR="00A34704">
        <w:t>1</w:t>
      </w:r>
      <w:r w:rsidR="005E7947">
        <w:t>5</w:t>
      </w:r>
      <w:r w:rsidR="004D6B77">
        <w:t>. godine</w:t>
      </w:r>
    </w:p>
    <w:p w:rsidRDefault="004D6B77" w:rsidP="004D6B77" w:rsidR="004D6B77">
      <w:pPr>
        <w:jc w:val="center"/>
      </w:pPr>
    </w:p>
    <w:p w:rsidRDefault="004D6B77" w:rsidP="004D6B77" w:rsidR="005148BA">
      <w:r>
        <w:t xml:space="preserve">                                                                                         Stečajni sudac:                                                                          </w:t>
      </w:r>
    </w:p>
    <w:p w:rsidRDefault="005148BA" w:rsidR="00E0684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D6B77">
        <w:t xml:space="preserve">               Nino Radić</w:t>
      </w:r>
      <w:r w:rsidR="00331534">
        <w:t xml:space="preserve">  v.r. </w:t>
      </w:r>
    </w:p>
    <w:p w:rsidRDefault="00331534" w:rsidR="00BD0437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0437">
        <w:t xml:space="preserve">     Za točnost otpravka: </w:t>
      </w:r>
    </w:p>
    <w:p w:rsidRDefault="00BD0437" w:rsidR="00BD043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607F4A" w:rsidP="00C2350E" w:rsidR="00607F4A">
      <w:pPr>
        <w:rPr>
          <w:rFonts w:cs="Arial" w:hAnsi="Arial" w:ascii="Arial"/>
          <w:sz w:val="22"/>
          <w:szCs w:val="22"/>
        </w:rPr>
      </w:pPr>
    </w:p>
    <w:sectPr w:rsidR="00607F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D5E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1B35"/>
    <w:rsid w:val="00082576"/>
    <w:rsid w:val="00084637"/>
    <w:rsid w:val="00086FCE"/>
    <w:rsid w:val="000908F5"/>
    <w:rsid w:val="000945FB"/>
    <w:rsid w:val="000951B6"/>
    <w:rsid w:val="00095200"/>
    <w:rsid w:val="000954BF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3C5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120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85BB5"/>
    <w:rsid w:val="001901AA"/>
    <w:rsid w:val="001908A2"/>
    <w:rsid w:val="00193A49"/>
    <w:rsid w:val="0019487A"/>
    <w:rsid w:val="00196B40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502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D69EC"/>
    <w:rsid w:val="002E29D0"/>
    <w:rsid w:val="002E302A"/>
    <w:rsid w:val="002E4C38"/>
    <w:rsid w:val="002E652D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534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AC2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D79"/>
    <w:rsid w:val="004C5E73"/>
    <w:rsid w:val="004C6227"/>
    <w:rsid w:val="004C6460"/>
    <w:rsid w:val="004C6498"/>
    <w:rsid w:val="004C6868"/>
    <w:rsid w:val="004C6921"/>
    <w:rsid w:val="004D11E2"/>
    <w:rsid w:val="004D3ED0"/>
    <w:rsid w:val="004D5026"/>
    <w:rsid w:val="004D5A85"/>
    <w:rsid w:val="004D62A9"/>
    <w:rsid w:val="004D6B77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48BA"/>
    <w:rsid w:val="005176A5"/>
    <w:rsid w:val="0052144E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861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19B1"/>
    <w:rsid w:val="00585728"/>
    <w:rsid w:val="00585C0C"/>
    <w:rsid w:val="00586ED6"/>
    <w:rsid w:val="00594568"/>
    <w:rsid w:val="00595A31"/>
    <w:rsid w:val="005964C6"/>
    <w:rsid w:val="005A58A0"/>
    <w:rsid w:val="005A5A3D"/>
    <w:rsid w:val="005B038C"/>
    <w:rsid w:val="005B1184"/>
    <w:rsid w:val="005B1FAB"/>
    <w:rsid w:val="005B35D8"/>
    <w:rsid w:val="005B3B38"/>
    <w:rsid w:val="005B5E33"/>
    <w:rsid w:val="005B6344"/>
    <w:rsid w:val="005B6709"/>
    <w:rsid w:val="005B69F5"/>
    <w:rsid w:val="005C087C"/>
    <w:rsid w:val="005C13CB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E7947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07F4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6CB7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09D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37B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5776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A7CBF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274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16BF"/>
    <w:rsid w:val="007F3411"/>
    <w:rsid w:val="007F4A55"/>
    <w:rsid w:val="007F4B62"/>
    <w:rsid w:val="007F50D1"/>
    <w:rsid w:val="007F5758"/>
    <w:rsid w:val="007F6D60"/>
    <w:rsid w:val="007F712F"/>
    <w:rsid w:val="008013CE"/>
    <w:rsid w:val="00801DD3"/>
    <w:rsid w:val="00804FDF"/>
    <w:rsid w:val="008065B5"/>
    <w:rsid w:val="0081008F"/>
    <w:rsid w:val="00811DC0"/>
    <w:rsid w:val="00814D10"/>
    <w:rsid w:val="00815596"/>
    <w:rsid w:val="00815B34"/>
    <w:rsid w:val="008161DA"/>
    <w:rsid w:val="00825923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181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442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280D"/>
    <w:rsid w:val="008F46B3"/>
    <w:rsid w:val="008F5EFD"/>
    <w:rsid w:val="008F6F1E"/>
    <w:rsid w:val="008F73DB"/>
    <w:rsid w:val="009004C2"/>
    <w:rsid w:val="00900ABA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0421"/>
    <w:rsid w:val="009A258F"/>
    <w:rsid w:val="009A26D9"/>
    <w:rsid w:val="009A2DEB"/>
    <w:rsid w:val="009B0602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7DA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46F3"/>
    <w:rsid w:val="00A34704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B46"/>
    <w:rsid w:val="00A639EC"/>
    <w:rsid w:val="00A642D6"/>
    <w:rsid w:val="00A64A1E"/>
    <w:rsid w:val="00A660F0"/>
    <w:rsid w:val="00A6724D"/>
    <w:rsid w:val="00A70403"/>
    <w:rsid w:val="00A7050C"/>
    <w:rsid w:val="00A72B9B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6BE6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33F"/>
    <w:rsid w:val="00B148EB"/>
    <w:rsid w:val="00B14A1C"/>
    <w:rsid w:val="00B1737B"/>
    <w:rsid w:val="00B1796C"/>
    <w:rsid w:val="00B17D78"/>
    <w:rsid w:val="00B22F5E"/>
    <w:rsid w:val="00B2300B"/>
    <w:rsid w:val="00B23EAE"/>
    <w:rsid w:val="00B24439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510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0437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350E"/>
    <w:rsid w:val="00C2604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18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BF7"/>
    <w:rsid w:val="00C646FC"/>
    <w:rsid w:val="00C6478D"/>
    <w:rsid w:val="00C66020"/>
    <w:rsid w:val="00C66646"/>
    <w:rsid w:val="00C66C72"/>
    <w:rsid w:val="00C67304"/>
    <w:rsid w:val="00C673F5"/>
    <w:rsid w:val="00C70710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99F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02E6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3D96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457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57C"/>
    <w:rsid w:val="00DB5633"/>
    <w:rsid w:val="00DB64C0"/>
    <w:rsid w:val="00DB69E8"/>
    <w:rsid w:val="00DC146D"/>
    <w:rsid w:val="00DC1CFC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6C57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6840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1B0A"/>
    <w:rsid w:val="00EA29C5"/>
    <w:rsid w:val="00EA3017"/>
    <w:rsid w:val="00EA3146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1ED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62FE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201B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link w:val="TekstbaloniaChar"/>
    <w:rsid w:val="009B06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06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CF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CF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CF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CF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link w:val="TekstbaloniaChar"/>
    <w:rsid w:val="009B06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06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CF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CF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CF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CF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729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St-1/2015-29</izvorni_sadrzaj>
    <derivirana_varijabla naziv="DomainObject.Oznaka_1">St-1/2015-29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St-1/2015</izvorni_sadrzaj>
    <derivirana_varijabla naziv="DomainObject.Predmet.OznakaBroj_1">St-1/2015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UNIJA METALI-PROIZVODNJA d.o.o.</izvorni_sadrzaj>
    <derivirana_varijabla naziv="DomainObject.Predmet.ProtustrankaFormated_1">  UNIJA METALI-PROIZVODNJA d.o.o.</derivirana_varijabla>
  </DomainObject.Predmet.ProtustrankaFormated>
  <DomainObject.Predmet.ProtustrankaFormatedOIB>
    <izvorni_sadrzaj>  UNIJA METALI-PROIZVODNJA d.o.o., OIB 24949009054</izvorni_sadrzaj>
    <derivirana_varijabla naziv="DomainObject.Predmet.ProtustrankaFormatedOIB_1">  UNIJA METALI-PROIZVODNJA d.o.o., OIB 24949009054</derivirana_varijabla>
  </DomainObject.Predmet.ProtustrankaFormatedOIB>
  <DomainObject.Predmet.ProtustrankaFormatedWithAdress>
    <izvorni_sadrzaj> UNIJA METALI-PROIZVODNJA d.o.o., Industrijska 29, 10290 Zaprešić</izvorni_sadrzaj>
    <derivirana_varijabla naziv="DomainObject.Predmet.ProtustrankaFormatedWithAdress_1"> UNIJA METALI-PROIZVODNJA d.o.o., Industrijska 29, 10290 Zaprešić</derivirana_varijabla>
  </DomainObject.Predmet.ProtustrankaFormatedWithAdress>
  <DomainObject.Predmet.ProtustrankaFormatedWithAdressOIB>
    <izvorni_sadrzaj> UNIJA METALI-PROIZVODNJA d.o.o., OIB 24949009054, Industrijska 29, 10290 Zaprešić</izvorni_sadrzaj>
    <derivirana_varijabla naziv="DomainObject.Predmet.ProtustrankaFormatedWithAdressOIB_1"> UNIJA METALI-PROIZVODNJA d.o.o., OIB 24949009054, Industrijska 29, 10290 Zaprešić</derivirana_varijabla>
  </DomainObject.Predmet.ProtustrankaFormatedWithAdressOIB>
  <DomainObject.Predmet.ProtustrankaWithAdress>
    <izvorni_sadrzaj>UNIJA METALI-PROIZVODNJA d.o.o. Industrijska 29, 10290 Zaprešić</izvorni_sadrzaj>
    <derivirana_varijabla naziv="DomainObject.Predmet.ProtustrankaWithAdress_1">UNIJA METALI-PROIZVODNJA d.o.o. Industrijska 29, 10290 Zaprešić</derivirana_varijabla>
  </DomainObject.Predmet.ProtustrankaWithAdress>
  <DomainObject.Predmet.ProtustrankaWithAdressOIB>
    <izvorni_sadrzaj>UNIJA METALI-PROIZVODNJA d.o.o., OIB 24949009054, Industrijska 29, 10290 Zaprešić</izvorni_sadrzaj>
    <derivirana_varijabla naziv="DomainObject.Predmet.ProtustrankaWithAdressOIB_1">UNIJA METALI-PROIZVODNJA d.o.o., OIB 24949009054, Industrijska 29, 10290 Zaprešić</derivirana_varijabla>
  </DomainObject.Predmet.ProtustrankaWithAdressOIB>
  <DomainObject.Predmet.ProtustrankaNazivFormated>
    <izvorni_sadrzaj>UNIJA METALI-PROIZVODNJA d.o.o.</izvorni_sadrzaj>
    <derivirana_varijabla naziv="DomainObject.Predmet.ProtustrankaNazivFormated_1">UNIJA METALI-PROIZVODNJA d.o.o.</derivirana_varijabla>
  </DomainObject.Predmet.ProtustrankaNazivFormated>
  <DomainObject.Predmet.ProtustrankaNazivFormatedOIB>
    <izvorni_sadrzaj>UNIJA METALI-PROIZVODNJA d.o.o., OIB 24949009054</izvorni_sadrzaj>
    <derivirana_varijabla naziv="DomainObject.Predmet.ProtustrankaNazivFormatedOIB_1">UNIJA METALI-PROIZVODNJA d.o.o., OIB 24949009054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RH ŽUPANIJSKO DRŽAVNO ODVJETNIŠTVO</izvorni_sadrzaj>
    <derivirana_varijabla naziv="DomainObject.Predmet.StrankaFormated_1">  RH MINISTARSTVO FINANCIJA POREZNA UPRAVA zastupanog po punomoćniku RH ŽUPANIJSKO DRŽAVNO ODVJETNIŠTVO</derivirana_varijabla>
  </DomainObject.Predmet.StrankaFormated>
  <DomainObject.Predmet.StrankaFormatedOIB>
    <izvorni_sadrzaj>  RH MINISTARSTVO FINANCIJA POREZNA UPRAVA, OIB 18683136487 zastupanog po punomoćniku RH ŽUPANIJSKO DRŽAVNO ODVJETNIŠTVO</izvorni_sadrzaj>
    <derivirana_varijabla naziv="DomainObject.Predmet.StrankaFormatedOIB_1">  RH MINISTARSTVO FINANCIJA POREZNA UPRAVA, OIB 18683136487 zastupanog po punomoćniku RH ŽUPANIJSKO DRŽAVNO ODVJETNIŠTVO</derivirana_varijabla>
  </DomainObject.Predmet.StrankaFormatedOIB>
  <DomainObject.Predmet.StrankaFormatedWithAdress>
    <izvorni_sadrzaj> RH MINISTARSTVO FINANCIJA POREZNA UPRAVA zastupanog po punomoćniku RH ŽUPANIJSKO DRŽAVNO ODVJETNIŠTVO</izvorni_sadrzaj>
    <derivirana_varijabla naziv="DomainObject.Predmet.StrankaFormatedWithAdress_1"> RH MINISTARSTVO FINANCIJA POREZNA UPRAVA zastupanog po punomoćniku RH ŽUPANIJSKO DRŽAVNO ODVJETNIŠTVO</derivirana_varijabla>
  </DomainObject.Predmet.StrankaFormatedWithAdress>
  <DomainObject.Predmet.StrankaFormatedWithAdressOIB>
    <izvorni_sadrzaj> RH MINISTARSTVO FINANCIJA POREZNA UPRAVA, OIB 18683136487 zastupanog po punomoćniku RH ŽUPANIJSKO DRŽAVNO ODVJETNIŠTVO</izvorni_sadrzaj>
    <derivirana_varijabla naziv="DomainObject.Predmet.StrankaFormatedWithAdressOIB_1"> RH MINISTARSTVO FINANCIJA POREZNA UPRAVA, OIB 18683136487 zastupanog po punomoćniku RH ŽUPANIJSKO DRŽAVNO ODVJETNIŠTVO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RH MINISTARSTVO FINANCIJA POREZNA UPRAVA zastupanog po punomoćniku RH ŽUPANIJSKO DRŽAVNO ODVJETNIŠTVO</item>
    </izvorni_sadrzaj>
    <derivirana_varijabla naziv="DomainObject.Predmet.StrankaListFormated_1">
      <item>RH MINISTARSTVO FINANCIJA POREZNA UPRAVA zastupanog po punomoćniku RH ŽUPANIJSKO DRŽAVNO ODVJETNIŠTVO</item>
    </derivirana_varijabla>
  </DomainObject.Predmet.StrankaListFormated>
  <DomainObject.Predmet.StrankaListFormatedOIB>
    <izvorni_sadrzaj>
      <item>RH MINISTARSTVO FINANCIJA POREZNA UPRAVA, OIB 18683136487 zastupanog po punomoćniku RH ŽUPANIJSKO DRŽAVNO ODVJETNIŠTVO</item>
    </izvorni_sadrzaj>
    <derivirana_varijabla naziv="DomainObject.Predmet.StrankaListFormatedOIB_1">
      <item>RH MINISTARSTVO FINANCIJA POREZNA UPRAVA, OIB 18683136487 zastupanog po punomoćniku RH ŽUPANIJSKO DRŽAVNO ODVJETNIŠTVO</item>
    </derivirana_varijabla>
  </DomainObject.Predmet.StrankaListFormatedOIB>
  <DomainObject.Predmet.StrankaListFormatedWithAdress>
    <izvorni_sadrzaj>
      <item>RH MINISTARSTVO FINANCIJA POREZNA UPRAVA zastupanog po punomoćniku RH ŽUPANIJSKO DRŽAVNO ODVJETNIŠTVO</item>
    </izvorni_sadrzaj>
    <derivirana_varijabla naziv="DomainObject.Predmet.StrankaListFormatedWithAdress_1">
      <item>RH MINISTARSTVO FINANCIJA POREZNA UPRAVA zastupanog po punomoćniku RH ŽUPANIJSKO DRŽAVNO ODVJETNIŠTVO</item>
    </derivirana_varijabla>
  </DomainObject.Predmet.StrankaListFormatedWithAdress>
  <DomainObject.Predmet.StrankaListFormatedWithAdressOIB>
    <izvorni_sadrzaj>
      <item>RH MINISTARSTVO FINANCIJA POREZNA UPRAVA, OIB 18683136487 zastupanog po punomoćniku RH ŽUPANIJSKO DRŽAVNO ODVJETNIŠTVO</item>
    </izvorni_sadrzaj>
    <derivirana_varijabla naziv="DomainObject.Predmet.StrankaListFormatedWithAdressOIB_1">
      <item>RH MINISTARSTVO FINANCIJA POREZNA UPRAVA, OIB 18683136487 zastupanog po punomoćniku RH ŽUPANIJSKO DRŽAVNO ODVJETNIŠTVO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UNIJA METALI-PROIZVODNJA d.o.o.</item>
    </izvorni_sadrzaj>
    <derivirana_varijabla naziv="DomainObject.Predmet.ProtuStrankaListFormated_1">
      <item>UNIJA METALI-PROIZVODNJA d.o.o.</item>
    </derivirana_varijabla>
  </DomainObject.Predmet.ProtuStrankaListFormated>
  <DomainObject.Predmet.ProtuStrankaListFormatedOIB>
    <izvorni_sadrzaj>
      <item>UNIJA METALI-PROIZVODNJA d.o.o., OIB 24949009054</item>
    </izvorni_sadrzaj>
    <derivirana_varijabla naziv="DomainObject.Predmet.ProtuStrankaListFormatedOIB_1">
      <item>UNIJA METALI-PROIZVODNJA d.o.o., OIB 24949009054</item>
    </derivirana_varijabla>
  </DomainObject.Predmet.ProtuStrankaListFormatedOIB>
  <DomainObject.Predmet.ProtuStrankaListFormatedWithAdress>
    <izvorni_sadrzaj>
      <item>UNIJA METALI-PROIZVODNJA d.o.o., Industrijska 29, 10290 Zaprešić</item>
    </izvorni_sadrzaj>
    <derivirana_varijabla naziv="DomainObject.Predmet.ProtuStrankaListFormatedWithAdress_1">
      <item>UNIJA METALI-PROIZVODNJA d.o.o., Industrijska 29, 10290 Zaprešić</item>
    </derivirana_varijabla>
  </DomainObject.Predmet.ProtuStrankaListFormatedWithAdress>
  <DomainObject.Predmet.ProtuStrankaListFormatedWithAdressOIB>
    <izvorni_sadrzaj>
      <item>UNIJA METALI-PROIZVODNJA d.o.o., OIB 24949009054, Industrijska 29, 10290 Zaprešić</item>
    </izvorni_sadrzaj>
    <derivirana_varijabla naziv="DomainObject.Predmet.ProtuStrankaListFormatedWithAdressOIB_1">
      <item>UNIJA METALI-PROIZVODNJA d.o.o., OIB 24949009054, Industrijska 29, 10290 Zaprešić</item>
    </derivirana_varijabla>
  </DomainObject.Predmet.ProtuStrankaListFormatedWithAdressOIB>
  <DomainObject.Predmet.ProtuStrankaListNazivFormated>
    <izvorni_sadrzaj>
      <item>UNIJA METALI-PROIZVODNJA d.o.o.</item>
    </izvorni_sadrzaj>
    <derivirana_varijabla naziv="DomainObject.Predmet.ProtuStrankaListNazivFormated_1">
      <item>UNIJA METALI-PROIZVODNJA d.o.o.</item>
    </derivirana_varijabla>
  </DomainObject.Predmet.ProtuStrankaListNazivFormated>
  <DomainObject.Predmet.ProtuStrankaListNazivFormatedOIB>
    <izvorni_sadrzaj>
      <item>UNIJA METALI-PROIZVODNJA d.o.o., OIB 24949009054</item>
    </izvorni_sadrzaj>
    <derivirana_varijabla naziv="DomainObject.Predmet.ProtuStrankaListNazivFormatedOIB_1">
      <item>UNIJA METALI-PROIZVODNJA d.o.o., OIB 24949009054</item>
    </derivirana_varijabla>
  </DomainObject.Predmet.ProtuStrankaListNazivFormatedOIB>
  <DomainObject.Predmet.OstaliListFormated>
    <izvorni_sadrzaj>
      <item>RH ŽUPANIJSKO DRŽAVNO ODVJETNIŠTVO punomoćnik sudionika u postupku RH MINISTARSTVO FINANCIJA POREZNA UPRAVA</item>
      <item>Antonija Galić</item>
    </izvorni_sadrzaj>
    <derivirana_varijabla naziv="DomainObject.Predmet.OstaliListFormated_1">
      <item>RH ŽUPANIJSKO DRŽAVNO ODVJETNIŠTVO punomoćnik sudionika u postupku RH MINISTARSTVO FINANCIJA POREZNA UPRAVA</item>
      <item>Antonija Galić</item>
    </derivirana_varijabla>
  </DomainObject.Predmet.OstaliListFormated>
  <DomainObject.Predmet.OstaliListFormatedOIB>
    <izvorni_sadrzaj>
      <item>RH ŽUPANIJSKO DRŽAVNO ODVJETNIŠTVO, OIB 52634238587 punomoćnik sudionika u postupku RH MINISTARSTVO FINANCIJA POREZNA UPRAVA</item>
      <item>Antonija Galić, OIB 64334764434</item>
    </izvorni_sadrzaj>
    <derivirana_varijabla naziv="DomainObject.Predmet.OstaliListFormatedOIB_1">
      <item>RH ŽUPANIJSKO DRŽAVNO ODVJETNIŠTVO, OIB 52634238587 punomoćnik sudionika u postupku RH MINISTARSTVO FINANCIJA POREZNA UPRAVA</item>
      <item>Antonija Galić, OIB 64334764434</item>
    </derivirana_varijabla>
  </DomainObject.Predmet.OstaliListFormatedOIB>
  <DomainObject.Predmet.OstaliListFormatedWithAdress>
    <izvorni_sadrzaj>
      <item>RH ŽUPANIJSKO DRŽAVNO ODVJETNIŠTVO punomoćnik sudionika u postupku RH MINISTARSTVO FINANCIJA POREZNA UPRAVA</item>
      <item>Antonija Galić, Bobovačka 1a, 10000 Zagreb</item>
    </izvorni_sadrzaj>
    <derivirana_varijabla naziv="DomainObject.Predmet.OstaliListFormatedWithAdress_1">
      <item>RH ŽUPANIJSKO DRŽAVNO ODVJETNIŠTVO punomoćnik sudionika u postupku RH MINISTARSTVO FINANCIJA POREZNA UPRAVA</item>
      <item>Antonija Galić, Bobovačka 1a, 10000 Zagreb</item>
    </derivirana_varijabla>
  </DomainObject.Predmet.OstaliListFormatedWithAdress>
  <DomainObject.Predmet.OstaliListFormatedWithAdressOIB>
    <izvorni_sadrzaj>
      <item>RH ŽUPANIJSKO DRŽAVNO ODVJETNIŠTVO, OIB 52634238587 punomoćnik sudionika u postupku RH MINISTARSTVO FINANCIJA POREZNA UPRAVA</item>
      <item>Antonija Galić, OIB 64334764434, Bobovačka 1a, 10000 Zagreb</item>
    </izvorni_sadrzaj>
    <derivirana_varijabla naziv="DomainObject.Predmet.OstaliListFormatedWithAdressOIB_1">
      <item>RH ŽUPANIJSKO DRŽAVNO ODVJETNIŠTVO, OIB 52634238587 punomoćnik sudionika u postupku RH MINISTARSTVO FINANCIJA POREZNA UPRAVA</item>
      <item>Antonija Galić, OIB 64334764434, Bobovačka 1a, 10000 Zagreb</item>
    </derivirana_varijabla>
  </DomainObject.Predmet.OstaliListFormatedWithAdressOIB>
  <DomainObject.Predmet.OstaliListNazivFormated>
    <izvorni_sadrzaj>
      <item>RH ŽUPANIJSKO DRŽAVNO ODVJETNIŠTVO</item>
      <item>Antonija Galić</item>
    </izvorni_sadrzaj>
    <derivirana_varijabla naziv="DomainObject.Predmet.OstaliListNazivFormated_1">
      <item>RH ŽUPANIJSKO DRŽAVNO ODVJETNIŠTVO</item>
      <item>Antonija Galić</item>
    </derivirana_varijabla>
  </DomainObject.Predmet.OstaliListNazivFormated>
  <DomainObject.Predmet.OstaliListNazivFormatedOIB>
    <izvorni_sadrzaj>
      <item>RH ŽUPANIJSKO DRŽAVNO ODVJETNIŠTVO, OIB 52634238587</item>
      <item>Antonija Galić, OIB 64334764434</item>
    </izvorni_sadrzaj>
    <derivirana_varijabla naziv="DomainObject.Predmet.OstaliListNazivFormatedOIB_1">
      <item>RH ŽUPANIJSKO DRŽAVNO ODVJETNIŠTVO, OIB 52634238587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>St-1/2015-29</izvorni_sadrzaj>
    <derivirana_varijabla naziv="DomainObject.PoslovniBrojDokumenta_1">St-1/2015-29</derivirana_varijabla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UNIJA METALI-PROIZVODNJA d.o.o.</izvorni_sadrzaj>
    <derivirana_varijabla naziv="DomainObject.Predmet.ProtustrankaIDrugi_1">UNIJA METALI-PROIZVODNJA d.o.o.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UNIJA METALI-PROIZVODNJA d.o.o., OIB 24949009054, Industrijska 29, 10290 Zaprešić</izvorni_sadrzaj>
    <derivirana_varijabla naziv="DomainObject.Predmet.ProtustrankaIDrugiAdressOIB_1">UNIJA METALI-PROIZVODNJA d.o.o., OIB 24949009054, Industrijska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</item>
      <item>RH ŽUPANIJSKO DRŽAVNO ODVJETNIŠTVO</item>
      <item>UNIJA METALI-PROIZVODNJA d.o.o.</item>
      <item>Antonija Galić</item>
    </izvorni_sadrzaj>
    <derivirana_varijabla naziv="DomainObject.Predmet.SudioniciListNaziv_1">
      <item>RH MINISTARSTVO FINANCIJA POREZNA UPRAVA</item>
      <item>RH ŽUPANIJSKO DRŽAVNO ODVJETNIŠTVO</item>
      <item>UNIJA METALI-PROIZVODNJA d.o.o.</item>
      <item>Antonija Galić</item>
    </derivirana_varijabla>
  </DomainObject.Predmet.SudioniciListNaziv>
  <DomainObject.Predmet.SudioniciListAdressOIB>
    <izvorni_sadrzaj>
      <item>RH MINISTARSTVO FINANCIJA POREZNA UPRAVA, OIB 18683136487</item>
      <item>RH ŽUPANIJSKO DRŽAVNO ODVJETNIŠTVO, OIB 52634238587</item>
      <item>UNIJA METALI-PROIZVODNJA d.o.o., OIB 24949009054, Industrijska 29,10290 Zaprešić</item>
      <item>Antonija Galić, OIB 64334764434, Bobovačka 1a,10000 Zagreb</item>
    </izvorni_sadrzaj>
    <derivirana_varijabla naziv="DomainObject.Predmet.SudioniciListAdressOIB_1">
      <item>RH MINISTARSTVO FINANCIJA POREZNA UPRAVA, OIB 18683136487</item>
      <item>RH ŽUPANIJSKO DRŽAVNO ODVJETNIŠTVO, OIB 52634238587</item>
      <item>UNIJA METALI-PROIZVODNJA d.o.o., OIB 24949009054, Industrijska 29,10290 Zaprešić</item>
      <item>Antonija Galić, OIB 64334764434, Bobovačka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24949009054</item>
      <item>, OIB 64334764434</item>
    </izvorni_sadrzaj>
    <derivirana_varijabla naziv="DomainObject.Predmet.SudioniciListNazivOIB_1">
      <item>, OIB 18683136487</item>
      <item>, OIB 52634238587</item>
      <item>, OIB 24949009054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2FDAE0-C149-46F3-A829-C66D435BE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187</properties:Words>
  <properties:Characters>998</properties:Characters>
  <properties:Lines>33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2015-10-14T10:59:00Z</dcterms:created>
  <dc:creator>radicn</dc:creator>
  <cp:lastModifiedBy>Tatjana Slaviček</cp:lastModifiedBy>
  <cp:lastPrinted>2015-10-14T11:04:00Z</cp:lastPrinted>
  <dcterms:modified xmlns:xsi="http://www.w3.org/2001/XMLSchema-instance" xsi:type="dcterms:W3CDTF">2015-10-14T11:27:00Z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St-1/2015-29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