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6914" w14:paraId="e3e691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0A7DFB">
        <w:rPr>
          <w:rFonts w:hAnsi="Times New Roman" w:ascii="Times New Roman"/>
          <w:sz w:val="24"/>
          <w:szCs w:val="24"/>
        </w:rPr>
        <w:t>80/2018-3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b/>
          <w:sz w:val="24"/>
          <w:szCs w:val="24"/>
        </w:rPr>
        <w:t>NOVI BUMERANG j.d.o.o. za trgovinu, marketing i usluge, Slavonski Brod, Mile Budaka 1, OIB: 57348493956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A7DFB">
        <w:rPr>
          <w:rFonts w:hAnsi="Times New Roman" w:ascii="Times New Roman"/>
          <w:sz w:val="24"/>
          <w:szCs w:val="24"/>
        </w:rPr>
        <w:t>25. siječnja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A7DFB">
        <w:rPr>
          <w:rFonts w:hAnsi="Times New Roman" w:ascii="Times New Roman"/>
          <w:b/>
          <w:sz w:val="24"/>
          <w:szCs w:val="24"/>
        </w:rPr>
        <w:t>NOVI BUMERANG j.d.o.o. za trgovinu, marketing i usluge, Slavonski Brod, Mile Budaka 1, OIB: 57348493956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A7DFB">
        <w:rPr>
          <w:rFonts w:hAnsi="Times New Roman" w:ascii="Times New Roman"/>
          <w:b/>
          <w:sz w:val="24"/>
          <w:szCs w:val="24"/>
        </w:rPr>
        <w:t>57.223,24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A7DFB">
        <w:rPr>
          <w:rFonts w:hAnsi="Times New Roman" w:ascii="Times New Roman"/>
          <w:b/>
          <w:sz w:val="24"/>
          <w:szCs w:val="24"/>
        </w:rPr>
        <w:t>80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25. siječnja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A0670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57223.24</izvorni_sadrzaj>
    <derivirana_varijabla naziv="DomainObject.Predmet.InicijalnaVrijednost_1">57223.24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BUMERANG jednostavno društvo s ograničenom odgovornošću za trgovinu, marketing i usluge</izvorni_sadrzaj>
    <derivirana_varijabla naziv="DomainObject.Predmet.ProtustrankaFormated_1">  NOVI BUMERANG jednostavno društvo s ograničenom odgovornošću za trgovinu, marketing i usluge</derivirana_varijabla>
  </DomainObject.Predmet.ProtustrankaFormated>
  <DomainObject.Predmet.ProtustrankaFormatedOIB>
    <izvorni_sadrzaj>  NOVI BUMERANG jednostavno društvo s ograničenom odgovornošću za trgovinu, marketing i usluge, OIB 57348493956</izvorni_sadrzaj>
    <derivirana_varijabla naziv="DomainObject.Predmet.ProtustrankaFormatedOIB_1">  NOVI BUMERANG jednostavno društvo s ograničenom odgovornošću za trgovinu, marketing i usluge, OIB 57348493956</derivirana_varijabla>
  </DomainObject.Predmet.ProtustrankaFormatedOIB>
  <DomainObject.Predmet.ProtustrankaFormatedWithAdress>
    <izvorni_sadrzaj> NOVI BUMERANG jednostavno društvo s ograničenom odgovornošću za trgovinu, marketing i usluge, Mile Budaka 1, 35000 Slavonski Brod</izvorni_sadrzaj>
    <derivirana_varijabla naziv="DomainObject.Predmet.ProtustrankaFormatedWithAdress_1"> NOVI BUMERANG jednostavno društvo s ograničenom odgovornošću za trgovinu, marketing i usluge, Mile Budaka 1, 35000 Slavonski Brod</derivirana_varijabla>
  </DomainObject.Predmet.ProtustrankaFormatedWithAdress>
  <DomainObject.Predmet.ProtustrankaFormatedWithAdressOIB>
    <izvorni_sadrzaj> NOVI BUMERANG jednostavno društvo s ograničenom odgovornošću za trgovinu, marketing i usluge, OIB 57348493956, Mile Budaka 1, 35000 Slavonski Brod</izvorni_sadrzaj>
    <derivirana_varijabla naziv="DomainObject.Predmet.ProtustrankaFormatedWithAdressOIB_1"> NOVI BUMERANG jednostavno društvo s ograničenom odgovornošću za trgovinu, marketing i usluge, OIB 57348493956, Mile Budaka 1, 35000 Slavonski Brod</derivirana_varijabla>
  </DomainObject.Predmet.ProtustrankaFormatedWithAdressOIB>
  <DomainObject.Predmet.ProtustrankaWithAdress>
    <izvorni_sadrzaj>NOVI BUMERANG jednostavno društvo s ograničenom odgovornošću za trgovinu, marketing i usluge Mile Budaka 1, 35000 Slavonski Brod</izvorni_sadrzaj>
    <derivirana_varijabla naziv="DomainObject.Predmet.ProtustrankaWithAdress_1">NOVI BUMERANG jednostavno društvo s ograničenom odgovornošću za trgovinu, marketing i usluge Mile Budaka 1, 35000 Slavonski Brod</derivirana_varijabla>
  </DomainObject.Predmet.ProtustrankaWithAdress>
  <DomainObject.Predmet.ProtustrankaWithAdressOIB>
    <izvorni_sadrzaj>NOVI BUMERANG jednostavno društvo s ograničenom odgovornošću za trgovinu, marketing i usluge, OIB 57348493956, Mile Budaka 1, 35000 Slavonski Brod</izvorni_sadrzaj>
    <derivirana_varijabla naziv="DomainObject.Predmet.ProtustrankaWithAdressOIB_1">NOVI BUMERANG jednostavno društvo s ograničenom odgovornošću za trgovinu, marketing i usluge, OIB 57348493956, Mile Budaka 1, 35000 Slavonski Brod</derivirana_varijabla>
  </DomainObject.Predmet.ProtustrankaWithAdressOIB>
  <DomainObject.Predmet.ProtustrankaNazivFormated>
    <izvorni_sadrzaj>NOVI BUMERANG jednostavno društvo s ograničenom odgovornošću za trgovinu, marketing i usluge</izvorni_sadrzaj>
    <derivirana_varijabla naziv="DomainObject.Predmet.ProtustrankaNazivFormated_1">NOVI BUMERANG jednostavno društvo s ograničenom odgovornošću za trgovinu, marketing i usluge</derivirana_varijabla>
  </DomainObject.Predmet.ProtustrankaNazivFormated>
  <DomainObject.Predmet.ProtustrankaNazivFormatedOIB>
    <izvorni_sadrzaj>NOVI BUMERANG jednostavno društvo s ograničenom odgovornošću za trgovinu, marketing i usluge, OIB 57348493956</izvorni_sadrzaj>
    <derivirana_varijabla naziv="DomainObject.Predmet.ProtustrankaNazivFormatedOIB_1">NOVI BUMERANG jednostavno društvo s ograničenom odgovornošću za trgovinu, marketing i usluge, OIB 57348493956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BUMERANG jednostavno društvo s ograničenom odgovornošću za trgovinu, marketing i usluge</item>
    </izvorni_sadrzaj>
    <derivirana_varijabla naziv="DomainObject.Predmet.ProtuStrankaListFormated_1">
      <item>NOVI BUMERANG jednostavno društvo s ograničenom odgovornošću za trgovinu, marketing i usluge</item>
    </derivirana_varijabla>
  </DomainObject.Predmet.ProtuStrankaListFormated>
  <DomainObject.Predmet.ProtuStrankaListFormatedOIB>
    <izvorni_sadrzaj>
      <item>NOVI BUMERANG jednostavno društvo s ograničenom odgovornošću za trgovinu, marketing i usluge, OIB 57348493956</item>
    </izvorni_sadrzaj>
    <derivirana_varijabla naziv="DomainObject.Predmet.ProtuStrankaListFormatedOIB_1">
      <item>NOVI BUMERANG jednostavno društvo s ograničenom odgovornošću za trgovinu, marketing i usluge, OIB 57348493956</item>
    </derivirana_varijabla>
  </DomainObject.Predmet.ProtuStrankaListFormatedOIB>
  <DomainObject.Predmet.ProtuStrankaListFormatedWithAdress>
    <izvorni_sadrzaj>
      <item>NOVI BUMERANG jednostavno društvo s ograničenom odgovornošću za trgovinu, marketing i usluge, Mile Budaka 1, 35000 Slavonski Brod</item>
    </izvorni_sadrzaj>
    <derivirana_varijabla naziv="DomainObject.Predmet.ProtuStrankaListFormatedWithAdress_1">
      <item>NOVI BUMERANG jednostavno društvo s ograničenom odgovornošću za trgovinu, marketing i usluge, Mile Budaka 1, 35000 Slavonski Brod</item>
    </derivirana_varijabla>
  </DomainObject.Predmet.ProtuStrankaListFormatedWithAdress>
  <DomainObject.Predmet.ProtuStrankaListFormatedWithAdressOIB>
    <izvorni_sadrzaj>
      <item>NOVI BUMERANG jednostavno društvo s ograničenom odgovornošću za trgovinu, marketing i usluge, OIB 57348493956, Mile Budaka 1, 35000 Slavonski Brod</item>
    </izvorni_sadrzaj>
    <derivirana_varijabla naziv="DomainObject.Predmet.ProtuStrankaListFormatedWithAdressOIB_1">
      <item>NOVI BUMERANG jednostavno društvo s ograničenom odgovornošću za trgovinu, marketing i usluge, OIB 57348493956, Mile Budaka 1, 35000 Slavonski Brod</item>
    </derivirana_varijabla>
  </DomainObject.Predmet.ProtuStrankaListFormatedWithAdressOIB>
  <DomainObject.Predmet.ProtuStrankaListNazivFormated>
    <izvorni_sadrzaj>
      <item>NOVI BUMERANG jednostavno društvo s ograničenom odgovornošću za trgovinu, marketing i usluge</item>
    </izvorni_sadrzaj>
    <derivirana_varijabla naziv="DomainObject.Predmet.ProtuStrankaListNazivFormated_1">
      <item>NOVI BUMERANG jednostavno društvo s ograničenom odgovornošću za trgovinu, marketing i usluge</item>
    </derivirana_varijabla>
  </DomainObject.Predmet.ProtuStrankaListNazivFormated>
  <DomainObject.Predmet.ProtuStrankaListNazivFormatedOIB>
    <izvorni_sadrzaj>
      <item>NOVI BUMERANG jednostavno društvo s ograničenom odgovornošću za trgovinu, marketing i usluge, OIB 57348493956</item>
    </izvorni_sadrzaj>
    <derivirana_varijabla naziv="DomainObject.Predmet.ProtuStrankaListNazivFormatedOIB_1">
      <item>NOVI BUMERANG jednostavno društvo s ograničenom odgovornošću za trgovinu, marketing i usluge, OIB 57348493956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BUMERANG jednostavno društvo s ograničenom odgovornošću za trgovinu, marketing i usluge</izvorni_sadrzaj>
    <derivirana_varijabla naziv="DomainObject.Predmet.ProtustrankaIDrugi_1">NOVI BUMERANG jednostavno društvo s ograničenom odgovornošću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BUMERANG jednostavno društvo s ograničenom odgovornošću za trgovinu, marketing i usluge, OIB 57348493956, Mile Budaka 1, 35000 Slavonski Brod</izvorni_sadrzaj>
    <derivirana_varijabla naziv="DomainObject.Predmet.ProtustrankaIDrugiAdressOIB_1">NOVI BUMERANG jednostavno društvo s ograničenom odgovornošću za trgovinu, marketing i usluge, OIB 57348493956,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BUMERANG jednostavno društvo s ograničenom odgovornošću za trgovinu, marketing i usluge</item>
    </izvorni_sadrzaj>
    <derivirana_varijabla naziv="DomainObject.Predmet.SudioniciListNaziv_1">
      <item>Financijska agencija</item>
      <item>NOVI BUMERANG jednostavno društvo s ograničenom odgovornošću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NOVI BUMERANG jednostavno društvo s ograničenom odgovornošću za trgovinu, marketing i usluge, OIB 57348493956, Mile Budaka 1,35000 Slavonski Brod</item>
    </izvorni_sadrzaj>
    <derivirana_varijabla naziv="DomainObject.Predmet.SudioniciListAdressOIB_1">
      <item>Financijska agencija, OIB 85821130368, Ulica grada Vukovara 70,10000 Zagreb</item>
      <item>NOVI BUMERANG jednostavno društvo s ograničenom odgovornošću za trgovinu, marketing i usluge, OIB 57348493956,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57348493956</item>
    </izvorni_sadrzaj>
    <derivirana_varijabla naziv="DomainObject.Predmet.SudioniciListNazivOIB_1">
      <item>, OIB 85821130368</item>
      <item>, OIB 57348493956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7868F-B68C-44F5-9EBA-06D97612D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361</properties:Words>
  <properties:Characters>1900</properties:Characters>
  <properties:Lines>48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2018-01-25T07:39:00Z</cp:lastPrinted>
  <dcterms:modified xmlns:xsi="http://www.w3.org/2001/XMLSchema-instance" xsi:type="dcterms:W3CDTF">2018-01-25T07:41:00Z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