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971c" w14:paraId="c49971c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177D9E">
        <w:rPr>
          <w:rFonts w:cs="Times New Roman" w:eastAsia="Times New Roman"/>
          <w:lang w:eastAsia="hr-HR"/>
        </w:rPr>
        <w:t>11</w:t>
      </w:r>
      <w:r w:rsidR="00F0296A">
        <w:rPr>
          <w:rFonts w:cs="Times New Roman" w:eastAsia="Times New Roman"/>
          <w:lang w:eastAsia="hr-HR"/>
        </w:rPr>
        <w:t>8</w:t>
      </w:r>
      <w:r w:rsidR="006B6789">
        <w:rPr>
          <w:rFonts w:cs="Times New Roman" w:eastAsia="Times New Roman"/>
          <w:lang w:eastAsia="hr-HR"/>
        </w:rPr>
        <w:t>9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6B6789">
        <w:t>MEDIA LINE</w:t>
      </w:r>
      <w:r w:rsidR="00B2793F" w:rsidRPr="00B2793F">
        <w:t xml:space="preserve"> </w:t>
      </w:r>
      <w:r w:rsidR="006B6789">
        <w:t>j.</w:t>
      </w:r>
      <w:r w:rsidR="00B2793F" w:rsidRPr="00B2793F">
        <w:t>d.o.o.</w:t>
      </w:r>
      <w:r w:rsidR="006B6789">
        <w:t xml:space="preserve"> za usluge</w:t>
      </w:r>
      <w:r w:rsidR="00427A42">
        <w:t xml:space="preserve">, </w:t>
      </w:r>
      <w:r w:rsidR="00177D9E">
        <w:t>Zagreb</w:t>
      </w:r>
      <w:r w:rsidR="00427A42">
        <w:t>,</w:t>
      </w:r>
      <w:r w:rsidR="00F0296A">
        <w:t xml:space="preserve"> </w:t>
      </w:r>
      <w:r w:rsidR="006B6789">
        <w:t>Jezerska ulica 55</w:t>
      </w:r>
      <w:r w:rsidR="00427A42">
        <w:t xml:space="preserve"> , OIB: </w:t>
      </w:r>
      <w:r w:rsidR="00177D9E">
        <w:t>5</w:t>
      </w:r>
      <w:r w:rsidR="004E4F16">
        <w:t>24</w:t>
      </w:r>
      <w:r w:rsidR="006B6789">
        <w:t>60122007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8B409B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6B6789">
        <w:rPr>
          <w:rFonts w:cs="Times New Roman" w:eastAsia="Times New Roman"/>
          <w:lang w:eastAsia="hr-HR"/>
        </w:rPr>
        <w:t>MEDIA LINE</w:t>
      </w:r>
      <w:r w:rsidR="004E4F16">
        <w:rPr>
          <w:rFonts w:cs="Times New Roman" w:eastAsia="Times New Roman"/>
          <w:lang w:eastAsia="hr-HR"/>
        </w:rPr>
        <w:t xml:space="preserve"> </w:t>
      </w:r>
      <w:r w:rsidR="006B6789">
        <w:rPr>
          <w:rFonts w:cs="Times New Roman" w:eastAsia="Times New Roman"/>
          <w:lang w:eastAsia="hr-HR"/>
        </w:rPr>
        <w:t>j.</w:t>
      </w:r>
      <w:r w:rsidR="00E77974" w:rsidRPr="00B2793F">
        <w:t>d.o.o.</w:t>
      </w:r>
      <w:r w:rsidR="006B6789">
        <w:t xml:space="preserve"> za usluge</w:t>
      </w:r>
      <w:r w:rsidR="00E77974">
        <w:t xml:space="preserve">, </w:t>
      </w:r>
      <w:r w:rsidR="00177D9E">
        <w:t>Zagreb</w:t>
      </w:r>
      <w:r w:rsidR="00E77974">
        <w:t xml:space="preserve">, </w:t>
      </w:r>
      <w:r w:rsidR="006B6789">
        <w:t>Jezerska ulica 55</w:t>
      </w:r>
      <w:r w:rsidR="00E77974">
        <w:t xml:space="preserve">, OIB: </w:t>
      </w:r>
      <w:r w:rsidR="00177D9E">
        <w:t>5</w:t>
      </w:r>
      <w:r w:rsidR="004E4F16">
        <w:t>24</w:t>
      </w:r>
      <w:r w:rsidR="006B6789">
        <w:t>60122007</w:t>
      </w:r>
      <w:r w:rsidR="00E77974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6B6789">
        <w:rPr>
          <w:rFonts w:cs="Times New Roman" w:eastAsia="Times New Roman"/>
          <w:lang w:eastAsia="hr-HR"/>
        </w:rPr>
        <w:t>32</w:t>
      </w:r>
      <w:r w:rsidR="00856FA6">
        <w:rPr>
          <w:rFonts w:cs="Times New Roman" w:eastAsia="Times New Roman"/>
          <w:lang w:eastAsia="hr-HR"/>
        </w:rPr>
        <w:t>.</w:t>
      </w:r>
      <w:r w:rsidR="006B6789">
        <w:rPr>
          <w:rFonts w:cs="Times New Roman" w:eastAsia="Times New Roman"/>
          <w:lang w:eastAsia="hr-HR"/>
        </w:rPr>
        <w:t>048</w:t>
      </w:r>
      <w:r w:rsidR="00856FA6">
        <w:rPr>
          <w:rFonts w:cs="Times New Roman" w:eastAsia="Times New Roman"/>
          <w:lang w:eastAsia="hr-HR"/>
        </w:rPr>
        <w:t>,</w:t>
      </w:r>
      <w:r w:rsidR="006B6789">
        <w:rPr>
          <w:rFonts w:cs="Times New Roman" w:eastAsia="Times New Roman"/>
          <w:lang w:eastAsia="hr-HR"/>
        </w:rPr>
        <w:t xml:space="preserve">69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8B409B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6A1A87">
        <w:rPr>
          <w:rFonts w:cs="Times New Roman" w:eastAsia="Times New Roman"/>
          <w:lang w:eastAsia="hr-HR"/>
        </w:rPr>
        <w:t xml:space="preserve">, v. r. </w:t>
      </w:r>
    </w:p>
    <w:p w:rsidRDefault="006A1A87" w:rsidP="00907AB4" w:rsidR="006A1A87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6A1A87" w:rsidP="006A1A87" w:rsidR="006A1A87">
      <w:pPr>
        <w:ind w:firstLine="708" w:left="5664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:</w:t>
      </w:r>
    </w:p>
    <w:p w:rsidRDefault="006A1A87" w:rsidP="006A1A87" w:rsidR="006A1A87" w:rsidRPr="00907AB4">
      <w:pPr>
        <w:ind w:firstLine="708" w:left="5664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Marijana </w:t>
      </w:r>
      <w:proofErr w:type="spellStart"/>
      <w:r>
        <w:rPr>
          <w:rFonts w:cs="Times New Roman" w:eastAsia="Times New Roman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106A3E"/>
    <w:rsid w:val="00177D9E"/>
    <w:rsid w:val="00185AF0"/>
    <w:rsid w:val="001A5804"/>
    <w:rsid w:val="001D5C88"/>
    <w:rsid w:val="001F1DA7"/>
    <w:rsid w:val="00230EAC"/>
    <w:rsid w:val="002450E7"/>
    <w:rsid w:val="00270A2F"/>
    <w:rsid w:val="00281D6B"/>
    <w:rsid w:val="002A509B"/>
    <w:rsid w:val="002B275E"/>
    <w:rsid w:val="002C5206"/>
    <w:rsid w:val="002E18AC"/>
    <w:rsid w:val="00310370"/>
    <w:rsid w:val="0031697E"/>
    <w:rsid w:val="003A1A9C"/>
    <w:rsid w:val="003A46E2"/>
    <w:rsid w:val="003A77FC"/>
    <w:rsid w:val="003C51F8"/>
    <w:rsid w:val="003D7233"/>
    <w:rsid w:val="003E0C83"/>
    <w:rsid w:val="004059EB"/>
    <w:rsid w:val="00427A42"/>
    <w:rsid w:val="00461428"/>
    <w:rsid w:val="0048042E"/>
    <w:rsid w:val="004A3F8A"/>
    <w:rsid w:val="004B2DE6"/>
    <w:rsid w:val="004C7061"/>
    <w:rsid w:val="004E4F16"/>
    <w:rsid w:val="004E7324"/>
    <w:rsid w:val="004F106F"/>
    <w:rsid w:val="00512644"/>
    <w:rsid w:val="00543AB4"/>
    <w:rsid w:val="005C7BEC"/>
    <w:rsid w:val="0061338A"/>
    <w:rsid w:val="00640D1E"/>
    <w:rsid w:val="00682189"/>
    <w:rsid w:val="006A1A87"/>
    <w:rsid w:val="006B6789"/>
    <w:rsid w:val="007132BB"/>
    <w:rsid w:val="007329B5"/>
    <w:rsid w:val="00754891"/>
    <w:rsid w:val="007A49D8"/>
    <w:rsid w:val="007B3A0C"/>
    <w:rsid w:val="007F2201"/>
    <w:rsid w:val="00807761"/>
    <w:rsid w:val="00856FA6"/>
    <w:rsid w:val="008758CC"/>
    <w:rsid w:val="00882D51"/>
    <w:rsid w:val="008B409B"/>
    <w:rsid w:val="00907AB4"/>
    <w:rsid w:val="00992706"/>
    <w:rsid w:val="009D1C66"/>
    <w:rsid w:val="009F26F0"/>
    <w:rsid w:val="00A1720E"/>
    <w:rsid w:val="00A80E54"/>
    <w:rsid w:val="00B2793F"/>
    <w:rsid w:val="00B37838"/>
    <w:rsid w:val="00B9067A"/>
    <w:rsid w:val="00BD3B48"/>
    <w:rsid w:val="00BD4211"/>
    <w:rsid w:val="00BF0A6A"/>
    <w:rsid w:val="00C3281E"/>
    <w:rsid w:val="00C53427"/>
    <w:rsid w:val="00C83325"/>
    <w:rsid w:val="00CF2305"/>
    <w:rsid w:val="00D165AC"/>
    <w:rsid w:val="00D2232D"/>
    <w:rsid w:val="00D62A59"/>
    <w:rsid w:val="00DF0D66"/>
    <w:rsid w:val="00E77974"/>
    <w:rsid w:val="00E9568D"/>
    <w:rsid w:val="00EC0067"/>
    <w:rsid w:val="00F0296A"/>
    <w:rsid w:val="00F16860"/>
    <w:rsid w:val="00F26428"/>
    <w:rsid w:val="00F3008C"/>
    <w:rsid w:val="00F60B02"/>
    <w:rsid w:val="00F742AC"/>
    <w:rsid w:val="00F95E52"/>
    <w:rsid w:val="00FB5452"/>
    <w:rsid w:val="00FC0A06"/>
    <w:rsid w:val="00FC270F"/>
    <w:rsid w:val="00FD003D"/>
    <w:rsid w:val="00FE3D72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1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A8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1A8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1A8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1A8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1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A8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1A8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1A8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1A8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St-1189/2018</izvorni_sadrzaj>
    <derivirana_varijabla naziv="DomainObject.Predmet.OznakaBroj_1">St-1189/2018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LINE j.d.o.o. za usluge zastupanog po punomoćniku Hrvoje Žnidarić</izvorni_sadrzaj>
    <derivirana_varijabla naziv="DomainObject.Predmet.ProtustrankaFormated_1">  MEDIA LINE j.d.o.o. za usluge zastupanog po punomoćniku Hrvoje Žnidarić</derivirana_varijabla>
  </DomainObject.Predmet.ProtustrankaFormated>
  <DomainObject.Predmet.ProtustrankaFormatedOIB>
    <izvorni_sadrzaj>  MEDIA LINE j.d.o.o. za usluge, OIB 52460122007 zastupanog po punomoćniku Hrvoje Žnidarić</izvorni_sadrzaj>
    <derivirana_varijabla naziv="DomainObject.Predmet.ProtustrankaFormatedOIB_1">  MEDIA LINE j.d.o.o. za usluge, OIB 52460122007 zastupanog po punomoćniku Hrvoje Žnidarić</derivirana_varijabla>
  </DomainObject.Predmet.ProtustrankaFormatedOIB>
  <DomainObject.Predmet.ProtustrankaFormatedWithAdress>
    <izvorni_sadrzaj> MEDIA LINE j.d.o.o. za usluge, Jezerska ulica 55, 10000 Zagreb zastupanog po punomoćniku Hrvoje Žnidarić</izvorni_sadrzaj>
    <derivirana_varijabla naziv="DomainObject.Predmet.ProtustrankaFormatedWithAdress_1"> MEDIA LINE j.d.o.o. za usluge, Jezerska ulica 55, 10000 Zagreb zastupanog po punomoćniku Hrvoje Žnidarić</derivirana_varijabla>
  </DomainObject.Predmet.ProtustrankaFormatedWithAdress>
  <DomainObject.Predmet.ProtustrankaFormatedWithAdressOIB>
    <izvorni_sadrzaj> MEDIA LINE j.d.o.o. za usluge, OIB 52460122007, Jezerska ulica 55, 10000 Zagreb zastupanog po punomoćniku Hrvoje Žnidarić</izvorni_sadrzaj>
    <derivirana_varijabla naziv="DomainObject.Predmet.ProtustrankaFormatedWithAdressOIB_1"> MEDIA LINE j.d.o.o. za usluge, OIB 52460122007, Jezerska ulica 55, 10000 Zagreb zastupanog po punomoćniku Hrvoje Žnidarić</derivirana_varijabla>
  </DomainObject.Predmet.ProtustrankaFormatedWithAdressOIB>
  <DomainObject.Predmet.ProtustrankaWithAdress>
    <izvorni_sadrzaj>MEDIA LINE j.d.o.o. za usluge Jezerska ulica 55, 10000 Zagreb</izvorni_sadrzaj>
    <derivirana_varijabla naziv="DomainObject.Predmet.ProtustrankaWithAdress_1">MEDIA LINE j.d.o.o. za usluge Jezerska ulica 55, 10000 Zagreb</derivirana_varijabla>
  </DomainObject.Predmet.ProtustrankaWithAdress>
  <DomainObject.Predmet.ProtustrankaWithAdressOIB>
    <izvorni_sadrzaj>MEDIA LINE j.d.o.o. za usluge, OIB 52460122007, Jezerska ulica 55, 10000 Zagreb</izvorni_sadrzaj>
    <derivirana_varijabla naziv="DomainObject.Predmet.ProtustrankaWithAdressOIB_1">MEDIA LINE j.d.o.o. za usluge, OIB 52460122007, Jezerska ulica 55, 10000 Zagreb</derivirana_varijabla>
  </DomainObject.Predmet.ProtustrankaWithAdressOIB>
  <DomainObject.Predmet.ProtustrankaNazivFormated>
    <izvorni_sadrzaj>MEDIA LINE j.d.o.o. za usluge</izvorni_sadrzaj>
    <derivirana_varijabla naziv="DomainObject.Predmet.ProtustrankaNazivFormated_1">MEDIA LINE j.d.o.o. za usluge</derivirana_varijabla>
  </DomainObject.Predmet.ProtustrankaNazivFormated>
  <DomainObject.Predmet.ProtustrankaNazivFormatedOIB>
    <izvorni_sadrzaj>MEDIA LINE j.d.o.o. za usluge, OIB 52460122007</izvorni_sadrzaj>
    <derivirana_varijabla naziv="DomainObject.Predmet.ProtustrankaNazivFormatedOIB_1">MEDIA LINE j.d.o.o. za usluge, OIB 52460122007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LINE j.d.o.o. za usluge zastupanog po punomoćniku Hrvoje Žnidarić</item>
    </izvorni_sadrzaj>
    <derivirana_varijabla naziv="DomainObject.Predmet.ProtuStrankaListFormated_1">
      <item>MEDIA LINE j.d.o.o. za usluge zastupanog po punomoćniku Hrvoje Žnidarić</item>
    </derivirana_varijabla>
  </DomainObject.Predmet.ProtuStrankaListFormated>
  <DomainObject.Predmet.ProtuStrankaListFormatedOIB>
    <izvorni_sadrzaj>
      <item>MEDIA LINE j.d.o.o. za usluge, OIB 52460122007 zastupanog po punomoćniku Hrvoje Žnidarić</item>
    </izvorni_sadrzaj>
    <derivirana_varijabla naziv="DomainObject.Predmet.ProtuStrankaListFormatedOIB_1">
      <item>MEDIA LINE j.d.o.o. za usluge, OIB 52460122007 zastupanog po punomoćniku Hrvoje Žnidarić</item>
    </derivirana_varijabla>
  </DomainObject.Predmet.ProtuStrankaListFormatedOIB>
  <DomainObject.Predmet.ProtuStrankaListFormatedWithAdress>
    <izvorni_sadrzaj>
      <item>MEDIA LINE j.d.o.o. za usluge, Jezerska ulica 55, 10000 Zagreb zastupanog po punomoćniku Hrvoje Žnidarić</item>
    </izvorni_sadrzaj>
    <derivirana_varijabla naziv="DomainObject.Predmet.ProtuStrankaListFormatedWithAdress_1">
      <item>MEDIA LINE j.d.o.o. za usluge, Jezerska ulica 55, 10000 Zagreb zastupanog po punomoćniku Hrvoje Žnidarić</item>
    </derivirana_varijabla>
  </DomainObject.Predmet.ProtuStrankaListFormatedWithAdress>
  <DomainObject.Predmet.ProtuStrankaListFormatedWithAdressOIB>
    <izvorni_sadrzaj>
      <item>MEDIA LINE j.d.o.o. za usluge, OIB 52460122007, Jezerska ulica 55, 10000 Zagreb zastupanog po punomoćniku Hrvoje Žnidarić</item>
    </izvorni_sadrzaj>
    <derivirana_varijabla naziv="DomainObject.Predmet.ProtuStrankaListFormatedWithAdressOIB_1">
      <item>MEDIA LINE j.d.o.o. za usluge, OIB 52460122007, Jezerska ulica 55, 10000 Zagreb zastupanog po punomoćniku Hrvoje Žnidarić</item>
    </derivirana_varijabla>
  </DomainObject.Predmet.ProtuStrankaListFormatedWithAdressOIB>
  <DomainObject.Predmet.ProtuStrankaListNazivFormated>
    <izvorni_sadrzaj>
      <item>MEDIA LINE j.d.o.o. za usluge</item>
    </izvorni_sadrzaj>
    <derivirana_varijabla naziv="DomainObject.Predmet.ProtuStrankaListNazivFormated_1">
      <item>MEDIA LINE j.d.o.o. za usluge</item>
    </derivirana_varijabla>
  </DomainObject.Predmet.ProtuStrankaListNazivFormated>
  <DomainObject.Predmet.ProtuStrankaListNazivFormatedOIB>
    <izvorni_sadrzaj>
      <item>MEDIA LINE j.d.o.o. za usluge, OIB 52460122007</item>
    </izvorni_sadrzaj>
    <derivirana_varijabla naziv="DomainObject.Predmet.ProtuStrankaListNazivFormatedOIB_1">
      <item>MEDIA LINE j.d.o.o. za usluge, OIB 52460122007</item>
    </derivirana_varijabla>
  </DomainObject.Predmet.ProtuStrankaListNazivFormatedOIB>
  <DomainObject.Predmet.OstaliListFormated>
    <izvorni_sadrzaj>
      <item>Hrvoje Žnidarić punomoćnik sudionika u postupku MEDIA LINE j.d.o.o. za usluge</item>
    </izvorni_sadrzaj>
    <derivirana_varijabla naziv="DomainObject.Predmet.OstaliListFormated_1">
      <item>Hrvoje Žnidarić punomoćnik sudionika u postupku MEDIA LINE j.d.o.o. za usluge</item>
    </derivirana_varijabla>
  </DomainObject.Predmet.OstaliListFormated>
  <DomainObject.Predmet.OstaliListFormatedOIB>
    <izvorni_sadrzaj>
      <item>Hrvoje Žnidarić, OIB 71752042040 punomoćnik sudionika u postupku MEDIA LINE j.d.o.o. za usluge</item>
    </izvorni_sadrzaj>
    <derivirana_varijabla naziv="DomainObject.Predmet.OstaliListFormatedOIB_1">
      <item>Hrvoje Žnidarić, OIB 71752042040 punomoćnik sudionika u postupku MEDIA LINE j.d.o.o. za usluge</item>
    </derivirana_varijabla>
  </DomainObject.Predmet.OstaliListFormatedOIB>
  <DomainObject.Predmet.OstaliListFormatedWithAdress>
    <izvorni_sadrzaj>
      <item>Hrvoje Žnidarić, Jezerska 55, 10000 Zagreb punomoćnik sudionika u postupku MEDIA LINE j.d.o.o. za usluge</item>
    </izvorni_sadrzaj>
    <derivirana_varijabla naziv="DomainObject.Predmet.OstaliListFormatedWithAdress_1">
      <item>Hrvoje Žnidarić, Jezerska 55, 10000 Zagreb punomoćnik sudionika u postupku MEDIA LINE j.d.o.o. za usluge</item>
    </derivirana_varijabla>
  </DomainObject.Predmet.OstaliListFormatedWithAdress>
  <DomainObject.Predmet.OstaliListFormatedWithAdressOIB>
    <izvorni_sadrzaj>
      <item>Hrvoje Žnidarić, OIB 71752042040, Jezerska 55, 10000 Zagreb punomoćnik sudionika u postupku MEDIA LINE j.d.o.o. za usluge</item>
    </izvorni_sadrzaj>
    <derivirana_varijabla naziv="DomainObject.Predmet.OstaliListFormatedWithAdressOIB_1">
      <item>Hrvoje Žnidarić, OIB 71752042040, Jezerska 55, 10000 Zagreb punomoćnik sudionika u postupku MEDIA LINE j.d.o.o. za usluge</item>
    </derivirana_varijabla>
  </DomainObject.Predmet.OstaliListFormatedWithAdressOIB>
  <DomainObject.Predmet.OstaliListNazivFormated>
    <izvorni_sadrzaj>
      <item>Hrvoje Žnidarić</item>
    </izvorni_sadrzaj>
    <derivirana_varijabla naziv="DomainObject.Predmet.OstaliListNazivFormated_1">
      <item>Hrvoje Žnidarić</item>
    </derivirana_varijabla>
  </DomainObject.Predmet.OstaliListNazivFormated>
  <DomainObject.Predmet.OstaliListNazivFormatedOIB>
    <izvorni_sadrzaj>
      <item>Hrvoje Žnidarić, OIB 71752042040</item>
    </izvorni_sadrzaj>
    <derivirana_varijabla naziv="DomainObject.Predmet.OstaliListNazivFormatedOIB_1">
      <item>Hrvoje Žnidarić, OIB 71752042040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LINE j.d.o.o. za usluge</izvorni_sadrzaj>
    <derivirana_varijabla naziv="DomainObject.Predmet.ProtustrankaIDrugi_1">MEDIA LINE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 LINE j.d.o.o. za usluge, OIB 52460122007, Jezerska ulica 55, 10000 Zagreb</izvorni_sadrzaj>
    <derivirana_varijabla naziv="DomainObject.Predmet.ProtustrankaIDrugiAdressOIB_1">MEDIA LINE j.d.o.o. za usluge, OIB 52460122007, Jezerska ulica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LINE j.d.o.o. za usluge</item>
      <item>Hrvoje Žnidarić</item>
    </izvorni_sadrzaj>
    <derivirana_varijabla naziv="DomainObject.Predmet.SudioniciListNaziv_1">
      <item>FINA Regionalni centar Zagreb</item>
      <item>MEDIA LINE j.d.o.o. za usluge</item>
      <item>Hrvoje Žnidarić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MEDIA LINE j.d.o.o. za usluge, OIB 52460122007, Jezerska ulica 55,10000 Zagreb</item>
      <item>Hrvoje Žnidarić, OIB 71752042040, Jezerska 55,10000 Zagreb</item>
    </izvorni_sadrzaj>
    <derivirana_varijabla naziv="DomainObject.Predmet.SudioniciListAdressOIB_1">
      <item>FINA Regionalni centar Zagreb, OIB 85821130368, Trg svibanjskih žrtava 1995. br. 1,10000 Zagreb</item>
      <item>MEDIA LINE j.d.o.o. za usluge, OIB 52460122007, Jezerska ulica 55,10000 Zagreb</item>
      <item>Hrvoje Žnidarić, OIB 71752042040, Jezerska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52460122007</item>
      <item>, OIB 71752042040</item>
    </izvorni_sadrzaj>
    <derivirana_varijabla naziv="DomainObject.Predmet.SudioniciListNazivOIB_1">
      <item>, OIB 85821130368</item>
      <item>, OIB 52460122007</item>
      <item>, OIB 71752042040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1494</properties:Characters>
  <properties:Lines>43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2018-08-22T12:49:00Z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2018-08-28T06:10:00Z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(St-1189-18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