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da06" w14:paraId="cf4da0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B52D72">
        <w:t>21</w:t>
      </w:r>
      <w:r w:rsidR="00E304AC">
        <w:t xml:space="preserve">12/16-3    </w:t>
      </w:r>
      <w:r w:rsidR="00B52D72">
        <w:t xml:space="preserve">           </w:t>
      </w:r>
      <w:r w:rsidR="00C31CDE">
        <w:t xml:space="preserve">   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>Trgovački sud u Osijeku, po sucu Gordani Njari, u stečajnom predmetu povodom zahtjeva Financijske agencije Regionalni centar Osijek Podružnica Osijek, L. Jagera 3,</w:t>
      </w:r>
      <w:r w:rsidR="00C31CDE">
        <w:t xml:space="preserve"> OIB 85821130368 z</w:t>
      </w:r>
      <w:r>
        <w:t xml:space="preserve">a pokretanje skraćenog stečajnog postupka nad dužnikom </w:t>
      </w:r>
      <w:r w:rsidR="00E304AC" w:rsidRPr="00E304AC">
        <w:t>ANT-MAR j.d.o.o. za građevinarstvo i ugostiteljstvo</w:t>
      </w:r>
      <w:r w:rsidR="00E304AC">
        <w:t xml:space="preserve"> Osijek, Marjanska ulica 8a, OIB </w:t>
      </w:r>
      <w:r w:rsidR="00556752" w:rsidRPr="00556752">
        <w:t>38314098851</w:t>
      </w:r>
      <w:r w:rsidR="00556752">
        <w:t xml:space="preserve">, MBS </w:t>
      </w:r>
      <w:r w:rsidR="00556752" w:rsidRPr="00556752">
        <w:t>030161202</w:t>
      </w:r>
      <w:r w:rsidR="00556752">
        <w:t xml:space="preserve"> </w:t>
      </w:r>
      <w:r w:rsidR="00B52D72">
        <w:t xml:space="preserve"> </w:t>
      </w:r>
      <w:r>
        <w:t>temeljem članka 430. Stečajnog</w:t>
      </w:r>
      <w:r w:rsidR="0042227E">
        <w:t xml:space="preserve"> zakona</w:t>
      </w:r>
      <w:r>
        <w:t xml:space="preserve">, dana </w:t>
      </w:r>
      <w:r w:rsidR="0042227E">
        <w:t>1</w:t>
      </w:r>
      <w:r w:rsidR="00A36428">
        <w:t>3</w:t>
      </w:r>
      <w:r w:rsidR="0042227E">
        <w:t xml:space="preserve">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56752">
        <w:t>ANT-MAR j.d.o.o. za građevinarstvo i ugostiteljstvo Osijek, Marjanska ulica 8a,</w:t>
      </w:r>
      <w:r w:rsidR="00EE7A86">
        <w:t xml:space="preserve"> OIB 38314098851, MBS 030161202</w:t>
      </w:r>
      <w:r w:rsidR="00633E3C">
        <w:t xml:space="preserve">,  </w:t>
      </w:r>
      <w:r>
        <w:t xml:space="preserve">iznosi </w:t>
      </w:r>
      <w:r w:rsidR="00556752">
        <w:t>55.990,14</w:t>
      </w:r>
      <w:r w:rsidR="00633E3C">
        <w:t xml:space="preserve"> kn.           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4159B7">
        <w:t>2</w:t>
      </w:r>
      <w:r w:rsidR="00556752">
        <w:t>1</w:t>
      </w:r>
      <w:r w:rsidR="00826686">
        <w:t>12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3C4842">
        <w:t>1</w:t>
      </w:r>
      <w:r w:rsidR="00A36428">
        <w:t>3</w:t>
      </w:r>
      <w:r w:rsidR="003C4842">
        <w:t xml:space="preserve">. rujna  </w:t>
      </w:r>
      <w:r w:rsidR="0041506C">
        <w:t xml:space="preserve">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36428">
        <w:t>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668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C4842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9B7"/>
    <w:rsid w:val="00415C7B"/>
    <w:rsid w:val="0041638D"/>
    <w:rsid w:val="004171F3"/>
    <w:rsid w:val="00420037"/>
    <w:rsid w:val="00420A2D"/>
    <w:rsid w:val="00421D71"/>
    <w:rsid w:val="0042227E"/>
    <w:rsid w:val="00423899"/>
    <w:rsid w:val="00423F5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56752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0880"/>
    <w:rsid w:val="00632865"/>
    <w:rsid w:val="006328B9"/>
    <w:rsid w:val="00633654"/>
    <w:rsid w:val="00633E3C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26686"/>
    <w:rsid w:val="00832C4F"/>
    <w:rsid w:val="00836CE2"/>
    <w:rsid w:val="0084069A"/>
    <w:rsid w:val="008413EE"/>
    <w:rsid w:val="00842B48"/>
    <w:rsid w:val="00842DA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3E49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17FB0"/>
    <w:rsid w:val="00A2131B"/>
    <w:rsid w:val="00A214C9"/>
    <w:rsid w:val="00A2399E"/>
    <w:rsid w:val="00A23A45"/>
    <w:rsid w:val="00A245E7"/>
    <w:rsid w:val="00A259A6"/>
    <w:rsid w:val="00A3598F"/>
    <w:rsid w:val="00A36428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2D72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1CDE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4AC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EE7A86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8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8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8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8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8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8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8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8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2112</izvorni_sadrzaj>
    <derivirana_varijabla naziv="DomainObject.Predmet.Broj_1">2112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St-2112/2016</izvorni_sadrzaj>
    <derivirana_varijabla naziv="DomainObject.Predmet.OznakaBroj_1">St-2112/2016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ANT-MAR j.d.o.o. za građevinarstvo i ugostiteljstvo</izvorni_sadrzaj>
    <derivirana_varijabla naziv="DomainObject.Predmet.ProtustrankaFormated_1">  ANT-MAR j.d.o.o. za građevinarstvo i ugostiteljstvo</derivirana_varijabla>
  </DomainObject.Predmet.ProtustrankaFormated>
  <DomainObject.Predmet.ProtustrankaFormatedOIB>
    <izvorni_sadrzaj>  ANT-MAR j.d.o.o. za građevinarstvo i ugostiteljstvo, OIB 38314098851</izvorni_sadrzaj>
    <derivirana_varijabla naziv="DomainObject.Predmet.ProtustrankaFormatedOIB_1">  ANT-MAR j.d.o.o. za građevinarstvo i ugostiteljstvo, OIB 38314098851</derivirana_varijabla>
  </DomainObject.Predmet.ProtustrankaFormatedOIB>
  <DomainObject.Predmet.ProtustrankaFormatedWithAdress>
    <izvorni_sadrzaj> ANT-MAR j.d.o.o. za građevinarstvo i ugostiteljstvo, Marjanska ulica 8A, 31000 Osijek</izvorni_sadrzaj>
    <derivirana_varijabla naziv="DomainObject.Predmet.ProtustrankaFormatedWithAdress_1"> ANT-MAR j.d.o.o. za građevinarstvo i ugostiteljstvo, Marjanska ulica 8A, 31000 Osijek</derivirana_varijabla>
  </DomainObject.Predmet.ProtustrankaFormatedWithAdress>
  <DomainObject.Predmet.ProtustrankaFormatedWithAdressOIB>
    <izvorni_sadrzaj> ANT-MAR j.d.o.o. za građevinarstvo i ugostiteljstvo, OIB 38314098851, Marjanska ulica 8A, 31000 Osijek</izvorni_sadrzaj>
    <derivirana_varijabla naziv="DomainObject.Predmet.ProtustrankaFormatedWithAdressOIB_1"> ANT-MAR j.d.o.o. za građevinarstvo i ugostiteljstvo, OIB 38314098851, Marjanska ulica 8A, 31000 Osijek</derivirana_varijabla>
  </DomainObject.Predmet.ProtustrankaFormatedWithAdressOIB>
  <DomainObject.Predmet.ProtustrankaWithAdress>
    <izvorni_sadrzaj>ANT-MAR j.d.o.o. za građevinarstvo i ugostiteljstvo Marjanska ulica 8A, 31000 Osijek</izvorni_sadrzaj>
    <derivirana_varijabla naziv="DomainObject.Predmet.ProtustrankaWithAdress_1">ANT-MAR j.d.o.o. za građevinarstvo i ugostiteljstvo Marjanska ulica 8A, 31000 Osijek</derivirana_varijabla>
  </DomainObject.Predmet.ProtustrankaWithAdress>
  <DomainObject.Predmet.ProtustrankaWithAdressOIB>
    <izvorni_sadrzaj>ANT-MAR j.d.o.o. za građevinarstvo i ugostiteljstvo, OIB 38314098851, Marjanska ulica 8A, 31000 Osijek</izvorni_sadrzaj>
    <derivirana_varijabla naziv="DomainObject.Predmet.ProtustrankaWithAdressOIB_1">ANT-MAR j.d.o.o. za građevinarstvo i ugostiteljstvo, OIB 38314098851, Marjanska ulica 8A, 31000 Osijek</derivirana_varijabla>
  </DomainObject.Predmet.ProtustrankaWithAdressOIB>
  <DomainObject.Predmet.ProtustrankaNazivFormated>
    <izvorni_sadrzaj>ANT-MAR j.d.o.o. za građevinarstvo i ugostiteljstvo</izvorni_sadrzaj>
    <derivirana_varijabla naziv="DomainObject.Predmet.ProtustrankaNazivFormated_1">ANT-MAR j.d.o.o. za građevinarstvo i ugostiteljstvo</derivirana_varijabla>
  </DomainObject.Predmet.ProtustrankaNazivFormated>
  <DomainObject.Predmet.ProtustrankaNazivFormatedOIB>
    <izvorni_sadrzaj>ANT-MAR j.d.o.o. za građevinarstvo i ugostiteljstvo, OIB 38314098851</izvorni_sadrzaj>
    <derivirana_varijabla naziv="DomainObject.Predmet.ProtustrankaNazivFormatedOIB_1">ANT-MAR j.d.o.o. za građevinarstvo i ugostiteljstvo, OIB 38314098851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ANT-MAR j.d.o.o. za građevinarstvo i ugostiteljstvo</item>
    </izvorni_sadrzaj>
    <derivirana_varijabla naziv="DomainObject.Predmet.ProtuStrankaListFormated_1">
      <item>ANT-MAR j.d.o.o. za građevinarstvo i ugostiteljstvo</item>
    </derivirana_varijabla>
  </DomainObject.Predmet.ProtuStrankaListFormated>
  <DomainObject.Predmet.ProtuStrankaListFormatedOIB>
    <izvorni_sadrzaj>
      <item>ANT-MAR j.d.o.o. za građevinarstvo i ugostiteljstvo, OIB 38314098851</item>
    </izvorni_sadrzaj>
    <derivirana_varijabla naziv="DomainObject.Predmet.ProtuStrankaListFormatedOIB_1">
      <item>ANT-MAR j.d.o.o. za građevinarstvo i ugostiteljstvo, OIB 38314098851</item>
    </derivirana_varijabla>
  </DomainObject.Predmet.ProtuStrankaListFormatedOIB>
  <DomainObject.Predmet.ProtuStrankaListFormatedWithAdress>
    <izvorni_sadrzaj>
      <item>ANT-MAR j.d.o.o. za građevinarstvo i ugostiteljstvo, Marjanska ulica 8A, 31000 Osijek</item>
    </izvorni_sadrzaj>
    <derivirana_varijabla naziv="DomainObject.Predmet.ProtuStrankaListFormatedWithAdress_1">
      <item>ANT-MAR j.d.o.o. za građevinarstvo i ugostiteljstvo, Marjanska ulica 8A, 31000 Osijek</item>
    </derivirana_varijabla>
  </DomainObject.Predmet.ProtuStrankaListFormatedWithAdress>
  <DomainObject.Predmet.ProtuStrankaListFormatedWithAdressOIB>
    <izvorni_sadrzaj>
      <item>ANT-MAR j.d.o.o. za građevinarstvo i ugostiteljstvo, OIB 38314098851, Marjanska ulica 8A, 31000 Osijek</item>
    </izvorni_sadrzaj>
    <derivirana_varijabla naziv="DomainObject.Predmet.ProtuStrankaListFormatedWithAdressOIB_1">
      <item>ANT-MAR j.d.o.o. za građevinarstvo i ugostiteljstvo, OIB 38314098851, Marjanska ulica 8A, 31000 Osijek</item>
    </derivirana_varijabla>
  </DomainObject.Predmet.ProtuStrankaListFormatedWithAdressOIB>
  <DomainObject.Predmet.ProtuStrankaListNazivFormated>
    <izvorni_sadrzaj>
      <item>ANT-MAR j.d.o.o. za građevinarstvo i ugostiteljstvo</item>
    </izvorni_sadrzaj>
    <derivirana_varijabla naziv="DomainObject.Predmet.ProtuStrankaListNazivFormated_1">
      <item>ANT-MAR j.d.o.o. za građevinarstvo i ugostiteljstvo</item>
    </derivirana_varijabla>
  </DomainObject.Predmet.ProtuStrankaListNazivFormated>
  <DomainObject.Predmet.ProtuStrankaListNazivFormatedOIB>
    <izvorni_sadrzaj>
      <item>ANT-MAR j.d.o.o. za građevinarstvo i ugostiteljstvo, OIB 38314098851</item>
    </izvorni_sadrzaj>
    <derivirana_varijabla naziv="DomainObject.Predmet.ProtuStrankaListNazivFormatedOIB_1">
      <item>ANT-MAR j.d.o.o. za građevinarstvo i ugostiteljstvo, OIB 38314098851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ANT-MAR j.d.o.o. za građevinarstvo i ugostiteljstvo</izvorni_sadrzaj>
    <derivirana_varijabla naziv="DomainObject.Predmet.ProtustrankaIDrugi_1">ANT-MAR j.d.o.o. za građevinarstvo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ANT-MAR j.d.o.o. za građevinarstvo i ugostiteljstvo, OIB 38314098851, Marjanska ulica 8A, 31000 Osijek</izvorni_sadrzaj>
    <derivirana_varijabla naziv="DomainObject.Predmet.ProtustrankaIDrugiAdressOIB_1">ANT-MAR j.d.o.o. za građevinarstvo i ugostiteljstvo, OIB 38314098851, Marjanska ulica 8A,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ANT-MAR j.d.o.o. za građevinarstvo i ugostiteljstvo</item>
    </izvorni_sadrzaj>
    <derivirana_varijabla naziv="DomainObject.Predmet.SudioniciListNaziv_1">
      <item>FINA RC OSIJEK</item>
      <item>ANT-MAR j.d.o.o. za građevinarstvo i ugostiteljstvo</item>
    </derivirana_varijabla>
  </DomainObject.Predmet.SudioniciListNaziv>
  <DomainObject.Predmet.SudioniciListAdressOIB>
    <izvorni_sadrzaj>
      <item>FINA RC OSIJEK, OIB 85821130368</item>
      <item>ANT-MAR j.d.o.o. za građevinarstvo i ugostiteljstvo, OIB 38314098851, Marjanska ulica 8A,31000 Osijek</item>
    </izvorni_sadrzaj>
    <derivirana_varijabla naziv="DomainObject.Predmet.SudioniciListAdressOIB_1">
      <item>FINA RC OSIJEK, OIB 85821130368</item>
      <item>ANT-MAR j.d.o.o. za građevinarstvo i ugostiteljstvo, OIB 38314098851, Marjanska ulica 8A,31000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38314098851</item>
    </izvorni_sadrzaj>
    <derivirana_varijabla naziv="DomainObject.Predmet.SudioniciListNazivOIB_1">
      <item>, OIB 85821130368</item>
      <item>, OIB 38314098851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1913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2016-09-13T11:47:00Z</dcterms:created>
  <dc:creator>Korisnik</dc:creator>
  <cp:lastModifiedBy>Sanja Ban</cp:lastModifiedBy>
  <cp:lastPrinted>2016-09-13T11:46:00Z</cp:lastPrinted>
  <dcterms:modified xmlns:xsi="http://www.w3.org/2001/XMLSchema-instance" xsi:type="dcterms:W3CDTF">2016-09-13T11:49:00Z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