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4784" w14:paraId="3474784" w:rsidRDefault="00A97514" w:rsidP="001940FB" w:rsidR="00A97514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C65C8A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97514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97514" w:rsidP="00AA6BCF" w:rsidR="00A97514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97514" w:rsidP="00A97514" w:rsidR="00A9751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97514" w:rsidP="00A97514" w:rsidR="00A9751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A97514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A97514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97514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F41756" w:rsidRPr="00F41756">
        <w:rPr>
          <w:rFonts w:cs="Calibri" w:hAnsi="Calibri" w:ascii="Calibri"/>
        </w:rPr>
        <w:t>MARIJA VUJČIĆ</w:t>
      </w:r>
      <w:r w:rsidR="00F41756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A97514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F41756" w:rsidRPr="00F41756">
        <w:rPr>
          <w:rFonts w:cs="Calibri" w:hAnsi="Calibri" w:ascii="Calibri"/>
        </w:rPr>
        <w:t>271.851,32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F41756" w:rsidRPr="00F41756">
        <w:rPr>
          <w:rFonts w:cs="Calibri" w:hAnsi="Calibri" w:ascii="Calibri"/>
        </w:rPr>
        <w:t>251.851,32 kn</w:t>
      </w:r>
      <w:r w:rsidR="00A97514">
        <w:rPr>
          <w:rFonts w:cs="Calibri" w:hAnsi="Calibri" w:ascii="Calibri"/>
        </w:rPr>
        <w:t>,</w:t>
      </w:r>
      <w:r w:rsidR="00F41756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F41756">
        <w:rPr>
          <w:rFonts w:cs="Calibri" w:hAnsi="Calibri" w:ascii="Calibri"/>
        </w:rPr>
        <w:t>20.0</w:t>
      </w:r>
      <w:r w:rsidR="00B65C70" w:rsidRPr="00B65C70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A97514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F41756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A97514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97514" w:rsidRPr="00A97514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A97514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B54464" w:rsidP="001D182A" w:rsidR="00B5446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97514" w:rsidP="00AA6BCF" w:rsidR="00A97514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4175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41756">
              <w:rPr>
                <w:rFonts w:cs="Calibri" w:hAnsi="Calibri" w:ascii="Calibri"/>
              </w:rPr>
              <w:t>MARIJA VUJČIĆ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F41756">
              <w:rPr>
                <w:rFonts w:cs="Calibri" w:hAnsi="Calibri" w:ascii="Calibri"/>
              </w:rPr>
              <w:t>Glavina Donja bb, Imotski</w:t>
            </w:r>
            <w:r w:rsidR="000A4152">
              <w:rPr>
                <w:rFonts w:cs="Calibri" w:hAnsi="Calibri" w:ascii="Calibri"/>
              </w:rPr>
              <w:t>,</w:t>
            </w:r>
            <w:r w:rsidR="00B65C70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F41756">
              <w:rPr>
                <w:rFonts w:cs="Calibri" w:hAnsi="Calibri" w:ascii="Calibri"/>
              </w:rPr>
              <w:t>82365890733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41756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F41756">
              <w:rPr>
                <w:rFonts w:cs="Calibri" w:hAnsi="Calibri" w:ascii="Calibri"/>
              </w:rPr>
              <w:t>Ugovori o štednom depozitu broj 81-70-13146-8,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4175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41756">
              <w:rPr>
                <w:rFonts w:cs="Calibri" w:hAnsi="Calibri" w:ascii="Calibri"/>
              </w:rPr>
              <w:t>271.851,32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41756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41756">
              <w:rPr>
                <w:rFonts w:cs="Calibri" w:hAnsi="Calibri" w:ascii="Calibri"/>
              </w:rPr>
              <w:t>251.851,32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41756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41756">
              <w:rPr>
                <w:rFonts w:cs="Calibri" w:hAnsi="Calibri" w:ascii="Calibri"/>
              </w:rPr>
              <w:t>20.000,00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97514" w:rsidP="00A97514" w:rsidR="00A9751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110D7" w:rsidP="001C0B73" w:rsidR="001C0B73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0B73" w:rsidP="001C0B73" w:rsidR="001C0B73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1C0B73" w:rsidP="001C0B73" w:rsidR="001C0B7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1C0B73" w:rsidP="001C0B73" w:rsidR="001C0B73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457" w:rsidR="00F26457">
      <w:pPr>
        <w:spacing w:after="0"/>
      </w:pPr>
      <w:r>
        <w:separator/>
      </w:r>
    </w:p>
  </w:endnote>
  <w:endnote w:id="0" w:type="continuationSeparator">
    <w:p w:rsidRDefault="00F26457" w:rsidR="00F2645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12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457" w:rsidR="00F26457">
      <w:pPr>
        <w:spacing w:after="0"/>
      </w:pPr>
      <w:r>
        <w:separator/>
      </w:r>
    </w:p>
  </w:footnote>
  <w:footnote w:id="0" w:type="continuationSeparator">
    <w:p w:rsidRDefault="00F26457" w:rsidR="00F2645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1210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14AA0BC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5C5D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0B73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377E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1433"/>
    <w:rsid w:val="003B25DF"/>
    <w:rsid w:val="003C0378"/>
    <w:rsid w:val="003C084D"/>
    <w:rsid w:val="003C0D5B"/>
    <w:rsid w:val="003C21E0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6007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2053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2948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03FB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7514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10D7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4464"/>
    <w:rsid w:val="00B55BCB"/>
    <w:rsid w:val="00B56B28"/>
    <w:rsid w:val="00B65301"/>
    <w:rsid w:val="00B65C70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5C8A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06DDA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1210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392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6457"/>
    <w:rsid w:val="00F275CA"/>
    <w:rsid w:val="00F33640"/>
    <w:rsid w:val="00F34819"/>
    <w:rsid w:val="00F36EE8"/>
    <w:rsid w:val="00F37EAC"/>
    <w:rsid w:val="00F41756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F1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210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210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210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210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F1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210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210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210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210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04769-D817-47C7-A24B-C10AB8841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1440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2018-08-23T10:44:00Z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St-651/2017-233 / Podnesak - Podnesak (-233.docx)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